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82c5" w14:paraId="d8182c5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C42684">
        <w:rPr>
          <w:szCs w:val="24"/>
        </w:rPr>
        <w:t>34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0538D5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AF4959">
        <w:t>ika ELEKTRO-MODUS d.o.o</w:t>
      </w:r>
      <w:r w:rsidR="00117205">
        <w:t>,</w:t>
      </w:r>
      <w:r w:rsidR="00AF4959">
        <w:t xml:space="preserve"> Čakovec, Martina Pušteka 18</w:t>
      </w:r>
      <w:r w:rsidR="000F77CF">
        <w:t>, OIB:</w:t>
      </w:r>
      <w:r w:rsidR="00AF4959">
        <w:t xml:space="preserve"> 02859907238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F4959" w:rsidRPr="00AF4959">
        <w:t xml:space="preserve"> </w:t>
      </w:r>
      <w:r w:rsidR="00AF4959">
        <w:t>ELEKTRO-MODUS d.o.o, Čakovec, Martina Pušteka 18, OIB: 02859907238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C698C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0538D5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AF4959">
        <w:t>ELEKTRO-MODUS d.o.o, Čakovec, Martina Pušteka 18, OIB: 02859907238.</w:t>
      </w:r>
    </w:p>
    <w:p w:rsidRDefault="00AF4959" w:rsidP="00CE3446" w:rsidR="00AF4959">
      <w:pPr>
        <w:jc w:val="both"/>
      </w:pPr>
    </w:p>
    <w:p w:rsidRDefault="00DF4B3F" w:rsidP="009C698C" w:rsidR="00761726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761726">
        <w:t>Davor Ivančić, Ivana Pl. Zajca 17, Čakovec, OIB: 21146522885.</w:t>
      </w:r>
    </w:p>
    <w:p w:rsidRDefault="00761726" w:rsidP="00761726" w:rsidR="00761726">
      <w:pPr>
        <w:jc w:val="both"/>
      </w:pPr>
    </w:p>
    <w:p w:rsidRDefault="007A75CE" w:rsidP="009C698C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AF4959" w:rsidRPr="00AF4959">
        <w:t xml:space="preserve"> </w:t>
      </w:r>
      <w:r w:rsidR="00AF4959">
        <w:t>ELEKTRO-MODUS d.o.o, Čakovec, Martina Pušteka 18, OIB: 02859907238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17205">
        <w:rPr>
          <w:szCs w:val="24"/>
        </w:rPr>
        <w:t>12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AF4959">
        <w:t>ELEKTRO-MODUS d.o.o, Čakovec, Martina Pušteka 18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0538D5">
        <w:rPr>
          <w:szCs w:val="24"/>
        </w:rPr>
        <w:t>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761726">
        <w:t>Davor Ivančić, Ivana Pl. Zajca 17, Čakovec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CA45FA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F65" w:rsidP="007A75CE" w:rsidR="00316F65">
      <w:r>
        <w:separator/>
      </w:r>
    </w:p>
  </w:endnote>
  <w:endnote w:id="0" w:type="continuationSeparator">
    <w:p w:rsidRDefault="00316F65" w:rsidP="007A75CE" w:rsidR="00316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F65" w:rsidP="007A75CE" w:rsidR="00316F65">
      <w:r>
        <w:separator/>
      </w:r>
    </w:p>
  </w:footnote>
  <w:footnote w:id="0" w:type="continuationSeparator">
    <w:p w:rsidRDefault="00316F65" w:rsidP="007A75CE" w:rsidR="00316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4213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C42684">
      <w:t>34</w:t>
    </w:r>
    <w:r w:rsidR="00B8373D">
      <w:t>/201</w:t>
    </w:r>
    <w:r w:rsidR="00F47A8D">
      <w:t>6</w:t>
    </w:r>
    <w:r w:rsidR="00B8373D">
      <w:t>-</w:t>
    </w:r>
    <w:r w:rsidR="000538D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17205"/>
    <w:rsid w:val="00126612"/>
    <w:rsid w:val="00182D43"/>
    <w:rsid w:val="001D7A01"/>
    <w:rsid w:val="001E69F5"/>
    <w:rsid w:val="00207089"/>
    <w:rsid w:val="00254B4A"/>
    <w:rsid w:val="00255595"/>
    <w:rsid w:val="0028731D"/>
    <w:rsid w:val="002A6059"/>
    <w:rsid w:val="002B657B"/>
    <w:rsid w:val="002D464C"/>
    <w:rsid w:val="00316F65"/>
    <w:rsid w:val="00352996"/>
    <w:rsid w:val="00373154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1726"/>
    <w:rsid w:val="00763E61"/>
    <w:rsid w:val="00764DFA"/>
    <w:rsid w:val="007A75CE"/>
    <w:rsid w:val="007B0DF7"/>
    <w:rsid w:val="007B10CE"/>
    <w:rsid w:val="007D2071"/>
    <w:rsid w:val="007D3B29"/>
    <w:rsid w:val="007F2D48"/>
    <w:rsid w:val="007F4213"/>
    <w:rsid w:val="00807802"/>
    <w:rsid w:val="00830F43"/>
    <w:rsid w:val="008354B4"/>
    <w:rsid w:val="00836343"/>
    <w:rsid w:val="008472A3"/>
    <w:rsid w:val="00883F85"/>
    <w:rsid w:val="008930BC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C698C"/>
    <w:rsid w:val="009D0C5B"/>
    <w:rsid w:val="009D3AB2"/>
    <w:rsid w:val="009E38BA"/>
    <w:rsid w:val="009E6198"/>
    <w:rsid w:val="009F7651"/>
    <w:rsid w:val="00A51306"/>
    <w:rsid w:val="00A53F3A"/>
    <w:rsid w:val="00A56BA2"/>
    <w:rsid w:val="00A87D55"/>
    <w:rsid w:val="00A92369"/>
    <w:rsid w:val="00AB5C89"/>
    <w:rsid w:val="00AC5AD3"/>
    <w:rsid w:val="00AE176B"/>
    <w:rsid w:val="00AE3548"/>
    <w:rsid w:val="00AF4959"/>
    <w:rsid w:val="00B34567"/>
    <w:rsid w:val="00B375FC"/>
    <w:rsid w:val="00B7038C"/>
    <w:rsid w:val="00B7280D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42684"/>
    <w:rsid w:val="00C63D07"/>
    <w:rsid w:val="00C7158A"/>
    <w:rsid w:val="00C74EBF"/>
    <w:rsid w:val="00C80BBE"/>
    <w:rsid w:val="00C83918"/>
    <w:rsid w:val="00CA45FA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B5167"/>
    <w:rsid w:val="00DF005B"/>
    <w:rsid w:val="00DF4B3F"/>
    <w:rsid w:val="00E40B4A"/>
    <w:rsid w:val="00E54D43"/>
    <w:rsid w:val="00E57E15"/>
    <w:rsid w:val="00EA5D61"/>
    <w:rsid w:val="00EB5764"/>
    <w:rsid w:val="00F0497A"/>
    <w:rsid w:val="00F2561D"/>
    <w:rsid w:val="00F25845"/>
    <w:rsid w:val="00F47A8D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2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21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2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2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2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21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2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2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ELEKTRO-MODUS društvo s ograničenom odgovornošću za elektro usluge, servis i trgovinu</izvorni_sadrzaj>
    <derivirana_varijabla naziv="DomainObject.Predmet.ProtustrankaFormated_1">  ELEKTRO-MODUS društvo s ograničenom odgovornošću za elektro usluge, servis i trgovinu</derivirana_varijabla>
  </DomainObject.Predmet.ProtustrankaFormated>
  <DomainObject.Predmet.ProtustrankaFormatedOIB>
    <izvorni_sadrzaj>  ELEKTRO-MODUS društvo s ograničenom odgovornošću za elektro usluge, servis i trgovinu, OIB 02859907238</izvorni_sadrzaj>
    <derivirana_varijabla naziv="DomainObject.Predmet.ProtustrankaFormatedOIB_1">  ELEKTRO-MODUS društvo s ograničenom odgovornošću za elektro usluge, servis i trgovinu, OIB 02859907238</derivirana_varijabla>
  </DomainObject.Predmet.ProtustrankaFormatedOIB>
  <DomainObject.Predmet.ProtustrankaFormatedWithAdress>
    <izvorni_sadrzaj> ELEKTRO-MODUS društvo s ograničenom odgovornošću za elektro usluge, servis i trgovinu, Martina Pušteka 18, 40000 Čakovec</izvorni_sadrzaj>
    <derivirana_varijabla naziv="DomainObject.Predmet.ProtustrankaFormatedWithAdress_1"> ELEKTRO-MODUS društvo s ograničenom odgovornošću za elektro usluge, servis i trgovinu, Martina Pušteka 18, 40000 Čakovec</derivirana_varijabla>
  </DomainObject.Predmet.ProtustrankaFormatedWithAdress>
  <DomainObject.Predmet.ProtustrankaFormatedWithAdressOIB>
    <izvorni_sadrzaj> ELEKTRO-MODUS društvo s ograničenom odgovornošću za elektro usluge, servis i trgovinu, OIB 02859907238, Martina Pušteka 18, 40000 Čakovec</izvorni_sadrzaj>
    <derivirana_varijabla naziv="DomainObject.Predmet.ProtustrankaFormatedWithAdressOIB_1"> ELEKTRO-MODUS društvo s ograničenom odgovornošću za elektro usluge, servis i trgovinu, OIB 02859907238, Martina Pušteka 18, 40000 Čakovec</derivirana_varijabla>
  </DomainObject.Predmet.ProtustrankaFormatedWithAdressOIB>
  <DomainObject.Predmet.ProtustrankaWithAdress>
    <izvorni_sadrzaj>ELEKTRO-MODUS društvo s ograničenom odgovornošću za elektro usluge, servis i trgovinu Martina Pušteka 18, 40000 Čakovec</izvorni_sadrzaj>
    <derivirana_varijabla naziv="DomainObject.Predmet.ProtustrankaWithAdress_1">ELEKTRO-MODUS društvo s ograničenom odgovornošću za elektro usluge, servis i trgovinu Martina Pušteka 18, 40000 Čakovec</derivirana_varijabla>
  </DomainObject.Predmet.ProtustrankaWithAdress>
  <DomainObject.Predmet.ProtustrankaWithAdressOIB>
    <izvorni_sadrzaj>ELEKTRO-MODUS društvo s ograničenom odgovornošću za elektro usluge, servis i trgovinu, OIB 02859907238, Martina Pušteka 18, 40000 Čakovec</izvorni_sadrzaj>
    <derivirana_varijabla naziv="DomainObject.Predmet.ProtustrankaWithAdressOIB_1">ELEKTRO-MODUS društvo s ograničenom odgovornošću za elektro usluge, servis i trgovinu, OIB 02859907238, Martina Pušteka 18, 40000 Čakovec</derivirana_varijabla>
  </DomainObject.Predmet.ProtustrankaWithAdressOIB>
  <DomainObject.Predmet.ProtustrankaNazivFormated>
    <izvorni_sadrzaj>ELEKTRO-MODUS društvo s ograničenom odgovornošću za elektro usluge, servis i trgovinu</izvorni_sadrzaj>
    <derivirana_varijabla naziv="DomainObject.Predmet.ProtustrankaNazivFormated_1">ELEKTRO-MODUS društvo s ograničenom odgovornošću za elektro usluge, servis i trgovinu</derivirana_varijabla>
  </DomainObject.Predmet.ProtustrankaNazivFormated>
  <DomainObject.Predmet.ProtustrankaNazivFormatedOIB>
    <izvorni_sadrzaj>ELEKTRO-MODUS društvo s ograničenom odgovornošću za elektro usluge, servis i trgovinu, OIB 02859907238</izvorni_sadrzaj>
    <derivirana_varijabla naziv="DomainObject.Predmet.ProtustrankaNazivFormatedOIB_1">ELEKTRO-MODUS društvo s ograničenom odgovornošću za elektro usluge, servis i trgovinu, OIB 02859907238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27335.73</izvorni_sadrzaj>
    <derivirana_varijabla naziv="DomainObject.Predmet.TrenutnaVrijednost_1">27335.73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ELEKTRO-MODUS društvo s ograničenom odgovornošću za elektro usluge, servis i trgovinu</item>
    </izvorni_sadrzaj>
    <derivirana_varijabla naziv="DomainObject.Predmet.ProtuStrankaListFormated_1">
      <item>ELEKTRO-MODUS društvo s ograničenom odgovornošću za elektro usluge, servis i trgovinu</item>
    </derivirana_varijabla>
  </DomainObject.Predmet.ProtuStrankaListFormated>
  <DomainObject.Predmet.ProtuStrankaListFormatedOIB>
    <izvorni_sadrzaj>
      <item>ELEKTRO-MODUS društvo s ograničenom odgovornošću za elektro usluge, servis i trgovinu, OIB 02859907238</item>
    </izvorni_sadrzaj>
    <derivirana_varijabla naziv="DomainObject.Predmet.ProtuStrankaListFormatedOIB_1">
      <item>ELEKTRO-MODUS društvo s ograničenom odgovornošću za elektro usluge, servis i trgovinu, OIB 02859907238</item>
    </derivirana_varijabla>
  </DomainObject.Predmet.ProtuStrankaListFormatedOIB>
  <DomainObject.Predmet.ProtuStrankaListFormatedWithAdress>
    <izvorni_sadrzaj>
      <item>ELEKTRO-MODUS društvo s ograničenom odgovornošću za elektro usluge, servis i trgovinu, Martina Pušteka 18, 40000 Čakovec</item>
    </izvorni_sadrzaj>
    <derivirana_varijabla naziv="DomainObject.Predmet.ProtuStrankaListFormatedWithAdress_1">
      <item>ELEKTRO-MODUS društvo s ograničenom odgovornošću za elektro usluge, servis i trgovinu, Martina Pušteka 18, 40000 Čakovec</item>
    </derivirana_varijabla>
  </DomainObject.Predmet.ProtuStrankaListFormatedWithAdress>
  <DomainObject.Predmet.ProtuStrankaListFormatedWithAdressOIB>
    <izvorni_sadrzaj>
      <item>ELEKTRO-MODUS društvo s ograničenom odgovornošću za elektro usluge, servis i trgovinu, OIB 02859907238, Martina Pušteka 18, 40000 Čakovec</item>
    </izvorni_sadrzaj>
    <derivirana_varijabla naziv="DomainObject.Predmet.ProtuStrankaListFormatedWithAdressOIB_1">
      <item>ELEKTRO-MODUS društvo s ograničenom odgovornošću za elektro usluge, servis i trgovinu, OIB 02859907238, Martina Pušteka 18, 40000 Čakovec</item>
    </derivirana_varijabla>
  </DomainObject.Predmet.ProtuStrankaListFormatedWithAdressOIB>
  <DomainObject.Predmet.ProtuStrankaListNazivFormated>
    <izvorni_sadrzaj>
      <item>ELEKTRO-MODUS društvo s ograničenom odgovornošću za elektro usluge, servis i trgovinu</item>
    </izvorni_sadrzaj>
    <derivirana_varijabla naziv="DomainObject.Predmet.ProtuStrankaListNazivFormated_1">
      <item>ELEKTRO-MODUS društvo s ograničenom odgovornošću za elektro usluge, servis i trgovinu</item>
    </derivirana_varijabla>
  </DomainObject.Predmet.ProtuStrankaListNazivFormated>
  <DomainObject.Predmet.ProtuStrankaListNazivFormatedOIB>
    <izvorni_sadrzaj>
      <item>ELEKTRO-MODUS društvo s ograničenom odgovornošću za elektro usluge, servis i trgovinu, OIB 02859907238</item>
    </izvorni_sadrzaj>
    <derivirana_varijabla naziv="DomainObject.Predmet.ProtuStrankaListNazivFormatedOIB_1">
      <item>ELEKTRO-MODUS društvo s ograničenom odgovornošću za elektro usluge, servis i trgovinu, OIB 02859907238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Porezna uprava, Područni ured Sjeverna Hrvatska, Čakovec</item>
    </izvorni_sadrzaj>
    <derivirana_varijabla naziv="DomainObject.Predmet.OstaliListFormated_1">
      <item>E-oglasna ploča</item>
      <item>Sudski registar</item>
      <item>Županijsko državno odvjetništvo u Varaždinu</item>
      <item>Porezna uprava, Područni ured Sjeverna Hrvatska, Čakovec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Porezna uprava, Područni ured Sjeverna Hrvatska, Čakovec</item>
    </izvorni_sadrzaj>
    <derivirana_varijabla naziv="DomainObject.Predmet.OstaliListFormatedOIB_1">
      <item>E-oglasna ploča</item>
      <item>Sudski registar</item>
      <item>Županijsko državno odvjetništvo u Varaždinu</item>
      <item>Porezna uprava, Područni ured Sjeverna Hrvatska, Čakovec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Porezna uprava, Područni ured Sjeverna Hrvatska, Čakovec, O. Keršovanija, 40000 Čakovec</item>
    </izvorni_sadrzaj>
    <derivirana_varijabla naziv="DomainObject.Predmet.OstaliListFormatedWithAdress_1">
      <item>E-oglasna ploča</item>
      <item>Sudski registar</item>
      <item>Županijsko državno odvjetništvo u Varaždinu</item>
      <item>Porezna uprava, Područni ured Sjeverna Hrvatska, Čakovec, O. Keršovanija, 40000 Čakovec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Porezna uprava, Područni ured Sjeverna Hrvatska, Čakovec, O. Keršovanija, 40000 Čakovec</item>
    </izvorni_sadrzaj>
    <derivirana_varijabla naziv="DomainObject.Predmet.OstaliListFormatedWithAdressOIB_1">
      <item>E-oglasna ploča</item>
      <item>Sudski registar</item>
      <item>Županijsko državno odvjetništvo u Varaždinu</item>
      <item>Porezna uprava, Područni ured Sjeverna Hrvatska, Čakovec, O. Keršovanija, 40000 Čakovec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Porezna uprava, Područni ured Sjeverna Hrvatska, Čakovec</item>
    </izvorni_sadrzaj>
    <derivirana_varijabla naziv="DomainObject.Predmet.OstaliListNazivFormated_1">
      <item>E-oglasna ploča</item>
      <item>Sudski registar</item>
      <item>Županijsko državno odvjetništvo u Varaždinu</item>
      <item>Porezna uprava, Područni ured Sjeverna Hrvatska, Čakovec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Porezna uprava, Područni ured Sjeverna Hrvatska, Čakovec</item>
    </izvorni_sadrzaj>
    <derivirana_varijabla naziv="DomainObject.Predmet.OstaliListNazivFormatedOIB_1">
      <item>E-oglasna ploča</item>
      <item>Sudski registar</item>
      <item>Županijsko državno odvjetništvo u Varaždinu</item>
      <item>Porezna uprava, Područni ured Sjeverna Hrvatska,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ELEKTRO-MODUS društvo s ograničenom odgovornošću za elektro usluge, servis i trgovinu</izvorni_sadrzaj>
    <derivirana_varijabla naziv="DomainObject.Predmet.ProtustrankaIDrugi_1">ELEKTRO-MODUS društvo s ograničenom odgovornošću za elektro usluge, 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ELEKTRO-MODUS društvo s ograničenom odgovornošću za elektro usluge, servis i trgovinu, OIB 02859907238, Martina Pušteka 18, 40000 Čakovec</izvorni_sadrzaj>
    <derivirana_varijabla naziv="DomainObject.Predmet.ProtustrankaIDrugiAdressOIB_1">ELEKTRO-MODUS društvo s ograničenom odgovornošću za elektro usluge, servis i trgovinu, OIB 02859907238, Martina Pušteka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ELEKTRO-MODUS društvo s ograničenom odgovornošću za elektro usluge, servis i trgovinu</item>
      <item>E-oglasna ploča</item>
      <item>Sudski registar</item>
      <item>Županijsko državno odvjetništvo u Varaždinu</item>
      <item>Porezna uprava, Područni ured Sjeverna Hrvatska, Čakovec</item>
    </izvorni_sadrzaj>
    <derivirana_varijabla naziv="DomainObject.Predmet.SudioniciListNaziv_1">
      <item>Financijska agencija</item>
      <item>ELEKTRO-MODUS društvo s ograničenom odgovornošću za elektro usluge, servis i trgovinu</item>
      <item>E-oglasna ploča</item>
      <item>Sudski registar</item>
      <item>Županijsko državno odvjetništvo u Varaždinu</item>
      <item>Porezna uprava, Područni ured Sjeverna Hrvatska, Čakovec</item>
    </derivirana_varijabla>
  </DomainObject.Predmet.SudioniciListNaziv>
  <DomainObject.Predmet.SudioniciListAdressOIB>
    <izvorni_sadrzaj>
      <item>Financijska agencija, OIB 85821130368, A. Cesarca 2,42000 Varaždin</item>
      <item>ELEKTRO-MODUS društvo s ograničenom odgovornošću za elektro usluge, servis i trgovinu, OIB 02859907238, Martina Pušteka 18,40000 Čakovec</item>
      <item>E-oglasna ploča</item>
      <item>Sudski registar</item>
      <item>Županijsko državno odvjetništvo u Varaždinu</item>
      <item>Porezna uprava, Područni ured Sjeverna Hrvatska, Čakovec, O. Keršovanija,40000 Čakovec</item>
    </izvorni_sadrzaj>
    <derivirana_varijabla naziv="DomainObject.Predmet.SudioniciListAdressOIB_1">
      <item>Financijska agencija, OIB 85821130368, A. Cesarca 2,42000 Varaždin</item>
      <item>ELEKTRO-MODUS društvo s ograničenom odgovornošću za elektro usluge, servis i trgovinu, OIB 02859907238, Martina Pušteka 18,40000 Čakovec</item>
      <item>E-oglasna ploča</item>
      <item>Sudski registar</item>
      <item>Županijsko državno odvjetništvo u Varaždinu</item>
      <item>Porezna uprava, Područni ured Sjeverna Hrvatska, Čakovec, O. Keršovanija,40000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02859907238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02859907238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2641</properties:Characters>
  <properties:Lines>86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2016-03-14T11:36:00Z</dcterms:created>
  <dc:creator>Ljubica Makovec</dc:creator>
  <cp:lastModifiedBy>Maja Marčec</cp:lastModifiedBy>
  <cp:lastPrinted>2016-03-16T09:23:00Z</cp:lastPrinted>
  <dcterms:modified xmlns:xsi="http://www.w3.org/2001/XMLSchema-instance" xsi:type="dcterms:W3CDTF">2016-03-16T09:39:00Z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