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1b8b" w14:paraId="36d1b8b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B95BAE">
        <w:t>65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B95BAE">
        <w:t>2</w:t>
      </w:r>
      <w:r w:rsidR="00814557" w:rsidRPr="006F1FF1">
        <w:t xml:space="preserve">. </w:t>
      </w:r>
      <w:r w:rsidR="00B95BAE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BB7AB8">
        <w:t>191</w:t>
      </w:r>
      <w:r w:rsidR="002C5E3E">
        <w:t xml:space="preserve">, </w:t>
      </w:r>
      <w:r w:rsidR="00103A86" w:rsidRPr="00103A86">
        <w:t>PARKIRNO MJESTO</w:t>
      </w:r>
      <w:r w:rsidR="00BB7AB8">
        <w:t xml:space="preserve"> - P 84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B95BAE">
        <w:t>2</w:t>
      </w:r>
      <w:r w:rsidR="00814557" w:rsidRPr="006F1FF1">
        <w:t xml:space="preserve">. </w:t>
      </w:r>
      <w:r w:rsidR="00B95BAE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23A41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323A41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23A41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53BD7">
      <w:t>6</w:t>
    </w:r>
    <w:r w:rsidR="00B95BAE">
      <w:t>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23A41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5BAE"/>
    <w:rsid w:val="00B977D7"/>
    <w:rsid w:val="00BB6BF3"/>
    <w:rsid w:val="00BB7AB8"/>
    <w:rsid w:val="00BC6ECE"/>
    <w:rsid w:val="00BD618D"/>
    <w:rsid w:val="00BE0204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A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A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St-5/2018-64</izvorni_sadrzaj>
    <derivirana_varijabla naziv="DomainObject.PredzadnjaOdlukaIzPredmeta.Oznaka_1">St-5/2018-64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AF8B7-F453-48EF-A624-34BE0E38EB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2018-10-25T12:31:00Z</dcterms:created>
  <dc:creator>Srđan Gavranić</dc:creator>
  <cp:lastModifiedBy>Ante Rubelj</cp:lastModifiedBy>
  <cp:lastPrinted>2018-11-06T09:13:00Z</cp:lastPrinted>
  <dcterms:modified xmlns:xsi="http://www.w3.org/2001/XMLSchema-instance" xsi:type="dcterms:W3CDTF">2018-11-06T09:15:00Z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E-191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