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dfd72" w14:paraId="8ddfd72" w:rsidRDefault="00AB2B0D" w:rsidP="00816D6F" w:rsidR="00141488">
      <w:pPr>
        <w15:collapsed w:val="false"/>
        <w:rPr>
          <w:b/>
          <w:bCs/>
        </w:rPr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2B3CF8" w:rsidR="002B3CF8">
      <w:pPr>
        <w:jc w:val="center"/>
        <w:rPr>
          <w:b/>
          <w:bCs/>
        </w:rPr>
      </w:pPr>
    </w:p>
    <w:p w:rsidRDefault="00816D6F" w:rsidP="00816D6F" w:rsidR="00816D6F">
      <w:r>
        <w:rPr>
          <w:rStyle w:val="Naglaeno"/>
        </w:rPr>
        <w:t xml:space="preserve">             </w:t>
      </w:r>
      <w:r w:rsidR="00DB2E7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t>14 St-</w:t>
      </w:r>
      <w:r w:rsidR="00662D48">
        <w:t>4</w:t>
      </w:r>
      <w:r w:rsidR="00173DDC">
        <w:t>2</w:t>
      </w:r>
      <w:r w:rsidR="00662D48">
        <w:t>1</w:t>
      </w:r>
      <w:r>
        <w:t>/1</w:t>
      </w:r>
      <w:r w:rsidR="00173DDC">
        <w:t>6</w:t>
      </w:r>
      <w:r>
        <w:t>-</w:t>
      </w:r>
      <w:r w:rsidR="00440A5D">
        <w:t>1</w:t>
      </w:r>
      <w:r w:rsidR="00E46481">
        <w:t>47</w:t>
      </w:r>
    </w:p>
    <w:p w:rsidRDefault="00816D6F" w:rsidP="00816D6F" w:rsidR="00816D6F" w:rsidRPr="00D21A2C"/>
    <w:p w:rsidRDefault="00816D6F" w:rsidP="00816D6F" w:rsidR="00816D6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16D6F" w:rsidP="00816D6F" w:rsidR="00816D6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B3CF8" w:rsidR="002B3CF8">
      <w:pPr>
        <w:jc w:val="center"/>
        <w:rPr>
          <w:b/>
          <w:bCs/>
        </w:rPr>
      </w:pPr>
    </w:p>
    <w:p w:rsidRDefault="002B3CF8" w:rsidP="00816D6F" w:rsidR="002B3CF8">
      <w:pPr>
        <w:rPr>
          <w:b/>
          <w:bCs/>
        </w:rPr>
      </w:pPr>
    </w:p>
    <w:p w:rsidRDefault="00AE76C0" w:rsidR="00AE76C0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141488" w:rsidR="00141488" w:rsidRPr="00AE76C0">
      <w:pPr>
        <w:pStyle w:val="Naslov2"/>
        <w:rPr>
          <w:b w:val="false"/>
          <w:bCs w:val="false"/>
        </w:rPr>
      </w:pPr>
      <w:r w:rsidRPr="00AE76C0">
        <w:rPr>
          <w:b w:val="false"/>
          <w:bCs w:val="false"/>
        </w:rPr>
        <w:t>R J E Š E N J E</w:t>
      </w:r>
    </w:p>
    <w:p w:rsidRDefault="002B3CF8" w:rsidP="002B3CF8" w:rsidR="002B3CF8"/>
    <w:p w:rsidRDefault="002B3CF8" w:rsidP="002B3CF8" w:rsidR="002B3CF8" w:rsidRPr="002B3CF8"/>
    <w:p w:rsidRDefault="00173DDC" w:rsidP="00173DDC" w:rsidR="00173DDC">
      <w:pPr>
        <w:ind w:firstLine="720"/>
        <w:jc w:val="both"/>
      </w:pPr>
      <w:r>
        <w:t xml:space="preserve">Trgovački sud u Osijeku, po sucu mr. sc. Tihomiru Kovačeviću, kao stečajnom sucu, u stečajnom postupku nad dužnikom: </w:t>
      </w:r>
      <w:r w:rsidRPr="000E0F64">
        <w:rPr>
          <w:bCs/>
        </w:rPr>
        <w:t>DEMIRX d.o.o. za proizvodnju i trgovinu u stečaju, Vukovar, Trpinjska cesta 51, MBS 030013884, OIB 34623087422</w:t>
      </w:r>
      <w:r w:rsidRPr="00D53A3A">
        <w:rPr>
          <w:bCs/>
        </w:rPr>
        <w:t>,</w:t>
      </w:r>
      <w:r>
        <w:t xml:space="preserve"> dana 1</w:t>
      </w:r>
      <w:r w:rsidR="00E46481">
        <w:t>5</w:t>
      </w:r>
      <w:r>
        <w:t xml:space="preserve">. </w:t>
      </w:r>
      <w:r w:rsidR="00E46481">
        <w:t>studenog</w:t>
      </w:r>
      <w:r>
        <w:t xml:space="preserve"> 2017. </w:t>
      </w:r>
    </w:p>
    <w:p w:rsidRDefault="00D72A8B" w:rsidP="00EE2A24" w:rsidR="00D72A8B">
      <w:pPr>
        <w:jc w:val="both"/>
      </w:pPr>
    </w:p>
    <w:p w:rsidRDefault="00DB3622" w:rsidR="00DB3622">
      <w:pPr>
        <w:jc w:val="both"/>
      </w:pPr>
    </w:p>
    <w:p w:rsidRDefault="00141488" w:rsidP="00101B99" w:rsidR="00101B99" w:rsidRPr="00AE76C0">
      <w:pPr>
        <w:jc w:val="center"/>
      </w:pPr>
      <w:r w:rsidRPr="00AE76C0">
        <w:t>r i j e š i o  j e</w:t>
      </w:r>
    </w:p>
    <w:p w:rsidRDefault="00101B99" w:rsidP="004D3CD8" w:rsidR="00101B99">
      <w:pPr>
        <w:rPr>
          <w:b/>
          <w:bCs/>
        </w:rPr>
      </w:pPr>
    </w:p>
    <w:p w:rsidRDefault="00DB3622" w:rsidP="00687144" w:rsidR="00DB3622">
      <w:pPr>
        <w:rPr>
          <w:b/>
          <w:bCs/>
        </w:rPr>
      </w:pPr>
    </w:p>
    <w:p w:rsidRDefault="00101B99" w:rsidP="0018034C" w:rsidR="00914F5B" w:rsidRPr="00914F5B">
      <w:pPr>
        <w:numPr>
          <w:ilvl w:val="0"/>
          <w:numId w:val="43"/>
        </w:numPr>
        <w:tabs>
          <w:tab w:pos="1134" w:val="left"/>
        </w:tabs>
        <w:jc w:val="both"/>
        <w:rPr>
          <w:bCs/>
        </w:rPr>
      </w:pPr>
      <w:r>
        <w:rPr>
          <w:bCs/>
        </w:rPr>
        <w:t xml:space="preserve">U stečajnom postupku nad dužnikom </w:t>
      </w:r>
      <w:r w:rsidR="00173DDC" w:rsidRPr="00173DDC">
        <w:rPr>
          <w:bCs/>
        </w:rPr>
        <w:t>DEMIRX d.o.o. za proizvodnju i trgovinu u stečaju, Vukovar, Trpinjska cesta 51, MBS 030013884, OIB 34623087422</w:t>
      </w:r>
      <w:r w:rsidR="00656B83">
        <w:rPr>
          <w:bCs/>
        </w:rPr>
        <w:t>, određuje se ročište za diobu kupovnine dobivene prodajom nekretnin</w:t>
      </w:r>
      <w:r w:rsidR="0099091A">
        <w:rPr>
          <w:bCs/>
        </w:rPr>
        <w:t>a</w:t>
      </w:r>
      <w:r w:rsidR="00E93865">
        <w:rPr>
          <w:bCs/>
        </w:rPr>
        <w:t xml:space="preserve"> </w:t>
      </w:r>
      <w:r w:rsidR="00EE2A24">
        <w:rPr>
          <w:bCs/>
        </w:rPr>
        <w:t>u</w:t>
      </w:r>
      <w:r w:rsidR="00656B83">
        <w:rPr>
          <w:bCs/>
        </w:rPr>
        <w:t xml:space="preserve"> vlasništvu stečajnog dužnika</w:t>
      </w:r>
      <w:r w:rsidR="000006A0">
        <w:rPr>
          <w:bCs/>
        </w:rPr>
        <w:t xml:space="preserve"> </w:t>
      </w:r>
      <w:r w:rsidR="00832C45">
        <w:rPr>
          <w:lang w:eastAsia="zh-CN"/>
        </w:rPr>
        <w:t>upisan</w:t>
      </w:r>
      <w:r w:rsidR="0099091A">
        <w:rPr>
          <w:lang w:eastAsia="zh-CN"/>
        </w:rPr>
        <w:t xml:space="preserve">e </w:t>
      </w:r>
      <w:r w:rsidR="0018034C">
        <w:rPr>
          <w:lang w:eastAsia="zh-CN"/>
        </w:rPr>
        <w:t xml:space="preserve">u zk.ul.br. </w:t>
      </w:r>
      <w:r w:rsidR="00E46481" w:rsidRPr="00DA66EC">
        <w:t>10029, k.o. Vukovar, poduložak 4, kč.br. 4192/2, tržnica zgrada broj 5, zgrada broj 5A i dvorište, Trg žrtava ovčare, ukupne površine 1925 m</w:t>
      </w:r>
      <w:r w:rsidR="00E46481" w:rsidRPr="00DA66EC">
        <w:rPr>
          <w:vertAlign w:val="superscript"/>
        </w:rPr>
        <w:t>2</w:t>
      </w:r>
      <w:r w:rsidR="00E46481" w:rsidRPr="00DA66EC">
        <w:t xml:space="preserve"> i to</w:t>
      </w:r>
      <w:r w:rsidR="00914F5B">
        <w:t>:</w:t>
      </w:r>
    </w:p>
    <w:p w:rsidRDefault="00E46481" w:rsidP="00914F5B" w:rsidR="002B130F" w:rsidRPr="00914F5B">
      <w:pPr>
        <w:pStyle w:val="Odlomakpopisa"/>
        <w:numPr>
          <w:ilvl w:val="0"/>
          <w:numId w:val="45"/>
        </w:numPr>
        <w:tabs>
          <w:tab w:pos="1134" w:val="left"/>
        </w:tabs>
        <w:jc w:val="both"/>
        <w:rPr>
          <w:bCs/>
        </w:rPr>
      </w:pPr>
      <w:r w:rsidRPr="00DA66EC">
        <w:t>4. ETAŽA 477/10000 etažni dio 4 – poslovni prostor oznake – lokal 4 u dijelu zgrade broj 5A, ukupne površine 20 m</w:t>
      </w:r>
      <w:r w:rsidRPr="00914F5B">
        <w:rPr>
          <w:vertAlign w:val="superscript"/>
        </w:rPr>
        <w:t>2</w:t>
      </w:r>
      <w:r w:rsidRPr="00DA66EC">
        <w:t>, a koji se sastoji od poslovnog prostora</w:t>
      </w:r>
      <w:r>
        <w:t>, Vukovar, Trg žrtava Ovčare 5 i 5A</w:t>
      </w:r>
    </w:p>
    <w:p w:rsidRDefault="00914F5B" w:rsidP="00914F5B" w:rsidR="00914F5B" w:rsidRPr="00914F5B">
      <w:pPr>
        <w:pStyle w:val="Odlomakpopisa"/>
        <w:numPr>
          <w:ilvl w:val="0"/>
          <w:numId w:val="45"/>
        </w:numPr>
        <w:tabs>
          <w:tab w:pos="1134" w:val="left"/>
        </w:tabs>
        <w:jc w:val="both"/>
        <w:rPr>
          <w:bCs/>
        </w:rPr>
      </w:pPr>
      <w:r>
        <w:t>5</w:t>
      </w:r>
      <w:r w:rsidRPr="00DA66EC">
        <w:t xml:space="preserve">. ETAŽA 477/10000 etažni dio </w:t>
      </w:r>
      <w:r>
        <w:t>5</w:t>
      </w:r>
      <w:r w:rsidRPr="00DA66EC">
        <w:t xml:space="preserve"> – poslovni prostor oznake – lokal </w:t>
      </w:r>
      <w:r>
        <w:t>5</w:t>
      </w:r>
      <w:r w:rsidRPr="00DA66EC">
        <w:t xml:space="preserve"> u dijelu zgrade broj 5A, ukupne površine 20 m</w:t>
      </w:r>
      <w:r w:rsidRPr="00DA66EC">
        <w:rPr>
          <w:vertAlign w:val="superscript"/>
        </w:rPr>
        <w:t>2</w:t>
      </w:r>
      <w:r w:rsidRPr="00DA66EC">
        <w:t>, a koji se sastoji od poslovnog prostora</w:t>
      </w:r>
      <w:r>
        <w:t>, Vukovar, Trg žrtava Ovčare 5 i 5A</w:t>
      </w:r>
    </w:p>
    <w:p w:rsidRDefault="00AC57A8" w:rsidP="00AC57A8" w:rsidR="00AC57A8" w:rsidRPr="00AC57A8">
      <w:pPr>
        <w:ind w:left="2850"/>
        <w:jc w:val="both"/>
      </w:pPr>
    </w:p>
    <w:p w:rsidRDefault="003E6543" w:rsidP="003E6543" w:rsidR="00E93865">
      <w:pPr>
        <w:ind w:left="2490"/>
        <w:jc w:val="both"/>
        <w:rPr>
          <w:bCs/>
        </w:rPr>
      </w:pPr>
      <w:r>
        <w:t>za dan</w:t>
      </w:r>
    </w:p>
    <w:p w:rsidRDefault="00914F5B" w:rsidP="00816D6F" w:rsidR="00656B83" w:rsidRPr="00AE76C0">
      <w:pPr>
        <w:jc w:val="center"/>
      </w:pPr>
      <w:r>
        <w:t>30</w:t>
      </w:r>
      <w:r w:rsidR="00656B83" w:rsidRPr="00AE76C0">
        <w:t xml:space="preserve">. </w:t>
      </w:r>
      <w:r w:rsidR="00440A5D">
        <w:t>s</w:t>
      </w:r>
      <w:r>
        <w:t>tudenog</w:t>
      </w:r>
      <w:r w:rsidR="00656B83" w:rsidRPr="00AE76C0">
        <w:t xml:space="preserve"> 20</w:t>
      </w:r>
      <w:r w:rsidR="00810854" w:rsidRPr="00AE76C0">
        <w:t>1</w:t>
      </w:r>
      <w:r w:rsidR="0018034C">
        <w:t>7</w:t>
      </w:r>
      <w:r w:rsidR="00656B83" w:rsidRPr="00AE76C0">
        <w:t xml:space="preserve">. godine u </w:t>
      </w:r>
      <w:r w:rsidR="00440A5D">
        <w:t>10</w:t>
      </w:r>
      <w:r w:rsidR="00656B83" w:rsidRPr="00AE76C0">
        <w:t>,</w:t>
      </w:r>
      <w:r w:rsidR="002B1236">
        <w:t>0</w:t>
      </w:r>
      <w:r w:rsidR="00656B83" w:rsidRPr="00AE76C0">
        <w:t>0 sati,</w:t>
      </w:r>
    </w:p>
    <w:p w:rsidRDefault="00656B83" w:rsidP="00656B83" w:rsidR="00656B83" w:rsidRPr="00AE76C0">
      <w:pPr>
        <w:jc w:val="center"/>
      </w:pPr>
      <w:r w:rsidRPr="00AE76C0">
        <w:t>u prostorijama Trgovačkog suda u Osijeku,</w:t>
      </w:r>
    </w:p>
    <w:p w:rsidRDefault="00656B83" w:rsidP="00AB2B0D" w:rsidR="00656B83" w:rsidRPr="00AE76C0">
      <w:pPr>
        <w:jc w:val="center"/>
      </w:pPr>
      <w:r w:rsidRPr="00AE76C0">
        <w:t xml:space="preserve">Zagrebačka broj 2, soba broj </w:t>
      </w:r>
      <w:r w:rsidR="0018034C">
        <w:t>39</w:t>
      </w:r>
      <w:r w:rsidRPr="00AE76C0">
        <w:t>/I</w:t>
      </w:r>
      <w:r w:rsidR="0018034C">
        <w:t>I</w:t>
      </w:r>
      <w:r w:rsidRPr="00AE76C0">
        <w:t>.</w:t>
      </w:r>
    </w:p>
    <w:p w:rsidRDefault="00810854" w:rsidP="00921E71" w:rsidR="00810854">
      <w:pPr>
        <w:rPr>
          <w:b/>
          <w:bCs/>
        </w:rPr>
      </w:pPr>
    </w:p>
    <w:p w:rsidRDefault="00656B83" w:rsidP="000C09E1" w:rsidR="00656B83">
      <w:pPr>
        <w:numPr>
          <w:ilvl w:val="0"/>
          <w:numId w:val="29"/>
        </w:numPr>
        <w:tabs>
          <w:tab w:pos="1770" w:val="clear"/>
          <w:tab w:pos="1134" w:val="num"/>
        </w:tabs>
        <w:ind w:hanging="1061"/>
        <w:jc w:val="both"/>
        <w:rPr>
          <w:bCs/>
        </w:rPr>
      </w:pPr>
      <w:r>
        <w:rPr>
          <w:bCs/>
        </w:rPr>
        <w:t>Na ročište se dostavom ovoga rješenja pozivaju:</w:t>
      </w:r>
    </w:p>
    <w:p w:rsidRDefault="00656B83" w:rsidP="00656B83" w:rsidR="00656B83">
      <w:pPr>
        <w:jc w:val="both"/>
        <w:rPr>
          <w:bCs/>
        </w:rPr>
      </w:pPr>
    </w:p>
    <w:p w:rsidRDefault="00656B83" w:rsidP="003E6543" w:rsidR="00656B83">
      <w:pPr>
        <w:numPr>
          <w:ilvl w:val="1"/>
          <w:numId w:val="29"/>
        </w:numPr>
        <w:jc w:val="both"/>
        <w:rPr>
          <w:bCs/>
        </w:rPr>
      </w:pPr>
      <w:r>
        <w:rPr>
          <w:bCs/>
        </w:rPr>
        <w:t>stečajn</w:t>
      </w:r>
      <w:r w:rsidR="002B1236">
        <w:rPr>
          <w:bCs/>
        </w:rPr>
        <w:t>i</w:t>
      </w:r>
      <w:r>
        <w:rPr>
          <w:bCs/>
        </w:rPr>
        <w:t xml:space="preserve"> upravitelj</w:t>
      </w:r>
    </w:p>
    <w:p w:rsidRDefault="00493954" w:rsidP="00EB65E2" w:rsidR="00F54578">
      <w:pPr>
        <w:numPr>
          <w:ilvl w:val="1"/>
          <w:numId w:val="29"/>
        </w:numPr>
        <w:jc w:val="both"/>
        <w:rPr>
          <w:bCs/>
        </w:rPr>
      </w:pPr>
      <w:r>
        <w:rPr>
          <w:bCs/>
        </w:rPr>
        <w:t>B2 KAPITAL</w:t>
      </w:r>
      <w:r w:rsidR="003B231D">
        <w:rPr>
          <w:bCs/>
        </w:rPr>
        <w:t xml:space="preserve"> d.o.o.</w:t>
      </w:r>
      <w:r w:rsidR="00D87D8A">
        <w:rPr>
          <w:bCs/>
        </w:rPr>
        <w:t xml:space="preserve"> </w:t>
      </w:r>
      <w:r w:rsidR="00EB65E2">
        <w:rPr>
          <w:bCs/>
        </w:rPr>
        <w:t>Zagreb</w:t>
      </w:r>
      <w:r>
        <w:rPr>
          <w:bCs/>
        </w:rPr>
        <w:t>.</w:t>
      </w:r>
      <w:r w:rsidR="003B231D">
        <w:rPr>
          <w:bCs/>
        </w:rPr>
        <w:t xml:space="preserve"> </w:t>
      </w:r>
    </w:p>
    <w:p w:rsidRDefault="008F5CC9" w:rsidP="00656B83" w:rsidR="008F5CC9">
      <w:pPr>
        <w:jc w:val="both"/>
        <w:rPr>
          <w:bCs/>
        </w:rPr>
      </w:pPr>
    </w:p>
    <w:p w:rsidRDefault="00656B83" w:rsidP="000C09E1" w:rsidR="00656B83" w:rsidRPr="00656B83">
      <w:pPr>
        <w:numPr>
          <w:ilvl w:val="0"/>
          <w:numId w:val="29"/>
        </w:numPr>
        <w:tabs>
          <w:tab w:pos="1770" w:val="clear"/>
          <w:tab w:pos="1134" w:val="num"/>
        </w:tabs>
        <w:ind w:hanging="425" w:left="1134"/>
        <w:jc w:val="both"/>
        <w:rPr>
          <w:bCs/>
        </w:rPr>
      </w:pPr>
      <w:r>
        <w:rPr>
          <w:bCs/>
        </w:rPr>
        <w:t>Ukoliko pozvani vjerovni</w:t>
      </w:r>
      <w:r w:rsidR="00EE2A24">
        <w:rPr>
          <w:bCs/>
        </w:rPr>
        <w:t>k</w:t>
      </w:r>
      <w:r>
        <w:rPr>
          <w:bCs/>
        </w:rPr>
        <w:t xml:space="preserve"> iz t. 2. </w:t>
      </w:r>
      <w:r w:rsidR="006A0C2A">
        <w:rPr>
          <w:bCs/>
        </w:rPr>
        <w:t>ovoga rješenja ne dođ</w:t>
      </w:r>
      <w:r w:rsidR="00EE2A24">
        <w:rPr>
          <w:bCs/>
        </w:rPr>
        <w:t>e</w:t>
      </w:r>
      <w:r w:rsidR="006A0C2A">
        <w:rPr>
          <w:bCs/>
        </w:rPr>
        <w:t xml:space="preserve"> na zakazano ročište, nj</w:t>
      </w:r>
      <w:r w:rsidR="00EE2A24">
        <w:rPr>
          <w:bCs/>
        </w:rPr>
        <w:t>eg</w:t>
      </w:r>
      <w:r w:rsidR="00E17DEB">
        <w:rPr>
          <w:bCs/>
        </w:rPr>
        <w:t>ova</w:t>
      </w:r>
      <w:r w:rsidR="006A0C2A">
        <w:rPr>
          <w:bCs/>
        </w:rPr>
        <w:t xml:space="preserve"> tražbin</w:t>
      </w:r>
      <w:r w:rsidR="00E17DEB">
        <w:rPr>
          <w:bCs/>
        </w:rPr>
        <w:t>a</w:t>
      </w:r>
      <w:r w:rsidR="006A0C2A">
        <w:rPr>
          <w:bCs/>
        </w:rPr>
        <w:t xml:space="preserve"> će se uzeti prema stanju koje proizlazi iz </w:t>
      </w:r>
      <w:r w:rsidR="004910B6">
        <w:rPr>
          <w:bCs/>
        </w:rPr>
        <w:t>poslovnih knjiga</w:t>
      </w:r>
      <w:r w:rsidR="006A0C2A">
        <w:rPr>
          <w:bCs/>
        </w:rPr>
        <w:t xml:space="preserve"> i </w:t>
      </w:r>
      <w:r w:rsidR="006A0C2A">
        <w:rPr>
          <w:bCs/>
        </w:rPr>
        <w:lastRenderedPageBreak/>
        <w:t>spisa, a najkasnije na ročištu za diobu isti mo</w:t>
      </w:r>
      <w:r w:rsidR="00E17DEB">
        <w:rPr>
          <w:bCs/>
        </w:rPr>
        <w:t>že</w:t>
      </w:r>
      <w:r w:rsidR="006A0C2A">
        <w:rPr>
          <w:bCs/>
        </w:rPr>
        <w:t xml:space="preserve"> drugom vjerovniku osporiti tražbinu, njezinu visinu i red namirenja.</w:t>
      </w:r>
    </w:p>
    <w:p w:rsidRDefault="00234CAE" w:rsidR="00234CAE">
      <w:pPr>
        <w:jc w:val="both"/>
      </w:pPr>
    </w:p>
    <w:p w:rsidRDefault="00234CAE" w:rsidR="00234CAE">
      <w:pPr>
        <w:jc w:val="both"/>
      </w:pPr>
    </w:p>
    <w:p w:rsidRDefault="00141488" w:rsidP="00E50025" w:rsidR="00141488" w:rsidRPr="00AE76C0">
      <w:pPr>
        <w:pStyle w:val="Naslov2"/>
        <w:rPr>
          <w:b w:val="false"/>
          <w:bCs w:val="false"/>
        </w:rPr>
      </w:pPr>
      <w:r w:rsidRPr="00AE76C0">
        <w:rPr>
          <w:b w:val="false"/>
          <w:bCs w:val="false"/>
        </w:rPr>
        <w:t>Obrazloženje</w:t>
      </w:r>
    </w:p>
    <w:p w:rsidRDefault="00141488" w:rsidR="00141488"/>
    <w:p w:rsidRDefault="00921E71" w:rsidR="00921E71"/>
    <w:p w:rsidRDefault="00141488" w:rsidP="003A3DE3" w:rsidR="006A0C2A">
      <w:pPr>
        <w:pStyle w:val="Tijeloteksta"/>
      </w:pPr>
      <w:r>
        <w:tab/>
      </w:r>
      <w:r w:rsidR="006A0C2A">
        <w:t xml:space="preserve">U stečajnom postupku nad </w:t>
      </w:r>
      <w:r w:rsidR="003B231D" w:rsidRPr="003B231D">
        <w:rPr>
          <w:bCs/>
        </w:rPr>
        <w:t>DEMIRX d.o.o. za proizvodnju i trgovinu u stečaju, Vukovar, Trpinjska cesta 51</w:t>
      </w:r>
      <w:r w:rsidR="00AE76C0" w:rsidRPr="00AE76C0">
        <w:rPr>
          <w:bCs/>
        </w:rPr>
        <w:t xml:space="preserve">, </w:t>
      </w:r>
      <w:r w:rsidR="00E50025">
        <w:t xml:space="preserve">na </w:t>
      </w:r>
      <w:r w:rsidR="006A0C2A">
        <w:t>održan</w:t>
      </w:r>
      <w:r w:rsidR="00493954">
        <w:t>im</w:t>
      </w:r>
      <w:r w:rsidR="003C5271">
        <w:t xml:space="preserve"> elektroničk</w:t>
      </w:r>
      <w:r w:rsidR="00493954">
        <w:t>im</w:t>
      </w:r>
      <w:r w:rsidR="003C5271">
        <w:t xml:space="preserve"> javn</w:t>
      </w:r>
      <w:r w:rsidR="00493954">
        <w:t>im</w:t>
      </w:r>
      <w:r w:rsidR="003C5271">
        <w:t xml:space="preserve"> dražb</w:t>
      </w:r>
      <w:r w:rsidR="00493954">
        <w:t>ama</w:t>
      </w:r>
      <w:r w:rsidR="003C5271">
        <w:t xml:space="preserve"> koj</w:t>
      </w:r>
      <w:r w:rsidR="00493954">
        <w:t>e</w:t>
      </w:r>
      <w:r w:rsidR="003C5271">
        <w:t xml:space="preserve"> je provela</w:t>
      </w:r>
      <w:r w:rsidR="006A0C2A">
        <w:t xml:space="preserve"> </w:t>
      </w:r>
      <w:r w:rsidR="003C5271">
        <w:t>FINA</w:t>
      </w:r>
      <w:r w:rsidR="001D7294">
        <w:t xml:space="preserve"> </w:t>
      </w:r>
      <w:r w:rsidR="006A0C2A">
        <w:t>unovčen</w:t>
      </w:r>
      <w:r w:rsidR="00493954">
        <w:t>e</w:t>
      </w:r>
      <w:r w:rsidR="006A0C2A">
        <w:t xml:space="preserve"> </w:t>
      </w:r>
      <w:r w:rsidR="00493954">
        <w:t>su</w:t>
      </w:r>
      <w:r w:rsidR="00E50025">
        <w:t xml:space="preserve"> </w:t>
      </w:r>
      <w:r w:rsidR="00AE57DF">
        <w:t>predmetn</w:t>
      </w:r>
      <w:r w:rsidR="00493954">
        <w:t>e</w:t>
      </w:r>
      <w:r w:rsidR="00AE57DF">
        <w:t xml:space="preserve"> </w:t>
      </w:r>
      <w:r w:rsidR="002E654A">
        <w:t>nekretnin</w:t>
      </w:r>
      <w:r w:rsidR="00493954">
        <w:t>e</w:t>
      </w:r>
      <w:r w:rsidR="006A0C2A">
        <w:t xml:space="preserve"> </w:t>
      </w:r>
      <w:r w:rsidR="00326063">
        <w:t xml:space="preserve">u vlasništvu </w:t>
      </w:r>
      <w:r w:rsidR="006A0C2A">
        <w:t>stečajnog dužnika.</w:t>
      </w:r>
    </w:p>
    <w:p w:rsidRDefault="006A0C2A" w:rsidR="006A0C2A">
      <w:pPr>
        <w:pStyle w:val="Tijeloteksta"/>
      </w:pPr>
    </w:p>
    <w:p w:rsidRDefault="006A0C2A" w:rsidP="008905B3" w:rsidR="006A0C2A">
      <w:pPr>
        <w:pStyle w:val="Tijeloteksta"/>
      </w:pPr>
      <w:r>
        <w:tab/>
        <w:t xml:space="preserve">Nakon što </w:t>
      </w:r>
      <w:r w:rsidR="00493954">
        <w:t>su</w:t>
      </w:r>
      <w:r w:rsidR="00F224FA">
        <w:t xml:space="preserve"> </w:t>
      </w:r>
      <w:r>
        <w:t>rješenj</w:t>
      </w:r>
      <w:r w:rsidR="00493954">
        <w:t>a</w:t>
      </w:r>
      <w:r>
        <w:t xml:space="preserve"> o dosudi </w:t>
      </w:r>
      <w:r w:rsidR="00E50025">
        <w:t>predmetn</w:t>
      </w:r>
      <w:r w:rsidR="00493954">
        <w:t>ih</w:t>
      </w:r>
      <w:r w:rsidR="00E50025">
        <w:t xml:space="preserve"> </w:t>
      </w:r>
      <w:r w:rsidR="002E654A">
        <w:t>nekretnin</w:t>
      </w:r>
      <w:r w:rsidR="00493954">
        <w:t>a</w:t>
      </w:r>
      <w:r w:rsidR="00236AC1">
        <w:t xml:space="preserve"> </w:t>
      </w:r>
      <w:r>
        <w:t>kupc</w:t>
      </w:r>
      <w:r w:rsidR="00493954">
        <w:t>ima</w:t>
      </w:r>
      <w:r>
        <w:t xml:space="preserve"> postal</w:t>
      </w:r>
      <w:r w:rsidR="00493954">
        <w:t>a</w:t>
      </w:r>
      <w:r>
        <w:t xml:space="preserve"> pravomoćn</w:t>
      </w:r>
      <w:r w:rsidR="00493954">
        <w:t>a</w:t>
      </w:r>
      <w:r>
        <w:t xml:space="preserve"> i donijet</w:t>
      </w:r>
      <w:r w:rsidR="00493954">
        <w:t>i</w:t>
      </w:r>
      <w:r w:rsidR="00A5158A">
        <w:t xml:space="preserve"> </w:t>
      </w:r>
      <w:r w:rsidR="00AE57DF">
        <w:t>zaključ</w:t>
      </w:r>
      <w:r w:rsidR="00493954">
        <w:t>ci</w:t>
      </w:r>
      <w:r>
        <w:t xml:space="preserve"> o predaji ist</w:t>
      </w:r>
      <w:r w:rsidR="00493954">
        <w:t>ih</w:t>
      </w:r>
      <w:r>
        <w:t xml:space="preserve"> kupc</w:t>
      </w:r>
      <w:r w:rsidR="00493954">
        <w:t>ima</w:t>
      </w:r>
      <w:r>
        <w:t>, temeljem čl. 1</w:t>
      </w:r>
      <w:r w:rsidR="00AB2B0D">
        <w:t>24</w:t>
      </w:r>
      <w:r>
        <w:t xml:space="preserve">. st. 1. i 2. </w:t>
      </w:r>
      <w:r w:rsidR="005F03A5" w:rsidRPr="005F03A5">
        <w:t>Ovršn</w:t>
      </w:r>
      <w:r w:rsidR="005F03A5">
        <w:t>og</w:t>
      </w:r>
      <w:r w:rsidR="005F03A5" w:rsidRPr="005F03A5">
        <w:t xml:space="preserve"> zakon</w:t>
      </w:r>
      <w:r w:rsidR="005F03A5">
        <w:t>a</w:t>
      </w:r>
      <w:r w:rsidR="005F03A5" w:rsidRPr="005F03A5">
        <w:t xml:space="preserve"> (NN 112/12, 25/13, 93/14 i 55/16)</w:t>
      </w:r>
      <w:r w:rsidR="005F03A5">
        <w:t xml:space="preserve"> </w:t>
      </w:r>
      <w:r>
        <w:t>zakazano je ročište za diobu, na kojem se pozvani vjerovni</w:t>
      </w:r>
      <w:r w:rsidR="00234CAE">
        <w:t>k</w:t>
      </w:r>
      <w:r>
        <w:t xml:space="preserve"> mo</w:t>
      </w:r>
      <w:r w:rsidR="00234CAE">
        <w:t>že</w:t>
      </w:r>
      <w:r>
        <w:t xml:space="preserve"> očitovati o tražbini, njezinoj visini i redu namirenja na unovčen</w:t>
      </w:r>
      <w:r w:rsidR="00F30395">
        <w:t>im</w:t>
      </w:r>
      <w:r>
        <w:t xml:space="preserve"> </w:t>
      </w:r>
      <w:r w:rsidR="001D7294">
        <w:t>nekretnin</w:t>
      </w:r>
      <w:r w:rsidR="00F30395">
        <w:t>ama</w:t>
      </w:r>
      <w:r>
        <w:t xml:space="preserve"> stečajnog dužnika.</w:t>
      </w:r>
    </w:p>
    <w:p w:rsidRDefault="006A0C2A" w:rsidR="006A0C2A">
      <w:pPr>
        <w:pStyle w:val="Tijeloteksta"/>
      </w:pPr>
    </w:p>
    <w:p w:rsidRDefault="00AE57DF" w:rsidR="00AE57DF">
      <w:pPr>
        <w:pStyle w:val="Tijeloteksta"/>
      </w:pPr>
    </w:p>
    <w:p w:rsidRDefault="00141488" w:rsidP="00816D6F" w:rsidR="00141488" w:rsidRPr="00AE76C0">
      <w:pPr>
        <w:pStyle w:val="Tijeloteksta"/>
        <w:jc w:val="center"/>
      </w:pPr>
      <w:r w:rsidRPr="00AE76C0">
        <w:t xml:space="preserve">U Osijeku </w:t>
      </w:r>
      <w:r w:rsidR="003C5271">
        <w:t>1</w:t>
      </w:r>
      <w:r w:rsidR="00F30395">
        <w:t>5</w:t>
      </w:r>
      <w:r w:rsidRPr="00AE76C0">
        <w:t xml:space="preserve">. </w:t>
      </w:r>
      <w:r w:rsidR="00F30395">
        <w:t>studenog</w:t>
      </w:r>
      <w:r w:rsidRPr="00AE76C0">
        <w:t xml:space="preserve"> 20</w:t>
      </w:r>
      <w:r w:rsidR="00810854" w:rsidRPr="00AE76C0">
        <w:t>1</w:t>
      </w:r>
      <w:r w:rsidR="00F224FA">
        <w:t>7</w:t>
      </w:r>
      <w:r w:rsidRPr="00AE76C0">
        <w:t xml:space="preserve">. </w:t>
      </w:r>
    </w:p>
    <w:p w:rsidRDefault="006A0C2A" w:rsidR="006A0C2A" w:rsidRPr="00AE76C0">
      <w:pPr>
        <w:pStyle w:val="Tijeloteksta"/>
      </w:pPr>
    </w:p>
    <w:p w:rsidRDefault="00141488" w:rsidR="00141488" w:rsidRPr="00AE76C0">
      <w:pPr>
        <w:pStyle w:val="Tijeloteksta"/>
      </w:pPr>
      <w:r w:rsidRPr="00AE76C0">
        <w:t>Zapisničar:</w:t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="002B3CF8" w:rsidRPr="00AE76C0">
        <w:tab/>
        <w:t>STEČAJNI SUDAC:</w:t>
      </w:r>
    </w:p>
    <w:p w:rsidRDefault="00810854" w:rsidR="00141488" w:rsidRPr="00AE76C0">
      <w:pPr>
        <w:pStyle w:val="Tijeloteksta"/>
      </w:pPr>
      <w:r w:rsidRPr="00AE76C0">
        <w:t>Elizabeta Đeke</w:t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  <w:t xml:space="preserve">       mr. sc. </w:t>
      </w:r>
      <w:r w:rsidR="002B3CF8" w:rsidRPr="00AE76C0">
        <w:t>Tihomir Kovačević</w:t>
      </w:r>
    </w:p>
    <w:p w:rsidRDefault="00236AC1" w:rsidP="00DB3622" w:rsidR="00236AC1" w:rsidRPr="00AE76C0">
      <w:pPr>
        <w:pStyle w:val="Tijeloteksta"/>
      </w:pPr>
    </w:p>
    <w:p w:rsidRDefault="00AE57DF" w:rsidP="00DB3622" w:rsidR="00AE57DF" w:rsidRPr="00AE76C0">
      <w:pPr>
        <w:pStyle w:val="Tijeloteksta"/>
      </w:pPr>
    </w:p>
    <w:p w:rsidRDefault="00141488" w:rsidP="00DB3622" w:rsidR="00DB3622" w:rsidRPr="00AE76C0">
      <w:pPr>
        <w:pStyle w:val="Tijeloteksta"/>
      </w:pPr>
      <w:r w:rsidRPr="00AE76C0">
        <w:t>D N A</w:t>
      </w:r>
      <w:r w:rsidR="00DB3622" w:rsidRPr="00AE76C0">
        <w:t xml:space="preserve"> :</w:t>
      </w:r>
    </w:p>
    <w:p w:rsidRDefault="00DB3622" w:rsidP="00832C45" w:rsidR="00DB3622">
      <w:pPr>
        <w:pStyle w:val="Tijeloteksta"/>
        <w:numPr>
          <w:ilvl w:val="0"/>
          <w:numId w:val="35"/>
        </w:numPr>
        <w:rPr>
          <w:bCs/>
        </w:rPr>
      </w:pPr>
      <w:r>
        <w:rPr>
          <w:bCs/>
        </w:rPr>
        <w:t>stečajn</w:t>
      </w:r>
      <w:r w:rsidR="009322A1">
        <w:rPr>
          <w:bCs/>
        </w:rPr>
        <w:t>i</w:t>
      </w:r>
      <w:r>
        <w:rPr>
          <w:bCs/>
        </w:rPr>
        <w:t xml:space="preserve"> upravitelj</w:t>
      </w:r>
    </w:p>
    <w:p w:rsidRDefault="00F30395" w:rsidP="00F30395" w:rsidR="00F30395">
      <w:pPr>
        <w:pStyle w:val="Tijeloteksta"/>
        <w:numPr>
          <w:ilvl w:val="0"/>
          <w:numId w:val="35"/>
        </w:numPr>
        <w:rPr>
          <w:bCs/>
        </w:rPr>
      </w:pPr>
      <w:r w:rsidRPr="00F30395">
        <w:rPr>
          <w:bCs/>
        </w:rPr>
        <w:t xml:space="preserve">B2 KAPITAL d.o.o. Zagreb </w:t>
      </w:r>
    </w:p>
    <w:p w:rsidRDefault="00816D6F" w:rsidP="00F30395" w:rsidR="00816D6F">
      <w:pPr>
        <w:pStyle w:val="Tijeloteksta"/>
        <w:numPr>
          <w:ilvl w:val="0"/>
          <w:numId w:val="35"/>
        </w:numPr>
        <w:rPr>
          <w:bCs/>
        </w:rPr>
      </w:pPr>
      <w:r>
        <w:rPr>
          <w:bCs/>
        </w:rPr>
        <w:t>mrežna stranica e-Oglasna ploča sudova</w:t>
      </w:r>
    </w:p>
    <w:p w:rsidRDefault="00236AC1" w:rsidP="00921E71" w:rsidR="00236AC1" w:rsidRPr="00DB3622">
      <w:pPr>
        <w:pStyle w:val="Tijeloteksta"/>
        <w:ind w:left="360"/>
      </w:pPr>
    </w:p>
    <w:sectPr w:rsidR="00236AC1" w:rsidRPr="00DB3622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35D4" w:rsidR="000835D4">
      <w:r>
        <w:separator/>
      </w:r>
    </w:p>
  </w:endnote>
  <w:endnote w:id="0" w:type="continuationSeparator">
    <w:p w:rsidRDefault="000835D4" w:rsidR="000835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35D4" w:rsidR="000835D4">
      <w:r>
        <w:separator/>
      </w:r>
    </w:p>
  </w:footnote>
  <w:footnote w:id="0" w:type="continuationSeparator">
    <w:p w:rsidRDefault="000835D4" w:rsidR="000835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21E71" w:rsidR="00921E7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A03D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21E71" w:rsidR="00921E71">
    <w:pPr>
      <w:pStyle w:val="Zaglavlje"/>
    </w:pPr>
  </w:p>
  <w:p w:rsidRDefault="00921E71" w:rsidR="00921E71">
    <w:pPr>
      <w:pStyle w:val="Zaglavlje"/>
    </w:pPr>
  </w:p>
  <w:p w:rsidRDefault="00921E71" w:rsidP="00816D6F" w:rsidR="00EE2A24">
    <w:pPr>
      <w:ind w:firstLine="708" w:left="4956"/>
      <w:jc w:val="center"/>
      <w:rPr>
        <w:b/>
        <w:bCs/>
      </w:rPr>
    </w:pPr>
    <w:r>
      <w:tab/>
    </w:r>
    <w:r>
      <w:tab/>
    </w:r>
    <w:r w:rsidR="00173DDC" w:rsidRPr="00173DDC">
      <w:t>14 St-421/16-</w:t>
    </w:r>
    <w:r w:rsidR="00440A5D">
      <w:t>1</w:t>
    </w:r>
    <w:r w:rsidR="00A83714">
      <w:t>47</w:t>
    </w:r>
  </w:p>
  <w:p w:rsidRDefault="00D72A8B" w:rsidP="00EE2A24" w:rsidR="00D72A8B">
    <w:pPr>
      <w:ind w:firstLine="708" w:left="4956"/>
      <w:jc w:val="center"/>
      <w:rPr>
        <w:b/>
        <w:bCs/>
      </w:rPr>
    </w:pPr>
  </w:p>
  <w:p w:rsidRDefault="00921E71" w:rsidP="00D72A8B" w:rsidR="00921E7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</w:pPr>
  </w:p>
  <w:p w:rsidRDefault="00921E71" w:rsidR="00921E71">
    <w:pPr>
      <w:pStyle w:val="Zaglavlje"/>
    </w:pPr>
  </w:p>
  <w:p w:rsidRDefault="00921E71" w:rsidP="00AB2B0D" w:rsidR="00921E7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021910"/>
    <w:multiLevelType w:val="hybridMultilevel"/>
    <w:tmpl w:val="6F72C3AC"/>
    <w:lvl w:tplc="B9102E9C" w:ilvl="0">
      <w:numFmt w:val="bullet"/>
      <w:lvlText w:val="-"/>
      <w:lvlJc w:val="left"/>
      <w:pPr>
        <w:tabs>
          <w:tab w:pos="3258" w:val="num"/>
        </w:tabs>
        <w:ind w:hanging="360" w:left="325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3630" w:val="num"/>
        </w:tabs>
        <w:ind w:hanging="360" w:left="36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350" w:val="num"/>
        </w:tabs>
        <w:ind w:hanging="360" w:left="43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070" w:val="num"/>
        </w:tabs>
        <w:ind w:hanging="360" w:left="50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90" w:val="num"/>
        </w:tabs>
        <w:ind w:hanging="360" w:left="57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510" w:val="num"/>
        </w:tabs>
        <w:ind w:hanging="360" w:left="65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230" w:val="num"/>
        </w:tabs>
        <w:ind w:hanging="360" w:left="72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950" w:val="num"/>
        </w:tabs>
        <w:ind w:hanging="360" w:left="79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670" w:val="num"/>
        </w:tabs>
        <w:ind w:hanging="360" w:left="8670"/>
      </w:pPr>
      <w:rPr>
        <w:rFonts w:hAnsi="Wingdings" w:ascii="Wingdings" w:hint="default"/>
      </w:rPr>
    </w:lvl>
  </w:abstractNum>
  <w:abstractNum w:abstractNumId="1">
    <w:nsid w:val="0A616A44"/>
    <w:multiLevelType w:val="hybridMultilevel"/>
    <w:tmpl w:val="0DE8FFE6"/>
    <w:lvl w:tplc="B9102E9C" w:ilvl="0">
      <w:numFmt w:val="bullet"/>
      <w:lvlText w:val="-"/>
      <w:lvlJc w:val="left"/>
      <w:pPr>
        <w:tabs>
          <w:tab w:pos="3186" w:val="num"/>
        </w:tabs>
        <w:ind w:hanging="360" w:left="3186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3558" w:val="num"/>
        </w:tabs>
        <w:ind w:hanging="360" w:left="355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278" w:val="num"/>
        </w:tabs>
        <w:ind w:hanging="360" w:left="427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998" w:val="num"/>
        </w:tabs>
        <w:ind w:hanging="360" w:left="499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18" w:val="num"/>
        </w:tabs>
        <w:ind w:hanging="360" w:left="571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438" w:val="num"/>
        </w:tabs>
        <w:ind w:hanging="360" w:left="643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158" w:val="num"/>
        </w:tabs>
        <w:ind w:hanging="360" w:left="715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878" w:val="num"/>
        </w:tabs>
        <w:ind w:hanging="360" w:left="787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598" w:val="num"/>
        </w:tabs>
        <w:ind w:hanging="360" w:left="8598"/>
      </w:pPr>
      <w:rPr>
        <w:rFonts w:hAnsi="Wingdings" w:ascii="Wingdings" w:hint="default"/>
      </w:rPr>
    </w:lvl>
  </w:abstractNum>
  <w:abstractNum w:abstractNumId="2">
    <w:nsid w:val="0DF35D06"/>
    <w:multiLevelType w:val="hybridMultilevel"/>
    <w:tmpl w:val="16BC7BB4"/>
    <w:lvl w:tplc="C68C870C" w:ilvl="0">
      <w:start w:val="3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12E3233"/>
    <w:multiLevelType w:val="hybridMultilevel"/>
    <w:tmpl w:val="1AE41BD0"/>
    <w:lvl w:tplc="D9AAFD10" w:ilvl="0">
      <w:start w:val="14"/>
      <w:numFmt w:val="bullet"/>
      <w:lvlText w:val="-"/>
      <w:lvlJc w:val="left"/>
      <w:pPr>
        <w:ind w:hanging="360" w:left="21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0"/>
      </w:pPr>
      <w:rPr>
        <w:rFonts w:hAnsi="Wingdings" w:ascii="Wingdings" w:hint="default"/>
      </w:rPr>
    </w:lvl>
  </w:abstractNum>
  <w:abstractNum w:abstractNumId="4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7817391"/>
    <w:multiLevelType w:val="hybridMultilevel"/>
    <w:tmpl w:val="95D47A36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8A23122"/>
    <w:multiLevelType w:val="hybridMultilevel"/>
    <w:tmpl w:val="5298163E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9F3C43"/>
    <w:multiLevelType w:val="hybridMultilevel"/>
    <w:tmpl w:val="312CC378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F6E015D"/>
    <w:multiLevelType w:val="hybridMultilevel"/>
    <w:tmpl w:val="F91C5A3A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0B629C7"/>
    <w:multiLevelType w:val="hybridMultilevel"/>
    <w:tmpl w:val="91143CF4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plc="041A000F" w:ilvl="1">
      <w:start w:val="1"/>
      <w:numFmt w:val="decimal"/>
      <w:lvlText w:val="%2."/>
      <w:lvlJc w:val="left"/>
      <w:pPr>
        <w:tabs>
          <w:tab w:pos="2490" w:val="num"/>
        </w:tabs>
        <w:ind w:hanging="360" w:left="249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0">
    <w:nsid w:val="216E1E0B"/>
    <w:multiLevelType w:val="hybridMultilevel"/>
    <w:tmpl w:val="61847F46"/>
    <w:lvl w:tplc="E5F6D566" w:ilvl="0">
      <w:start w:val="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27674CC7"/>
    <w:multiLevelType w:val="hybridMultilevel"/>
    <w:tmpl w:val="44F86804"/>
    <w:lvl w:tplc="C68C870C" w:ilvl="0">
      <w:start w:val="3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2">
    <w:nsid w:val="29904470"/>
    <w:multiLevelType w:val="hybridMultilevel"/>
    <w:tmpl w:val="9A6A4E56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B7607C5"/>
    <w:multiLevelType w:val="hybridMultilevel"/>
    <w:tmpl w:val="7EBC539C"/>
    <w:lvl w:tplc="622A8454" w:ilvl="0">
      <w:start w:val="1"/>
      <w:numFmt w:val="decimal"/>
      <w:lvlText w:val="%1."/>
      <w:lvlJc w:val="left"/>
      <w:pPr>
        <w:tabs>
          <w:tab w:pos="5190" w:val="num"/>
        </w:tabs>
        <w:ind w:hanging="360" w:left="51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</w:lvl>
    <w:lvl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</w:lvl>
  </w:abstractNum>
  <w:abstractNum w:abstractNumId="14">
    <w:nsid w:val="2CC244A6"/>
    <w:multiLevelType w:val="hybridMultilevel"/>
    <w:tmpl w:val="24D0B8EC"/>
    <w:lvl w:tplc="9EFA616E" w:ilvl="0">
      <w:start w:val="14"/>
      <w:numFmt w:val="bullet"/>
      <w:lvlText w:val="-"/>
      <w:lvlJc w:val="left"/>
      <w:pPr>
        <w:ind w:hanging="360" w:left="285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5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2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0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7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4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1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8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610"/>
      </w:pPr>
      <w:rPr>
        <w:rFonts w:hAnsi="Wingdings" w:ascii="Wingdings" w:hint="default"/>
      </w:rPr>
    </w:lvl>
  </w:abstractNum>
  <w:abstractNum w:abstractNumId="15">
    <w:nsid w:val="2DC33D0B"/>
    <w:multiLevelType w:val="hybridMultilevel"/>
    <w:tmpl w:val="3CE0E158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1A95864"/>
    <w:multiLevelType w:val="hybridMultilevel"/>
    <w:tmpl w:val="8BC8F3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86E1026"/>
    <w:multiLevelType w:val="hybridMultilevel"/>
    <w:tmpl w:val="6D2E05FE"/>
    <w:lvl w:tplc="FC9216E4" w:ilvl="0">
      <w:start w:val="14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8">
    <w:nsid w:val="3E3A6ECE"/>
    <w:multiLevelType w:val="hybridMultilevel"/>
    <w:tmpl w:val="285C9A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F100CE0"/>
    <w:multiLevelType w:val="hybridMultilevel"/>
    <w:tmpl w:val="30E89D8A"/>
    <w:lvl w:tplc="C68C870C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0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5FD0664"/>
    <w:multiLevelType w:val="hybridMultilevel"/>
    <w:tmpl w:val="B72E013E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3">
    <w:nsid w:val="5CC06ADC"/>
    <w:multiLevelType w:val="hybridMultilevel"/>
    <w:tmpl w:val="8C8095E4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3CD009B"/>
    <w:multiLevelType w:val="hybridMultilevel"/>
    <w:tmpl w:val="519068A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5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66052191"/>
    <w:multiLevelType w:val="hybridMultilevel"/>
    <w:tmpl w:val="E7D6BCBC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666909DC"/>
    <w:multiLevelType w:val="hybridMultilevel"/>
    <w:tmpl w:val="3BCEE1E6"/>
    <w:lvl w:tplc="CB980D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8">
    <w:nsid w:val="68223462"/>
    <w:multiLevelType w:val="hybridMultilevel"/>
    <w:tmpl w:val="7F708B5E"/>
    <w:lvl w:tplc="C68C870C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9">
    <w:nsid w:val="682F0FCA"/>
    <w:multiLevelType w:val="hybridMultilevel"/>
    <w:tmpl w:val="F12A7326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84A2202"/>
    <w:multiLevelType w:val="hybridMultilevel"/>
    <w:tmpl w:val="DDF82CFC"/>
    <w:lvl w:tplc="C68C870C" w:ilvl="0">
      <w:start w:val="3"/>
      <w:numFmt w:val="decimal"/>
      <w:lvlText w:val="%1."/>
      <w:lvlJc w:val="left"/>
      <w:pPr>
        <w:tabs>
          <w:tab w:pos="1380" w:val="num"/>
        </w:tabs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00" w:val="num"/>
        </w:tabs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tabs>
          <w:tab w:pos="2820" w:val="num"/>
        </w:tabs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tabs>
          <w:tab w:pos="3540" w:val="num"/>
        </w:tabs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tabs>
          <w:tab w:pos="4260" w:val="num"/>
        </w:tabs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tabs>
          <w:tab w:pos="4980" w:val="num"/>
        </w:tabs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tabs>
          <w:tab w:pos="5700" w:val="num"/>
        </w:tabs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tabs>
          <w:tab w:pos="6420" w:val="num"/>
        </w:tabs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tabs>
          <w:tab w:pos="7140" w:val="num"/>
        </w:tabs>
        <w:ind w:hanging="180" w:left="7140"/>
      </w:pPr>
    </w:lvl>
  </w:abstractNum>
  <w:abstractNum w:abstractNumId="31">
    <w:nsid w:val="6BF84C16"/>
    <w:multiLevelType w:val="hybridMultilevel"/>
    <w:tmpl w:val="44F02FBA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6CA075E8"/>
    <w:multiLevelType w:val="hybridMultilevel"/>
    <w:tmpl w:val="17C8CC72"/>
    <w:lvl w:tplc="622A8454" w:ilvl="0">
      <w:start w:val="1"/>
      <w:numFmt w:val="decimal"/>
      <w:lvlText w:val="%1."/>
      <w:lvlJc w:val="left"/>
      <w:pPr>
        <w:tabs>
          <w:tab w:pos="4830" w:val="num"/>
        </w:tabs>
        <w:ind w:hanging="360" w:left="48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3">
    <w:nsid w:val="6D982084"/>
    <w:multiLevelType w:val="hybridMultilevel"/>
    <w:tmpl w:val="3AECBD6A"/>
    <w:lvl w:tplc="622A8454" w:ilvl="0">
      <w:start w:val="1"/>
      <w:numFmt w:val="decimal"/>
      <w:lvlText w:val="%1."/>
      <w:lvlJc w:val="left"/>
      <w:pPr>
        <w:tabs>
          <w:tab w:pos="5160" w:val="num"/>
        </w:tabs>
        <w:ind w:hanging="360" w:left="5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50" w:val="num"/>
        </w:tabs>
        <w:ind w:hanging="360" w:left="2850"/>
      </w:pPr>
    </w:lvl>
    <w:lvl w:tentative="true" w:tplc="041A001B" w:ilvl="2">
      <w:start w:val="1"/>
      <w:numFmt w:val="lowerRoman"/>
      <w:lvlText w:val="%3."/>
      <w:lvlJc w:val="right"/>
      <w:pPr>
        <w:tabs>
          <w:tab w:pos="3570" w:val="num"/>
        </w:tabs>
        <w:ind w:hanging="180" w:left="3570"/>
      </w:pPr>
    </w:lvl>
    <w:lvl w:tentative="true" w:tplc="041A000F" w:ilvl="3">
      <w:start w:val="1"/>
      <w:numFmt w:val="decimal"/>
      <w:lvlText w:val="%4."/>
      <w:lvlJc w:val="left"/>
      <w:pPr>
        <w:tabs>
          <w:tab w:pos="4290" w:val="num"/>
        </w:tabs>
        <w:ind w:hanging="360" w:left="4290"/>
      </w:pPr>
    </w:lvl>
    <w:lvl w:tentative="true" w:tplc="041A0019" w:ilvl="4">
      <w:start w:val="1"/>
      <w:numFmt w:val="lowerLetter"/>
      <w:lvlText w:val="%5."/>
      <w:lvlJc w:val="left"/>
      <w:pPr>
        <w:tabs>
          <w:tab w:pos="5010" w:val="num"/>
        </w:tabs>
        <w:ind w:hanging="360" w:left="5010"/>
      </w:pPr>
    </w:lvl>
    <w:lvl w:tentative="true" w:tplc="041A001B" w:ilvl="5">
      <w:start w:val="1"/>
      <w:numFmt w:val="lowerRoman"/>
      <w:lvlText w:val="%6."/>
      <w:lvlJc w:val="right"/>
      <w:pPr>
        <w:tabs>
          <w:tab w:pos="5730" w:val="num"/>
        </w:tabs>
        <w:ind w:hanging="180" w:left="5730"/>
      </w:pPr>
    </w:lvl>
    <w:lvl w:tentative="true" w:tplc="041A000F" w:ilvl="6">
      <w:start w:val="1"/>
      <w:numFmt w:val="decimal"/>
      <w:lvlText w:val="%7."/>
      <w:lvlJc w:val="left"/>
      <w:pPr>
        <w:tabs>
          <w:tab w:pos="6450" w:val="num"/>
        </w:tabs>
        <w:ind w:hanging="360" w:left="6450"/>
      </w:pPr>
    </w:lvl>
    <w:lvl w:tentative="true" w:tplc="041A0019" w:ilvl="7">
      <w:start w:val="1"/>
      <w:numFmt w:val="lowerLetter"/>
      <w:lvlText w:val="%8."/>
      <w:lvlJc w:val="left"/>
      <w:pPr>
        <w:tabs>
          <w:tab w:pos="7170" w:val="num"/>
        </w:tabs>
        <w:ind w:hanging="360" w:left="7170"/>
      </w:pPr>
    </w:lvl>
    <w:lvl w:tentative="true" w:tplc="041A001B" w:ilvl="8">
      <w:start w:val="1"/>
      <w:numFmt w:val="lowerRoman"/>
      <w:lvlText w:val="%9."/>
      <w:lvlJc w:val="right"/>
      <w:pPr>
        <w:tabs>
          <w:tab w:pos="7890" w:val="num"/>
        </w:tabs>
        <w:ind w:hanging="180" w:left="7890"/>
      </w:pPr>
    </w:lvl>
  </w:abstractNum>
  <w:abstractNum w:abstractNumId="34">
    <w:nsid w:val="6EF56E97"/>
    <w:multiLevelType w:val="hybridMultilevel"/>
    <w:tmpl w:val="E854662A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6FC104A4"/>
    <w:multiLevelType w:val="hybridMultilevel"/>
    <w:tmpl w:val="638A2FD0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6">
    <w:nsid w:val="71092BD0"/>
    <w:multiLevelType w:val="hybridMultilevel"/>
    <w:tmpl w:val="FDAE9064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1286A37"/>
    <w:multiLevelType w:val="hybridMultilevel"/>
    <w:tmpl w:val="A00A439A"/>
    <w:lvl w:tplc="1458EC70" w:ilvl="0"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Times New Roman" w:ascii="Times New Roman" w:hint="default"/>
      </w:rPr>
    </w:lvl>
    <w:lvl w:tplc="A060128A" w:ilvl="1">
      <w:start w:val="3"/>
      <w:numFmt w:val="decimal"/>
      <w:lvlText w:val="%2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5" w:val="num"/>
        </w:tabs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5" w:val="num"/>
        </w:tabs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5" w:val="num"/>
        </w:tabs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5" w:val="num"/>
        </w:tabs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5" w:val="num"/>
        </w:tabs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5" w:val="num"/>
        </w:tabs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5" w:val="num"/>
        </w:tabs>
        <w:ind w:hanging="360" w:left="7185"/>
      </w:pPr>
      <w:rPr>
        <w:rFonts w:hAnsi="Wingdings" w:ascii="Wingdings" w:hint="default"/>
      </w:rPr>
    </w:lvl>
  </w:abstractNum>
  <w:abstractNum w:abstractNumId="38">
    <w:nsid w:val="712B3D47"/>
    <w:multiLevelType w:val="hybridMultilevel"/>
    <w:tmpl w:val="150A9860"/>
    <w:lvl w:tplc="622A8454" w:ilvl="0">
      <w:start w:val="1"/>
      <w:numFmt w:val="decimal"/>
      <w:lvlText w:val="%1."/>
      <w:lvlJc w:val="left"/>
      <w:pPr>
        <w:tabs>
          <w:tab w:pos="4455" w:val="num"/>
        </w:tabs>
        <w:ind w:hanging="360" w:left="44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9">
    <w:nsid w:val="71410E57"/>
    <w:multiLevelType w:val="hybridMultilevel"/>
    <w:tmpl w:val="9FCCEA8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0">
    <w:nsid w:val="746A47B5"/>
    <w:multiLevelType w:val="hybridMultilevel"/>
    <w:tmpl w:val="3AF64080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4B631D2"/>
    <w:multiLevelType w:val="hybridMultilevel"/>
    <w:tmpl w:val="3E82917C"/>
    <w:lvl w:tplc="ED3230C4" w:ilvl="0">
      <w:start w:val="7"/>
      <w:numFmt w:val="bullet"/>
      <w:lvlText w:val="-"/>
      <w:lvlJc w:val="left"/>
      <w:pPr>
        <w:ind w:hanging="360" w:left="2478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31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38"/>
      </w:pPr>
      <w:rPr>
        <w:rFonts w:hAnsi="Wingdings" w:ascii="Wingdings" w:hint="default"/>
      </w:rPr>
    </w:lvl>
  </w:abstractNum>
  <w:abstractNum w:abstractNumId="42">
    <w:nsid w:val="751503DB"/>
    <w:multiLevelType w:val="hybridMultilevel"/>
    <w:tmpl w:val="3786712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3">
    <w:nsid w:val="77F12FEC"/>
    <w:multiLevelType w:val="hybridMultilevel"/>
    <w:tmpl w:val="7F9CF944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8620FE3"/>
    <w:multiLevelType w:val="hybridMultilevel"/>
    <w:tmpl w:val="5832F418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2"/>
  </w:num>
  <w:num w:numId="2">
    <w:abstractNumId w:val="25"/>
  </w:num>
  <w:num w:numId="3">
    <w:abstractNumId w:val="42"/>
  </w:num>
  <w:num w:numId="4">
    <w:abstractNumId w:val="20"/>
  </w:num>
  <w:num w:numId="5">
    <w:abstractNumId w:val="39"/>
  </w:num>
  <w:num w:numId="6">
    <w:abstractNumId w:val="27"/>
  </w:num>
  <w:num w:numId="7">
    <w:abstractNumId w:val="18"/>
  </w:num>
  <w:num w:numId="8">
    <w:abstractNumId w:val="37"/>
  </w:num>
  <w:num w:numId="9">
    <w:abstractNumId w:val="15"/>
  </w:num>
  <w:num w:numId="10">
    <w:abstractNumId w:val="19"/>
  </w:num>
  <w:num w:numId="11">
    <w:abstractNumId w:val="12"/>
  </w:num>
  <w:num w:numId="12">
    <w:abstractNumId w:val="21"/>
  </w:num>
  <w:num w:numId="13">
    <w:abstractNumId w:val="2"/>
  </w:num>
  <w:num w:numId="14">
    <w:abstractNumId w:val="11"/>
  </w:num>
  <w:num w:numId="15">
    <w:abstractNumId w:val="36"/>
  </w:num>
  <w:num w:numId="16">
    <w:abstractNumId w:val="30"/>
  </w:num>
  <w:num w:numId="17">
    <w:abstractNumId w:val="8"/>
  </w:num>
  <w:num w:numId="18">
    <w:abstractNumId w:val="28"/>
  </w:num>
  <w:num w:numId="19">
    <w:abstractNumId w:val="6"/>
  </w:num>
  <w:num w:numId="20">
    <w:abstractNumId w:val="23"/>
  </w:num>
  <w:num w:numId="21">
    <w:abstractNumId w:val="32"/>
  </w:num>
  <w:num w:numId="22">
    <w:abstractNumId w:val="44"/>
  </w:num>
  <w:num w:numId="23">
    <w:abstractNumId w:val="38"/>
  </w:num>
  <w:num w:numId="24">
    <w:abstractNumId w:val="5"/>
  </w:num>
  <w:num w:numId="25">
    <w:abstractNumId w:val="26"/>
  </w:num>
  <w:num w:numId="26">
    <w:abstractNumId w:val="43"/>
  </w:num>
  <w:num w:numId="27">
    <w:abstractNumId w:val="13"/>
  </w:num>
  <w:num w:numId="28">
    <w:abstractNumId w:val="33"/>
  </w:num>
  <w:num w:numId="29">
    <w:abstractNumId w:val="9"/>
  </w:num>
  <w:num w:numId="30">
    <w:abstractNumId w:val="29"/>
  </w:num>
  <w:num w:numId="31">
    <w:abstractNumId w:val="40"/>
  </w:num>
  <w:num w:numId="32">
    <w:abstractNumId w:val="34"/>
  </w:num>
  <w:num w:numId="33">
    <w:abstractNumId w:val="31"/>
  </w:num>
  <w:num w:numId="34">
    <w:abstractNumId w:val="7"/>
  </w:num>
  <w:num w:numId="35">
    <w:abstractNumId w:val="16"/>
  </w:num>
  <w:num w:numId="36">
    <w:abstractNumId w:val="0"/>
  </w:num>
  <w:num w:numId="37">
    <w:abstractNumId w:val="1"/>
  </w:num>
  <w:num w:numId="38">
    <w:abstractNumId w:val="4"/>
  </w:num>
  <w:num w:numId="39">
    <w:abstractNumId w:val="14"/>
  </w:num>
  <w:num w:numId="40">
    <w:abstractNumId w:val="10"/>
  </w:num>
  <w:num w:numId="41">
    <w:abstractNumId w:val="41"/>
  </w:num>
  <w:num w:numId="42">
    <w:abstractNumId w:val="24"/>
  </w:num>
  <w:num w:numId="43">
    <w:abstractNumId w:val="35"/>
  </w:num>
  <w:num w:numId="44">
    <w:abstractNumId w:val="3"/>
  </w:num>
  <w:num w:numId="45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7DA2"/>
    <w:rsid w:val="000006A0"/>
    <w:rsid w:val="00017DA2"/>
    <w:rsid w:val="000625D2"/>
    <w:rsid w:val="000835D4"/>
    <w:rsid w:val="000C09E1"/>
    <w:rsid w:val="000D306D"/>
    <w:rsid w:val="00101B99"/>
    <w:rsid w:val="00134BAB"/>
    <w:rsid w:val="00141488"/>
    <w:rsid w:val="001640DF"/>
    <w:rsid w:val="00173DDC"/>
    <w:rsid w:val="0018034C"/>
    <w:rsid w:val="001855BC"/>
    <w:rsid w:val="00197B14"/>
    <w:rsid w:val="001A03DC"/>
    <w:rsid w:val="001A5A8C"/>
    <w:rsid w:val="001C0E77"/>
    <w:rsid w:val="001D7294"/>
    <w:rsid w:val="001E7E20"/>
    <w:rsid w:val="0023469F"/>
    <w:rsid w:val="00234CAE"/>
    <w:rsid w:val="00236AC1"/>
    <w:rsid w:val="0028022C"/>
    <w:rsid w:val="002A28DF"/>
    <w:rsid w:val="002B1236"/>
    <w:rsid w:val="002B130F"/>
    <w:rsid w:val="002B3CF8"/>
    <w:rsid w:val="002E654A"/>
    <w:rsid w:val="00303F56"/>
    <w:rsid w:val="00326063"/>
    <w:rsid w:val="003319BB"/>
    <w:rsid w:val="003839D0"/>
    <w:rsid w:val="003A3DE3"/>
    <w:rsid w:val="003B231D"/>
    <w:rsid w:val="003C5271"/>
    <w:rsid w:val="003D39A8"/>
    <w:rsid w:val="003E6543"/>
    <w:rsid w:val="00440A5D"/>
    <w:rsid w:val="004910B6"/>
    <w:rsid w:val="00493954"/>
    <w:rsid w:val="004D3CD8"/>
    <w:rsid w:val="004E0AF2"/>
    <w:rsid w:val="004F7440"/>
    <w:rsid w:val="0050735B"/>
    <w:rsid w:val="005816D5"/>
    <w:rsid w:val="00581DFB"/>
    <w:rsid w:val="00583AE5"/>
    <w:rsid w:val="005935DD"/>
    <w:rsid w:val="005A22A6"/>
    <w:rsid w:val="005B48A9"/>
    <w:rsid w:val="005C422E"/>
    <w:rsid w:val="005F03A5"/>
    <w:rsid w:val="005F5811"/>
    <w:rsid w:val="00602DA5"/>
    <w:rsid w:val="006050CF"/>
    <w:rsid w:val="00637D06"/>
    <w:rsid w:val="006515F5"/>
    <w:rsid w:val="00656B83"/>
    <w:rsid w:val="00662D48"/>
    <w:rsid w:val="00687144"/>
    <w:rsid w:val="00691413"/>
    <w:rsid w:val="006942E6"/>
    <w:rsid w:val="006A0C2A"/>
    <w:rsid w:val="006A7770"/>
    <w:rsid w:val="006C6F02"/>
    <w:rsid w:val="006D310F"/>
    <w:rsid w:val="006F1DC1"/>
    <w:rsid w:val="006F42F5"/>
    <w:rsid w:val="007112F3"/>
    <w:rsid w:val="00776492"/>
    <w:rsid w:val="007A1CA2"/>
    <w:rsid w:val="007A44F4"/>
    <w:rsid w:val="007C25B3"/>
    <w:rsid w:val="007D4D74"/>
    <w:rsid w:val="00803127"/>
    <w:rsid w:val="00810854"/>
    <w:rsid w:val="00816D6F"/>
    <w:rsid w:val="00832C45"/>
    <w:rsid w:val="008548CD"/>
    <w:rsid w:val="00880CF7"/>
    <w:rsid w:val="008905B3"/>
    <w:rsid w:val="00891062"/>
    <w:rsid w:val="008B4332"/>
    <w:rsid w:val="008B63B6"/>
    <w:rsid w:val="008C3721"/>
    <w:rsid w:val="008D651C"/>
    <w:rsid w:val="008F5CC9"/>
    <w:rsid w:val="00914F5B"/>
    <w:rsid w:val="00921E71"/>
    <w:rsid w:val="009322A1"/>
    <w:rsid w:val="0099091A"/>
    <w:rsid w:val="009A009C"/>
    <w:rsid w:val="009B3513"/>
    <w:rsid w:val="009D5A8C"/>
    <w:rsid w:val="00A10E6E"/>
    <w:rsid w:val="00A42CD3"/>
    <w:rsid w:val="00A5158A"/>
    <w:rsid w:val="00A83714"/>
    <w:rsid w:val="00A911F2"/>
    <w:rsid w:val="00AB2B0D"/>
    <w:rsid w:val="00AC57A8"/>
    <w:rsid w:val="00AE336D"/>
    <w:rsid w:val="00AE57DF"/>
    <w:rsid w:val="00AE76C0"/>
    <w:rsid w:val="00AF1248"/>
    <w:rsid w:val="00B04CED"/>
    <w:rsid w:val="00B252D3"/>
    <w:rsid w:val="00C16970"/>
    <w:rsid w:val="00C16B0A"/>
    <w:rsid w:val="00C21D42"/>
    <w:rsid w:val="00C441E0"/>
    <w:rsid w:val="00C44911"/>
    <w:rsid w:val="00C9309C"/>
    <w:rsid w:val="00D03611"/>
    <w:rsid w:val="00D25720"/>
    <w:rsid w:val="00D378FF"/>
    <w:rsid w:val="00D52175"/>
    <w:rsid w:val="00D72A8B"/>
    <w:rsid w:val="00D87D8A"/>
    <w:rsid w:val="00DA3C65"/>
    <w:rsid w:val="00DB2E73"/>
    <w:rsid w:val="00DB3622"/>
    <w:rsid w:val="00DB576F"/>
    <w:rsid w:val="00DE2C76"/>
    <w:rsid w:val="00DE7088"/>
    <w:rsid w:val="00E17DEB"/>
    <w:rsid w:val="00E24285"/>
    <w:rsid w:val="00E46481"/>
    <w:rsid w:val="00E50025"/>
    <w:rsid w:val="00E550D7"/>
    <w:rsid w:val="00E56417"/>
    <w:rsid w:val="00E86FCB"/>
    <w:rsid w:val="00E93865"/>
    <w:rsid w:val="00E96471"/>
    <w:rsid w:val="00EA3785"/>
    <w:rsid w:val="00EB65E2"/>
    <w:rsid w:val="00EC18DA"/>
    <w:rsid w:val="00EE2A24"/>
    <w:rsid w:val="00EF61D1"/>
    <w:rsid w:val="00F0528C"/>
    <w:rsid w:val="00F224FA"/>
    <w:rsid w:val="00F30395"/>
    <w:rsid w:val="00F31233"/>
    <w:rsid w:val="00F54578"/>
    <w:rsid w:val="00F55B68"/>
    <w:rsid w:val="00F66223"/>
    <w:rsid w:val="00F73875"/>
    <w:rsid w:val="00FD7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A10E6E"/>
    <w:rPr>
      <w:rFonts w:cs="Tahoma" w:hAnsi="Tahoma" w:ascii="Tahoma"/>
      <w:sz w:val="16"/>
      <w:szCs w:val="16"/>
    </w:rPr>
  </w:style>
  <w:style w:styleId="Naglaeno" w:type="character">
    <w:name w:val="Strong"/>
    <w:qFormat/>
    <w:rsid w:val="00816D6F"/>
    <w:rPr>
      <w:b/>
      <w:bCs/>
    </w:rPr>
  </w:style>
  <w:style w:styleId="Odlomakpopisa" w:type="paragraph">
    <w:name w:val="List Paragraph"/>
    <w:basedOn w:val="Normal"/>
    <w:uiPriority w:val="34"/>
    <w:qFormat/>
    <w:rsid w:val="009909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03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03D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03D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03DC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03DC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A10E6E"/>
    <w:rPr>
      <w:rFonts w:ascii="Tahoma" w:cs="Tahoma" w:hAnsi="Tahoma"/>
      <w:sz w:val="16"/>
      <w:szCs w:val="16"/>
    </w:rPr>
  </w:style>
  <w:style w:styleId="Naglaeno" w:type="character">
    <w:name w:val="Strong"/>
    <w:qFormat/>
    <w:rsid w:val="00816D6F"/>
    <w:rPr>
      <w:b/>
      <w:bCs/>
    </w:rPr>
  </w:style>
  <w:style w:styleId="Odlomakpopisa" w:type="paragraph">
    <w:name w:val="List Paragraph"/>
    <w:basedOn w:val="Normal"/>
    <w:uiPriority w:val="34"/>
    <w:qFormat/>
    <w:rsid w:val="009909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03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03D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03D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03DC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03DC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3199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2017.</izvorni_sadrzaj>
    <derivirana_varijabla naziv="DomainObject.DatumDonosenjaOdluke_1">15.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</izvorni_sadrzaj>
    <derivirana_varijabla naziv="DomainObject.Predmet.Broj_1">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St-421/2016</izvorni_sadrzaj>
    <derivirana_varijabla naziv="DomainObject.Predmet.OznakaBroj_1">St-421/2016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DEMIRX d.o.o. za proizvodnju i trgovinu</izvorni_sadrzaj>
    <derivirana_varijabla naziv="DomainObject.Predmet.ProtustrankaFormated_1">  DEMIRX d.o.o. za proizvodnju i trgovinu</derivirana_varijabla>
  </DomainObject.Predmet.ProtustrankaFormated>
  <DomainObject.Predmet.ProtustrankaFormatedOIB>
    <izvorni_sadrzaj>  DEMIRX d.o.o. za proizvodnju i trgovinu, OIB 34623087422</izvorni_sadrzaj>
    <derivirana_varijabla naziv="DomainObject.Predmet.ProtustrankaFormatedOIB_1">  DEMIRX d.o.o. za proizvodnju i trgovinu, OIB 34623087422</derivirana_varijabla>
  </DomainObject.Predmet.ProtustrankaFormatedOIB>
  <DomainObject.Predmet.ProtustrankaFormatedWithAdress>
    <izvorni_sadrzaj> DEMIRX d.o.o. za proizvodnju i trgovinu, Trpinjska cesta 51, 32000 Vukovar</izvorni_sadrzaj>
    <derivirana_varijabla naziv="DomainObject.Predmet.ProtustrankaFormatedWithAdress_1"> DEMIRX d.o.o. za proizvodnju i trgovinu, Trpinjska cesta 51, 32000 Vukovar</derivirana_varijabla>
  </DomainObject.Predmet.ProtustrankaFormatedWithAdress>
  <DomainObject.Predmet.ProtustrankaFormatedWithAdressOIB>
    <izvorni_sadrzaj> DEMIRX d.o.o. za proizvodnju i trgovinu, OIB 34623087422, Trpinjska cesta 51, 32000 Vukovar</izvorni_sadrzaj>
    <derivirana_varijabla naziv="DomainObject.Predmet.ProtustrankaFormatedWithAdressOIB_1"> DEMIRX d.o.o. za proizvodnju i trgovinu, OIB 34623087422, Trpinjska cesta 51, 32000 Vukovar</derivirana_varijabla>
  </DomainObject.Predmet.ProtustrankaFormatedWithAdressOIB>
  <DomainObject.Predmet.ProtustrankaWithAdress>
    <izvorni_sadrzaj>DEMIRX d.o.o. za proizvodnju i trgovinu Trpinjska cesta 51, 32000 Vukovar</izvorni_sadrzaj>
    <derivirana_varijabla naziv="DomainObject.Predmet.ProtustrankaWithAdress_1">DEMIRX d.o.o. za proizvodnju i trgovinu Trpinjska cesta 51, 32000 Vukovar</derivirana_varijabla>
  </DomainObject.Predmet.ProtustrankaWithAdress>
  <DomainObject.Predmet.ProtustrankaWithAdressOIB>
    <izvorni_sadrzaj>DEMIRX d.o.o. za proizvodnju i trgovinu, OIB 34623087422, Trpinjska cesta 51, 32000 Vukovar</izvorni_sadrzaj>
    <derivirana_varijabla naziv="DomainObject.Predmet.ProtustrankaWithAdressOIB_1">DEMIRX d.o.o. za proizvodnju i trgovinu, OIB 34623087422, Trpinjska cesta 51, 32000 Vukovar</derivirana_varijabla>
  </DomainObject.Predmet.ProtustrankaWithAdressOIB>
  <DomainObject.Predmet.ProtustrankaNazivFormated>
    <izvorni_sadrzaj>DEMIRX d.o.o. za proizvodnju i trgovinu</izvorni_sadrzaj>
    <derivirana_varijabla naziv="DomainObject.Predmet.ProtustrankaNazivFormated_1">DEMIRX d.o.o. za proizvodnju i trgovinu</derivirana_varijabla>
  </DomainObject.Predmet.ProtustrankaNazivFormated>
  <DomainObject.Predmet.ProtustrankaNazivFormatedOIB>
    <izvorni_sadrzaj>DEMIRX d.o.o. za proizvodnju i trgovinu, OIB 34623087422</izvorni_sadrzaj>
    <derivirana_varijabla naziv="DomainObject.Predmet.ProtustrankaNazivFormatedOIB_1">DEMIRX d.o.o. za proizvodnju i trgovinu, OIB 34623087422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društvo s ograničenom odgovornošću za usluge</izvorni_sadrzaj>
    <derivirana_varijabla naziv="DomainObject.Predmet.StrankaFormated_1">  H-ABDUCO društvo s ograničenom odgovornošću za usluge</derivirana_varijabla>
  </DomainObject.Predmet.StrankaFormated>
  <DomainObject.Predmet.StrankaFormatedOIB>
    <izvorni_sadrzaj>  H-ABDUCO društvo s ograničenom odgovornošću za usluge, OIB 13667298928</izvorni_sadrzaj>
    <derivirana_varijabla naziv="DomainObject.Predmet.StrankaFormatedOIB_1">  H-ABDUCO društvo s ograničenom odgovornošću za usluge, OIB 13667298928</derivirana_varijabla>
  </DomainObject.Predmet.StrankaFormatedOIB>
  <DomainObject.Predmet.StrankaFormatedWithAdress>
    <izvorni_sadrzaj> H-ABDUCO društvo s ograničenom odgovornošću za usluge, Slavonska avenija 6A, 10000 Zagreb</izvorni_sadrzaj>
    <derivirana_varijabla naziv="DomainObject.Predmet.StrankaFormatedWithAdress_1"> H-ABDUCO društvo s ograničenom odgovornošću za usluge, Slavonska avenija 6A, 10000 Zagreb</derivirana_varijabla>
  </DomainObject.Predmet.StrankaFormatedWithAdress>
  <DomainObject.Predmet.StrankaFormatedWithAdressOIB>
    <izvorni_sadrzaj> H-ABDUCO društvo s ograničenom odgovornošću za usluge, OIB 13667298928, Slavonska avenija 6A, 10000 Zagreb</izvorni_sadrzaj>
    <derivirana_varijabla naziv="DomainObject.Predmet.StrankaFormatedWithAdressOIB_1"> H-ABDUCO društvo s ograničenom odgovornošću za usluge, OIB 13667298928, Slavonska avenija 6A, 10000 Zagreb</derivirana_varijabla>
  </DomainObject.Predmet.StrankaFormatedWithAdressOIB>
  <DomainObject.Predmet.StrankaWithAdress>
    <izvorni_sadrzaj>H-ABDUCO društvo s ograničenom odgovornošću za usluge Slavonska avenija 6A,10000 Zagreb</izvorni_sadrzaj>
    <derivirana_varijabla naziv="DomainObject.Predmet.StrankaWithAdress_1">H-ABDUCO društvo s ograničenom odgovornošću za usluge Slavonska avenija 6A,10000 Zagreb</derivirana_varijabla>
  </DomainObject.Predmet.StrankaWithAdress>
  <DomainObject.Predmet.StrankaWithAdressOIB>
    <izvorni_sadrzaj>H-ABDUCO društvo s ograničenom odgovornošću za usluge, OIB 13667298928, Slavonska avenija 6A,10000 Zagreb</izvorni_sadrzaj>
    <derivirana_varijabla naziv="DomainObject.Predmet.StrankaWithAdressOIB_1">H-ABDUCO društvo s ograničenom odgovornošću za usluge, OIB 13667298928, Slavonska avenija 6A,10000 Zagreb</derivirana_varijabla>
  </DomainObject.Predmet.StrankaWithAdressOIB>
  <DomainObject.Predmet.StrankaNazivFormated>
    <izvorni_sadrzaj>H-ABDUCO društvo s ograničenom odgovornošću za usluge</izvorni_sadrzaj>
    <derivirana_varijabla naziv="DomainObject.Predmet.StrankaNazivFormated_1">H-ABDUCO društvo s ograničenom odgovornošću za usluge</derivirana_varijabla>
  </DomainObject.Predmet.StrankaNazivFormated>
  <DomainObject.Predmet.StrankaNazivFormatedOIB>
    <izvorni_sadrzaj>H-ABDUCO društvo s ograničenom odgovornošću za usluge, OIB 13667298928</izvorni_sadrzaj>
    <derivirana_varijabla naziv="DomainObject.Predmet.StrankaNazivFormatedOIB_1">H-ABDUCO društvo s ograničenom odgovornošću za usluge, OIB 13667298928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H-ABDUCO društvo s ograničenom odgovornošću za usluge</item>
    </izvorni_sadrzaj>
    <derivirana_varijabla naziv="DomainObject.Predmet.StrankaListFormated_1">
      <item>H-ABDUCO društvo s ograničenom odgovornošću za usluge</item>
    </derivirana_varijabla>
  </DomainObject.Predmet.StrankaListFormated>
  <DomainObject.Predmet.StrankaListFormatedOIB>
    <izvorni_sadrzaj>
      <item>H-ABDUCO društvo s ograničenom odgovornošću za usluge, OIB 13667298928</item>
    </izvorni_sadrzaj>
    <derivirana_varijabla naziv="DomainObject.Predmet.StrankaListFormatedOIB_1">
      <item>H-ABDUCO društvo s ograničenom odgovornošću za usluge, OIB 13667298928</item>
    </derivirana_varijabla>
  </DomainObject.Predmet.StrankaListFormatedOIB>
  <DomainObject.Predmet.StrankaListFormatedWithAdress>
    <izvorni_sadrzaj>
      <item>H-ABDUCO društvo s ograničenom odgovornošću za usluge, Slavonska avenija 6A, 10000 Zagreb</item>
    </izvorni_sadrzaj>
    <derivirana_varijabla naziv="DomainObject.Predmet.StrankaListFormatedWithAdress_1"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H-ABDUCO društvo s ograničenom odgovornošću za usluge, OIB 13667298928, Slavonska avenija 6A, 10000 Zagreb</item>
    </izvorni_sadrzaj>
    <derivirana_varijabla naziv="DomainObject.Predmet.StrankaListFormatedWithAdressOIB_1"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H-ABDUCO društvo s ograničenom odgovornošću za usluge</item>
    </izvorni_sadrzaj>
    <derivirana_varijabla naziv="DomainObject.Predmet.StrankaListNazivFormated_1">
      <item>H-ABDUCO društvo s ograničenom odgovornošću za usluge</item>
    </derivirana_varijabla>
  </DomainObject.Predmet.StrankaListNazivFormated>
  <DomainObject.Predmet.StrankaListNazivFormatedOIB>
    <izvorni_sadrzaj>
      <item>H-ABDUCO društvo s ograničenom odgovornošću za usluge, OIB 13667298928</item>
    </izvorni_sadrzaj>
    <derivirana_varijabla naziv="DomainObject.Predmet.StrankaListNazivFormatedOIB_1">
      <item>H-ABDUCO društvo s ograničenom odgovornošću za usluge, OIB 13667298928</item>
    </derivirana_varijabla>
  </DomainObject.Predmet.StrankaListNazivFormatedOIB>
  <DomainObject.Predmet.ProtuStrankaListFormated>
    <izvorni_sadrzaj>
      <item>DEMIRX d.o.o. za proizvodnju i trgovinu</item>
    </izvorni_sadrzaj>
    <derivirana_varijabla naziv="DomainObject.Predmet.ProtuStrankaListFormated_1">
      <item>DEMIRX d.o.o. za proizvodnju i trgovinu</item>
    </derivirana_varijabla>
  </DomainObject.Predmet.ProtuStrankaListFormated>
  <DomainObject.Predmet.ProtuStrankaListFormatedOIB>
    <izvorni_sadrzaj>
      <item>DEMIRX d.o.o. za proizvodnju i trgovinu, OIB 34623087422</item>
    </izvorni_sadrzaj>
    <derivirana_varijabla naziv="DomainObject.Predmet.ProtuStrankaListFormatedOIB_1">
      <item>DEMIRX d.o.o. za proizvodnju i trgovinu, OIB 34623087422</item>
    </derivirana_varijabla>
  </DomainObject.Predmet.ProtuStrankaListFormatedOIB>
  <DomainObject.Predmet.ProtuStrankaListFormatedWithAdress>
    <izvorni_sadrzaj>
      <item>DEMIRX d.o.o. za proizvodnju i trgovinu, Trpinjska cesta 51, 32000 Vukovar</item>
    </izvorni_sadrzaj>
    <derivirana_varijabla naziv="DomainObject.Predmet.ProtuStrankaListFormatedWithAdress_1">
      <item>DEMIRX d.o.o. za proizvodnju i trgovinu, Trpinjska cesta 51, 32000 Vukovar</item>
    </derivirana_varijabla>
  </DomainObject.Predmet.ProtuStrankaListFormatedWithAdress>
  <DomainObject.Predmet.ProtuStrankaListFormatedWithAdressOIB>
    <izvorni_sadrzaj>
      <item>DEMIRX d.o.o. za proizvodnju i trgovinu, OIB 34623087422, Trpinjska cesta 51, 32000 Vukovar</item>
    </izvorni_sadrzaj>
    <derivirana_varijabla naziv="DomainObject.Predmet.ProtuStrankaListFormatedWithAdressOIB_1">
      <item>DEMIRX d.o.o. za proizvodnju i trgovinu, OIB 34623087422, Trpinjska cesta 51, 32000 Vukovar</item>
    </derivirana_varijabla>
  </DomainObject.Predmet.ProtuStrankaListFormatedWithAdressOIB>
  <DomainObject.Predmet.ProtuStrankaListNazivFormated>
    <izvorni_sadrzaj>
      <item>DEMIRX d.o.o. za proizvodnju i trgovinu</item>
    </izvorni_sadrzaj>
    <derivirana_varijabla naziv="DomainObject.Predmet.ProtuStrankaListNazivFormated_1">
      <item>DEMIRX d.o.o. za proizvodnju i trgovinu</item>
    </derivirana_varijabla>
  </DomainObject.Predmet.ProtuStrankaListNazivFormated>
  <DomainObject.Predmet.ProtuStrankaListNazivFormatedOIB>
    <izvorni_sadrzaj>
      <item>DEMIRX d.o.o. za proizvodnju i trgovinu, OIB 34623087422</item>
    </izvorni_sadrzaj>
    <derivirana_varijabla naziv="DomainObject.Predmet.ProtuStrankaListNazivFormatedOIB_1">
      <item>DEMIRX d.o.o. za proizvodnju i trgovinu, OIB 34623087422</item>
    </derivirana_varijabla>
  </DomainObject.Predmet.ProtuStrankaListNazivFormatedOIB>
  <DomainObject.Predmet.OstaliListFormated>
    <izvorni_sadrzaj>
      <item>Niko Mišković</item>
      <item>Zlatko Markasović</item>
    </izvorni_sadrzaj>
    <derivirana_varijabla naziv="DomainObject.Predmet.OstaliListFormated_1">
      <item>Niko Mišković</item>
      <item>Zlatko Markasović</item>
    </derivirana_varijabla>
  </DomainObject.Predmet.OstaliListFormated>
  <DomainObject.Predmet.OstaliListFormatedOIB>
    <izvorni_sadrzaj>
      <item>Niko Mišković, OIB 80372318337</item>
      <item>Zlatko Markasović, OIB 82230536462</item>
    </izvorni_sadrzaj>
    <derivirana_varijabla naziv="DomainObject.Predmet.OstaliListFormatedOIB_1">
      <item>Niko Mišković, OIB 80372318337</item>
      <item>Zlatko Markasović, OIB 82230536462</item>
    </derivirana_varijabla>
  </DomainObject.Predmet.OstaliListFormatedOIB>
  <DomainObject.Predmet.OstaliListFormatedWithAdress>
    <izvorni_sadrzaj>
      <item>Niko Mišković, Vranička 32, 10000 Zagreb</item>
      <item>Zlatko Markasović, Vijenac I. Meštrovića 50, 31000 Osijek</item>
    </izvorni_sadrzaj>
    <derivirana_varijabla naziv="DomainObject.Predmet.OstaliListFormatedWithAdress_1">
      <item>Niko Mišković, Vranička 32, 10000 Zagreb</item>
      <item>Zlatko Markasović, Vijenac I. Meštrovića 50, 31000 Osijek</item>
    </derivirana_varijabla>
  </DomainObject.Predmet.OstaliListFormatedWithAdress>
  <DomainObject.Predmet.OstaliListFormatedWithAdressOIB>
    <izvorni_sadrzaj>
      <item>Niko Mišković, OIB 80372318337, Vranička 32, 10000 Zagreb</item>
      <item>Zlatko Markasović, OIB 82230536462, Vijenac I. Meštrovića 50, 31000 Osijek</item>
    </izvorni_sadrzaj>
    <derivirana_varijabla naziv="DomainObject.Predmet.OstaliListFormatedWithAdressOIB_1">
      <item>Niko Mišković, OIB 80372318337, Vranička 32, 10000 Zagreb</item>
      <item>Zlatko Markasović, OIB 82230536462, Vijenac I. Meštrovića 50, 31000 Osijek</item>
    </derivirana_varijabla>
  </DomainObject.Predmet.OstaliListFormatedWithAdressOIB>
  <DomainObject.Predmet.OstaliListNazivFormated>
    <izvorni_sadrzaj>
      <item>Niko Mišković</item>
      <item>Zlatko Markasović</item>
    </izvorni_sadrzaj>
    <derivirana_varijabla naziv="DomainObject.Predmet.OstaliListNazivFormated_1">
      <item>Niko Mišković</item>
      <item>Zlatko Markasović</item>
    </derivirana_varijabla>
  </DomainObject.Predmet.OstaliListNazivFormated>
  <DomainObject.Predmet.OstaliListNazivFormatedOIB>
    <izvorni_sadrzaj>
      <item>Niko Mišković, OIB 80372318337</item>
      <item>Zlatko Markasović, OIB 82230536462</item>
    </izvorni_sadrzaj>
    <derivirana_varijabla naziv="DomainObject.Predmet.OstaliListNazivFormatedOIB_1">
      <item>Niko Mišković, OIB 80372318337</item>
      <item>Zlatko Markasović, OIB 82230536462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H-ABDUCO društvo s ograničenom odgovornošću za usluge</izvorni_sadrzaj>
    <derivirana_varijabla naziv="DomainObject.Predmet.StrankaIDrugi_1">H-ABDUCO društvo s ograničenom odgovornošću za usluge</derivirana_varijabla>
  </DomainObject.Predmet.StrankaIDrugi>
  <DomainObject.Predmet.ProtustrankaIDrugi>
    <izvorni_sadrzaj>DEMIRX d.o.o. za proizvodnju i trgovinu</izvorni_sadrzaj>
    <derivirana_varijabla naziv="DomainObject.Predmet.ProtustrankaIDrugi_1">DEMIRX d.o.o. za proizvodnju i trgovinu</derivirana_varijabla>
  </DomainObject.Predmet.ProtustrankaIDrugi>
  <DomainObject.Predmet.StrankaIDrugiAdressOIB>
    <izvorni_sadrzaj>H-ABDUCO društvo s ograničenom odgovornošću za usluge, OIB 13667298928, Slavonska avenija 6A, 10000 Zagreb</izvorni_sadrzaj>
    <derivirana_varijabla naziv="DomainObject.Predmet.StrankaIDrugiAdressOIB_1">H-ABDUCO društvo s ograničenom odgovornošću za usluge, OIB 13667298928, Slavonska avenija 6A, 10000 Zagreb</derivirana_varijabla>
  </DomainObject.Predmet.StrankaIDrugiAdressOIB>
  <DomainObject.Predmet.ProtustrankaIDrugiAdressOIB>
    <izvorni_sadrzaj>DEMIRX d.o.o. za proizvodnju i trgovinu, OIB 34623087422, Trpinjska cesta 51, 32000 Vukovar</izvorni_sadrzaj>
    <derivirana_varijabla naziv="DomainObject.Predmet.ProtustrankaIDrugiAdressOIB_1">DEMIRX d.o.o. za proizvodnju i trgovinu, OIB 34623087422, Trpinjska cesta 51,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DEMIRX d.o.o. za proizvodnju i trgovinu</item>
      <item>H-ABDUCO društvo s ograničenom odgovornošću za usluge</item>
      <item>Niko Mišković</item>
      <item>Zlatko Markasović</item>
    </izvorni_sadrzaj>
    <derivirana_varijabla naziv="DomainObject.Predmet.SudioniciListNaziv_1">
      <item>DEMIRX d.o.o. za proizvodnju i trgovinu</item>
      <item>H-ABDUCO društvo s ograničenom odgovornošću za usluge</item>
      <item>Niko Mišković</item>
      <item>Zlatko Markasović</item>
    </derivirana_varijabla>
  </DomainObject.Predmet.SudioniciListNaziv>
  <DomainObject.Predmet.SudioniciListAdressOIB>
    <izvorni_sadrzaj>
      <item>DEMIRX d.o.o. za proizvodnju i trgovinu, OIB 34623087422, Trpinjska cesta 51,32000 Vukovar</item>
      <item>H-ABDUCO društvo s ograničenom odgovornošću za usluge, OIB 13667298928, Slavonska avenija 6A,10000 Zagreb</item>
      <item>Niko Mišković, OIB 80372318337, Vranička 32,10000 Zagreb</item>
      <item>Zlatko Markasović, OIB 82230536462, Vijenac I. Meštrovića 50,31000 Osijek</item>
    </izvorni_sadrzaj>
    <derivirana_varijabla naziv="DomainObject.Predmet.SudioniciListAdressOIB_1">
      <item>DEMIRX d.o.o. za proizvodnju i trgovinu, OIB 34623087422, Trpinjska cesta 51,32000 Vukovar</item>
      <item>H-ABDUCO društvo s ograničenom odgovornošću za usluge, OIB 13667298928, Slavonska avenija 6A,10000 Zagreb</item>
      <item>Niko Mišković, OIB 80372318337, Vranička 32,10000 Zagreb</item>
      <item>Zlatko Markasović, OIB 82230536462, Vijenac I. Meštrovića 50,31000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34623087422</item>
      <item>, OIB 13667298928</item>
      <item>, OIB 80372318337</item>
      <item>, OIB 82230536462</item>
    </izvorni_sadrzaj>
    <derivirana_varijabla naziv="DomainObject.Predmet.SudioniciListNazivOIB_1">
      <item>, OIB 34623087422</item>
      <item>, OIB 13667298928</item>
      <item>, OIB 80372318337</item>
      <item>, OIB 82230536462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2A2227-5474-41A3-8C6F-20AC6B21CD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403</properties:Words>
  <properties:Characters>2084</properties:Characters>
  <properties:Lines>73</properties:Lines>
  <properties:Paragraphs>28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2017-11-15T11:21:00Z</dcterms:created>
  <dc:creator>banka</dc:creator>
  <cp:lastModifiedBy>Elizabeta Đeke</cp:lastModifiedBy>
  <cp:lastPrinted>2017-03-14T08:42:00Z</cp:lastPrinted>
  <dcterms:modified xmlns:xsi="http://www.w3.org/2001/XMLSchema-instance" xsi:type="dcterms:W3CDTF">2017-11-15T13:27:00Z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