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607f" w14:paraId="57a607f" w:rsidRDefault="004C3D34" w:rsidP="004C3D34" w:rsidR="004C3D3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R. G. INTERNATIONAL d. o. o. u likvidaciji, Novigrad, Rotonda 1, OIB </w:t>
      </w:r>
      <w:r w:rsidRPr="004C3D34">
        <w:rPr>
          <w:rFonts w:cs="Times New Roman" w:eastAsia="Times New Roman"/>
          <w:szCs w:val="24"/>
          <w:lang w:eastAsia="hr-HR"/>
        </w:rPr>
        <w:t>10700846808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C3D34">
        <w:rPr>
          <w:rFonts w:cs="Times New Roman" w:eastAsia="Times New Roman"/>
          <w:szCs w:val="24"/>
          <w:lang w:eastAsia="hr-HR"/>
        </w:rPr>
        <w:t>130065214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23. svibnja 2018. objavljuje sljedeći</w:t>
      </w:r>
    </w:p>
    <w:p w:rsidRDefault="004C3D34" w:rsidP="004C3D34" w:rsidR="004C3D3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C3D34" w:rsidP="004C3D34" w:rsidR="004C3D3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C3D34" w:rsidP="004C3D34" w:rsidR="004C3D34">
      <w:pPr>
        <w:ind w:firstLine="708"/>
        <w:rPr>
          <w:szCs w:val="24"/>
        </w:rPr>
      </w:pPr>
    </w:p>
    <w:p w:rsidRDefault="004C3D34" w:rsidP="004C3D34" w:rsidR="004C3D3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R. G. INTERNATIONAL d. o. o. u likvidaciji, Novigrad, Rotonda 1, OIB </w:t>
      </w:r>
      <w:r w:rsidRPr="004C3D34">
        <w:rPr>
          <w:rFonts w:cs="Times New Roman" w:eastAsia="Times New Roman"/>
          <w:szCs w:val="24"/>
          <w:lang w:eastAsia="hr-HR"/>
        </w:rPr>
        <w:t>10700846808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C3D34">
        <w:rPr>
          <w:rFonts w:cs="Times New Roman" w:eastAsia="Times New Roman"/>
          <w:szCs w:val="24"/>
          <w:lang w:eastAsia="hr-HR"/>
        </w:rPr>
        <w:t>130065214</w:t>
      </w:r>
      <w:r>
        <w:rPr>
          <w:rFonts w:cs="Times New Roman" w:eastAsia="Times New Roman"/>
          <w:szCs w:val="24"/>
          <w:lang w:eastAsia="hr-HR"/>
        </w:rPr>
        <w:t>, je pravna osoba koja nema zaposlenih, koja je na dan 10.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C3D34" w:rsidP="004C3D34" w:rsidR="004C3D34">
      <w:pPr>
        <w:ind w:firstLine="708"/>
        <w:rPr>
          <w:szCs w:val="24"/>
        </w:rPr>
      </w:pPr>
    </w:p>
    <w:p w:rsidRDefault="004C3D34" w:rsidP="004C3D34" w:rsidR="004C3D3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10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78.812,17 kn.</w:t>
      </w:r>
    </w:p>
    <w:p w:rsidRDefault="004C3D34" w:rsidP="004C3D34" w:rsidR="004C3D34">
      <w:pPr>
        <w:rPr>
          <w:szCs w:val="24"/>
        </w:rPr>
      </w:pPr>
    </w:p>
    <w:p w:rsidRDefault="004C3D34" w:rsidP="004C3D34" w:rsidR="004C3D3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C3D34" w:rsidP="004C3D34" w:rsidR="004C3D3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C3D34" w:rsidP="004C3D34" w:rsidR="004C3D3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3333-153-2018, i da u istom roku uplate na depozit ovog suda broj HR 4323900011300029763, poziv na broj 020-153-18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C3D34" w:rsidP="004C3D34" w:rsidR="004C3D34">
      <w:pPr>
        <w:ind w:firstLine="708"/>
        <w:rPr>
          <w:szCs w:val="24"/>
        </w:rPr>
      </w:pPr>
    </w:p>
    <w:p w:rsidRDefault="004C3D34" w:rsidP="004C3D34" w:rsidR="004C3D3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C3D34" w:rsidP="004C3D34" w:rsidR="004C3D34">
      <w:pPr>
        <w:ind w:firstLine="708"/>
        <w:rPr>
          <w:szCs w:val="24"/>
        </w:rPr>
      </w:pPr>
    </w:p>
    <w:p w:rsidRDefault="004C3D34" w:rsidP="004C3D34" w:rsidR="004C3D34">
      <w:pPr>
        <w:jc w:val="center"/>
        <w:rPr>
          <w:szCs w:val="24"/>
        </w:rPr>
      </w:pPr>
      <w:r>
        <w:rPr>
          <w:szCs w:val="24"/>
        </w:rPr>
        <w:t>U Pazinu 23. svibnja 2018.</w:t>
      </w:r>
    </w:p>
    <w:p w:rsidRDefault="004C3D34" w:rsidP="004C3D34" w:rsidR="004C3D3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C3D34" w:rsidP="004C3D34" w:rsidR="004C3D34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457728">
        <w:rPr>
          <w:szCs w:val="24"/>
        </w:rPr>
        <w:t xml:space="preserve">, v. r. </w:t>
      </w:r>
    </w:p>
    <w:p w:rsidRDefault="004C3D34" w:rsidP="004C3D34" w:rsidR="004C3D34">
      <w:pPr>
        <w:rPr>
          <w:szCs w:val="24"/>
        </w:rPr>
      </w:pPr>
      <w:r>
        <w:rPr>
          <w:szCs w:val="24"/>
        </w:rPr>
        <w:t>DNA:</w:t>
      </w:r>
    </w:p>
    <w:p w:rsidRDefault="004C3D34" w:rsidP="004C3D34" w:rsidR="00893E47" w:rsidRPr="004C3D3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4C3D3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D34" w:rsidP="004C3D34" w:rsidR="004C3D34">
      <w:r>
        <w:separator/>
      </w:r>
    </w:p>
  </w:endnote>
  <w:endnote w:id="0" w:type="continuationSeparator">
    <w:p w:rsidRDefault="004C3D34" w:rsidP="004C3D34" w:rsidR="004C3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D34" w:rsidP="004C3D34" w:rsidR="004C3D34">
      <w:r>
        <w:separator/>
      </w:r>
    </w:p>
  </w:footnote>
  <w:footnote w:id="0" w:type="continuationSeparator">
    <w:p w:rsidRDefault="004C3D34" w:rsidP="004C3D34" w:rsidR="004C3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D34" w:rsidP="002560EA" w:rsidR="002560EA">
    <w:pPr>
      <w:pStyle w:val="Zaglavlje"/>
      <w:jc w:val="right"/>
    </w:pPr>
    <w:r>
      <w:t>11 St-153/2018-3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B18"/>
    <w:rsid w:val="000C1B8E"/>
    <w:rsid w:val="002A0151"/>
    <w:rsid w:val="00457728"/>
    <w:rsid w:val="0047136B"/>
    <w:rsid w:val="004C3D34"/>
    <w:rsid w:val="00561B59"/>
    <w:rsid w:val="00965430"/>
    <w:rsid w:val="00EC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D3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3D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D3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C3D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D3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7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7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72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7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7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D3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3D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D3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C3D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D3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7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7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72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7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7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R.G. INTERNATIONAL d.o.o. u likvidaciji NOVIGRAD</izvorni_sadrzaj>
    <derivirana_varijabla naziv="DomainObject.Predmet.ProtustrankaFormated_1">  R.G. INTERNATIONAL d.o.o. u likvidaciji NOVIGRAD</derivirana_varijabla>
  </DomainObject.Predmet.ProtustrankaFormated>
  <DomainObject.Predmet.ProtustrankaFormatedOIB>
    <izvorni_sadrzaj>  R.G. INTERNATIONAL d.o.o. u likvidaciji NOVIGRAD, OIB 10700846808</izvorni_sadrzaj>
    <derivirana_varijabla naziv="DomainObject.Predmet.ProtustrankaFormatedOIB_1">  R.G. INTERNATIONAL d.o.o. u likvidaciji NOVIGRAD, OIB 10700846808</derivirana_varijabla>
  </DomainObject.Predmet.ProtustrankaFormatedOIB>
  <DomainObject.Predmet.ProtustrankaFormatedWithAdress>
    <izvorni_sadrzaj> R.G. INTERNATIONAL d.o.o. u likvidaciji NOVIGRAD, Rotonda 1, 52466 Novigrad</izvorni_sadrzaj>
    <derivirana_varijabla naziv="DomainObject.Predmet.ProtustrankaFormatedWithAdress_1"> R.G. INTERNATIONAL d.o.o. u likvidaciji NOVIGRAD, Rotonda 1, 52466 Novigrad</derivirana_varijabla>
  </DomainObject.Predmet.ProtustrankaFormatedWithAdress>
  <DomainObject.Predmet.ProtustrankaFormatedWithAdressOIB>
    <izvorni_sadrzaj> R.G. INTERNATIONAL d.o.o. u likvidaciji NOVIGRAD, OIB 10700846808, Rotonda 1, 52466 Novigrad</izvorni_sadrzaj>
    <derivirana_varijabla naziv="DomainObject.Predmet.ProtustrankaFormatedWithAdressOIB_1"> R.G. INTERNATIONAL d.o.o. u likvidaciji NOVIGRAD, OIB 10700846808, Rotonda 1, 52466 Novigrad</derivirana_varijabla>
  </DomainObject.Predmet.ProtustrankaFormatedWithAdressOIB>
  <DomainObject.Predmet.ProtustrankaWithAdress>
    <izvorni_sadrzaj>R.G. INTERNATIONAL d.o.o. u likvidaciji NOVIGRAD Rotonda 1, 52466 Novigrad</izvorni_sadrzaj>
    <derivirana_varijabla naziv="DomainObject.Predmet.ProtustrankaWithAdress_1">R.G. INTERNATIONAL d.o.o. u likvidaciji NOVIGRAD Rotonda 1, 52466 Novigrad</derivirana_varijabla>
  </DomainObject.Predmet.ProtustrankaWithAdress>
  <DomainObject.Predmet.ProtustrankaWithAdressOIB>
    <izvorni_sadrzaj>R.G. INTERNATIONAL d.o.o. u likvidaciji NOVIGRAD, OIB 10700846808, Rotonda 1, 52466 Novigrad</izvorni_sadrzaj>
    <derivirana_varijabla naziv="DomainObject.Predmet.ProtustrankaWithAdressOIB_1">R.G. INTERNATIONAL d.o.o. u likvidaciji NOVIGRAD, OIB 10700846808, Rotonda 1, 52466 Novigrad</derivirana_varijabla>
  </DomainObject.Predmet.ProtustrankaWithAdressOIB>
  <DomainObject.Predmet.ProtustrankaNazivFormated>
    <izvorni_sadrzaj>R.G. INTERNATIONAL d.o.o. u likvidaciji NOVIGRAD</izvorni_sadrzaj>
    <derivirana_varijabla naziv="DomainObject.Predmet.ProtustrankaNazivFormated_1">R.G. INTERNATIONAL d.o.o. u likvidaciji NOVIGRAD</derivirana_varijabla>
  </DomainObject.Predmet.ProtustrankaNazivFormated>
  <DomainObject.Predmet.ProtustrankaNazivFormatedOIB>
    <izvorni_sadrzaj>R.G. INTERNATIONAL d.o.o. u likvidaciji NOVIGRAD, OIB 10700846808</izvorni_sadrzaj>
    <derivirana_varijabla naziv="DomainObject.Predmet.ProtustrankaNazivFormatedOIB_1">R.G. INTERNATIONAL d.o.o. u likvidaciji NOVIGRAD, OIB 10700846808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78812.17</izvorni_sadrzaj>
    <derivirana_varijabla naziv="DomainObject.Predmet.TrenutnaVrijednost_1">78812.17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R.G. INTERNATIONAL d.o.o. u likvidaciji NOVIGRAD</item>
    </izvorni_sadrzaj>
    <derivirana_varijabla naziv="DomainObject.Predmet.ProtuStrankaListFormated_1">
      <item>R.G. INTERNATIONAL d.o.o. u likvidaciji NOVIGRAD</item>
    </derivirana_varijabla>
  </DomainObject.Predmet.ProtuStrankaListFormated>
  <DomainObject.Predmet.ProtuStrankaListFormatedOIB>
    <izvorni_sadrzaj>
      <item>R.G. INTERNATIONAL d.o.o. u likvidaciji NOVIGRAD, OIB 10700846808</item>
    </izvorni_sadrzaj>
    <derivirana_varijabla naziv="DomainObject.Predmet.ProtuStrankaListFormatedOIB_1">
      <item>R.G. INTERNATIONAL d.o.o. u likvidaciji NOVIGRAD, OIB 10700846808</item>
    </derivirana_varijabla>
  </DomainObject.Predmet.ProtuStrankaListFormatedOIB>
  <DomainObject.Predmet.ProtuStrankaListFormatedWithAdress>
    <izvorni_sadrzaj>
      <item>R.G. INTERNATIONAL d.o.o. u likvidaciji NOVIGRAD, Rotonda 1, 52466 Novigrad</item>
    </izvorni_sadrzaj>
    <derivirana_varijabla naziv="DomainObject.Predmet.ProtuStrankaListFormatedWithAdress_1">
      <item>R.G. INTERNATIONAL d.o.o. u likvidaciji NOVIGRAD, Rotonda 1, 52466 Novigrad</item>
    </derivirana_varijabla>
  </DomainObject.Predmet.ProtuStrankaListFormatedWithAdress>
  <DomainObject.Predmet.ProtuStrankaListFormatedWithAdressOIB>
    <izvorni_sadrzaj>
      <item>R.G. INTERNATIONAL d.o.o. u likvidaciji NOVIGRAD, OIB 10700846808, Rotonda 1, 52466 Novigrad</item>
    </izvorni_sadrzaj>
    <derivirana_varijabla naziv="DomainObject.Predmet.ProtuStrankaListFormatedWithAdressOIB_1">
      <item>R.G. INTERNATIONAL d.o.o. u likvidaciji NOVIGRAD, OIB 10700846808, Rotonda 1, 52466 Novigrad</item>
    </derivirana_varijabla>
  </DomainObject.Predmet.ProtuStrankaListFormatedWithAdressOIB>
  <DomainObject.Predmet.ProtuStrankaListNazivFormated>
    <izvorni_sadrzaj>
      <item>R.G. INTERNATIONAL d.o.o. u likvidaciji NOVIGRAD</item>
    </izvorni_sadrzaj>
    <derivirana_varijabla naziv="DomainObject.Predmet.ProtuStrankaListNazivFormated_1">
      <item>R.G. INTERNATIONAL d.o.o. u likvidaciji NOVIGRAD</item>
    </derivirana_varijabla>
  </DomainObject.Predmet.ProtuStrankaListNazivFormated>
  <DomainObject.Predmet.ProtuStrankaListNazivFormatedOIB>
    <izvorni_sadrzaj>
      <item>R.G. INTERNATIONAL d.o.o. u likvidaciji NOVIGRAD, OIB 10700846808</item>
    </izvorni_sadrzaj>
    <derivirana_varijabla naziv="DomainObject.Predmet.ProtuStrankaListNazivFormatedOIB_1">
      <item>R.G. INTERNATIONAL d.o.o. u likvidaciji NOVIGRAD, OIB 10700846808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R.G. INTERNATIONAL d.o.o. u likvidaciji NOVIGRAD</izvorni_sadrzaj>
    <derivirana_varijabla naziv="DomainObject.Predmet.ProtustrankaIDrugi_1">R.G. INTERNATIONAL d.o.o. u likvidaciji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R.G. INTERNATIONAL d.o.o. u likvidaciji NOVIGRAD, OIB 10700846808, Rotonda 1, 52466 Novigrad</izvorni_sadrzaj>
    <derivirana_varijabla naziv="DomainObject.Predmet.ProtustrankaIDrugiAdressOIB_1">R.G. INTERNATIONAL d.o.o. u likvidaciji NOVIGRAD, OIB 10700846808,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R.G. INTERNATIONAL d.o.o. u likvidaciji NOVIGRAD</item>
    </izvorni_sadrzaj>
    <derivirana_varijabla naziv="DomainObject.Predmet.SudioniciListNaziv_1">
      <item>FINANCIJSKA AGENCIJA, RC RIJEKA, PODRUŽNICA PULA, PULA</item>
      <item>R.G. INTERNATIONAL d.o.o. u likvidaciji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R.G. INTERNATIONAL d.o.o. u likvidaciji NOVIGRAD, OIB 10700846808, Rotonda 1,52466 Novigrad</item>
    </izvorni_sadrzaj>
    <derivirana_varijabla naziv="DomainObject.Predmet.SudioniciListAdressOIB_1">
      <item>FINANCIJSKA AGENCIJA, RC RIJEKA, PODRUŽNICA PULA, PULA, OIB 85821130368, F. Kurelca 8,51000 Rijeka</item>
      <item>R.G. INTERNATIONAL d.o.o. u likvidaciji NOVIGRAD, OIB 10700846808,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10700846808</item>
    </izvorni_sadrzaj>
    <derivirana_varijabla naziv="DomainObject.Predmet.SudioniciListNazivOIB_1">
      <item>, OIB 85821130368</item>
      <item>, OIB 10700846808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2700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2018-05-22T10:08:00Z</dcterms:created>
  <dc:creator>Morena Brajuha</dc:creator>
  <dc:description/>
  <cp:keywords/>
  <cp:lastModifiedBy>Morena Brajuha</cp:lastModifiedBy>
  <cp:lastPrinted>2018-05-22T10:16:00Z</cp:lastPrinted>
  <dcterms:modified xmlns:xsi="http://www.w3.org/2001/XMLSchema-instance" xsi:type="dcterms:W3CDTF">2018-05-23T06:22:00Z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(St-153-18 R.G. International 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