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7b63" w14:paraId="cd27b6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813DF">
        <w:t>1286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813DF">
        <w:t xml:space="preserve"> HAMZA 68 j.d.o.o. za trgovinu i usluge, Zagreb, Avenija Dubrava 13, OIB: 91194687845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3813DF">
        <w:t>, od 24</w:t>
      </w:r>
      <w:r w:rsidR="003B50C7">
        <w:t>.</w:t>
      </w:r>
      <w:r w:rsidR="00934B4D">
        <w:t xml:space="preserve"> </w:t>
      </w:r>
      <w:r w:rsidR="003813DF">
        <w:t>veljače</w:t>
      </w:r>
      <w:r w:rsidR="00A622D6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813DF">
        <w:rPr>
          <w:bCs/>
        </w:rPr>
        <w:t xml:space="preserve"> </w:t>
      </w:r>
      <w:r w:rsidR="003813DF">
        <w:t>HAMZA 68 j.d.o.o. za trgovinu i usluge, Zagreb, Avenija Dubrava 13, OIB: 91194687845</w:t>
      </w:r>
      <w:r w:rsidR="003642D1">
        <w:t>,</w:t>
      </w:r>
      <w:r w:rsidR="0030412B">
        <w:t xml:space="preserve"> od</w:t>
      </w:r>
      <w:r w:rsidR="00154664">
        <w:t xml:space="preserve"> </w:t>
      </w:r>
      <w:r w:rsidR="003813DF">
        <w:t xml:space="preserve">158.467,35 </w:t>
      </w:r>
      <w:r>
        <w:t>kn</w:t>
      </w:r>
      <w:r w:rsidR="00B75316">
        <w:t xml:space="preserve">, na dan </w:t>
      </w:r>
      <w:r w:rsidR="003813DF">
        <w:t>1</w:t>
      </w:r>
      <w:r w:rsidR="0098599D">
        <w:t>.</w:t>
      </w:r>
      <w:r w:rsidR="00F66487">
        <w:t xml:space="preserve"> </w:t>
      </w:r>
      <w:r w:rsidR="003813DF">
        <w:t>rujna</w:t>
      </w:r>
      <w:r w:rsidR="00B712E0">
        <w:t xml:space="preserve"> 201</w:t>
      </w:r>
      <w:r w:rsidR="003813DF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B62B66">
        <w:t>direktor</w:t>
      </w:r>
      <w:r w:rsidR="0030412B">
        <w:t xml:space="preserve"> </w:t>
      </w:r>
      <w:r w:rsidR="005A368B">
        <w:t>dužnika</w:t>
      </w:r>
      <w:r w:rsidR="003813DF">
        <w:t xml:space="preserve"> </w:t>
      </w:r>
      <w:r w:rsidR="00ED04A9">
        <w:t>Hašim Nezaj, Zagreb, Hrvatskog proljeća 22 A, OIB: 80235368387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ED04A9">
        <w:t>1286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F76" w:rsidR="009F1F76">
      <w:r>
        <w:separator/>
      </w:r>
    </w:p>
  </w:endnote>
  <w:endnote w:id="0" w:type="continuationSeparator">
    <w:p w:rsidRDefault="009F1F76" w:rsidR="009F1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F76" w:rsidR="009F1F76">
      <w:r>
        <w:separator/>
      </w:r>
    </w:p>
  </w:footnote>
  <w:footnote w:id="0" w:type="continuationSeparator">
    <w:p w:rsidRDefault="009F1F76" w:rsidR="009F1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3226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1743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3469"/>
    <w:rsid w:val="003612A7"/>
    <w:rsid w:val="003642D1"/>
    <w:rsid w:val="00375C7E"/>
    <w:rsid w:val="003813DF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7E7"/>
    <w:rsid w:val="006A0892"/>
    <w:rsid w:val="006A11E9"/>
    <w:rsid w:val="006A2AD5"/>
    <w:rsid w:val="006A5F52"/>
    <w:rsid w:val="006A6EBE"/>
    <w:rsid w:val="006B0095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3635B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4C96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447B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1F76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979B0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1801"/>
    <w:rsid w:val="00B469CC"/>
    <w:rsid w:val="00B62B66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49C"/>
    <w:rsid w:val="00C97F9E"/>
    <w:rsid w:val="00CA01EF"/>
    <w:rsid w:val="00CD5CEB"/>
    <w:rsid w:val="00CE0EE4"/>
    <w:rsid w:val="00CE75DC"/>
    <w:rsid w:val="00CF5208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65482"/>
    <w:rsid w:val="00D7150E"/>
    <w:rsid w:val="00D71B18"/>
    <w:rsid w:val="00D74088"/>
    <w:rsid w:val="00D745AC"/>
    <w:rsid w:val="00D77305"/>
    <w:rsid w:val="00D77DE6"/>
    <w:rsid w:val="00D77EA4"/>
    <w:rsid w:val="00D92C36"/>
    <w:rsid w:val="00D94D68"/>
    <w:rsid w:val="00D97782"/>
    <w:rsid w:val="00DA0078"/>
    <w:rsid w:val="00DA146A"/>
    <w:rsid w:val="00DA26A0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04A9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242D"/>
    <w:rsid w:val="00F66487"/>
    <w:rsid w:val="00F734CA"/>
    <w:rsid w:val="00F73514"/>
    <w:rsid w:val="00F82537"/>
    <w:rsid w:val="00F83779"/>
    <w:rsid w:val="00F83BB5"/>
    <w:rsid w:val="00F86545"/>
    <w:rsid w:val="00FA0B80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00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00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0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0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0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00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00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0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0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0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St-1286/2016</izvorni_sadrzaj>
    <derivirana_varijabla naziv="DomainObject.Predmet.OznakaBroj_1">St-1286/2016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HAMZA 68 j.d.o.o. za trgovinu i usluge</izvorni_sadrzaj>
    <derivirana_varijabla naziv="DomainObject.Predmet.ProtustrankaFormated_1">  HAMZA 68 j.d.o.o. za trgovinu i usluge</derivirana_varijabla>
  </DomainObject.Predmet.ProtustrankaFormated>
  <DomainObject.Predmet.ProtustrankaFormatedOIB>
    <izvorni_sadrzaj>  HAMZA 68 j.d.o.o. za trgovinu i usluge, OIB 91194687845</izvorni_sadrzaj>
    <derivirana_varijabla naziv="DomainObject.Predmet.ProtustrankaFormatedOIB_1">  HAMZA 68 j.d.o.o. za trgovinu i usluge, OIB 91194687845</derivirana_varijabla>
  </DomainObject.Predmet.ProtustrankaFormatedOIB>
  <DomainObject.Predmet.ProtustrankaFormatedWithAdress>
    <izvorni_sadrzaj> HAMZA 68 j.d.o.o. za trgovinu i usluge, Avenija Dubrava 13, 10000 Zagreb</izvorni_sadrzaj>
    <derivirana_varijabla naziv="DomainObject.Predmet.ProtustrankaFormatedWithAdress_1"> HAMZA 68 j.d.o.o. za trgovinu i usluge, Avenija Dubrava 13, 10000 Zagreb</derivirana_varijabla>
  </DomainObject.Predmet.ProtustrankaFormatedWithAdress>
  <DomainObject.Predmet.ProtustrankaFormatedWithAdressOIB>
    <izvorni_sadrzaj> HAMZA 68 j.d.o.o. za trgovinu i usluge, OIB 91194687845, Avenija Dubrava 13, 10000 Zagreb</izvorni_sadrzaj>
    <derivirana_varijabla naziv="DomainObject.Predmet.ProtustrankaFormatedWithAdressOIB_1"> HAMZA 68 j.d.o.o. za trgovinu i usluge, OIB 91194687845, Avenija Dubrava 13, 10000 Zagreb</derivirana_varijabla>
  </DomainObject.Predmet.ProtustrankaFormatedWithAdressOIB>
  <DomainObject.Predmet.ProtustrankaWithAdress>
    <izvorni_sadrzaj>HAMZA 68 j.d.o.o. za trgovinu i usluge Avenija Dubrava 13, 10000 Zagreb</izvorni_sadrzaj>
    <derivirana_varijabla naziv="DomainObject.Predmet.ProtustrankaWithAdress_1">HAMZA 68 j.d.o.o. za trgovinu i usluge Avenija Dubrava 13, 10000 Zagreb</derivirana_varijabla>
  </DomainObject.Predmet.ProtustrankaWithAdress>
  <DomainObject.Predmet.ProtustrankaWithAdressOIB>
    <izvorni_sadrzaj>HAMZA 68 j.d.o.o. za trgovinu i usluge, OIB 91194687845, Avenija Dubrava 13, 10000 Zagreb</izvorni_sadrzaj>
    <derivirana_varijabla naziv="DomainObject.Predmet.ProtustrankaWithAdressOIB_1">HAMZA 68 j.d.o.o. za trgovinu i usluge, OIB 91194687845, Avenija Dubrava 13, 10000 Zagreb</derivirana_varijabla>
  </DomainObject.Predmet.ProtustrankaWithAdressOIB>
  <DomainObject.Predmet.ProtustrankaNazivFormated>
    <izvorni_sadrzaj>HAMZA 68 j.d.o.o. za trgovinu i usluge</izvorni_sadrzaj>
    <derivirana_varijabla naziv="DomainObject.Predmet.ProtustrankaNazivFormated_1">HAMZA 68 j.d.o.o. za trgovinu i usluge</derivirana_varijabla>
  </DomainObject.Predmet.ProtustrankaNazivFormated>
  <DomainObject.Predmet.ProtustrankaNazivFormatedOIB>
    <izvorni_sadrzaj>HAMZA 68 j.d.o.o. za trgovinu i usluge, OIB 91194687845</izvorni_sadrzaj>
    <derivirana_varijabla naziv="DomainObject.Predmet.ProtustrankaNazivFormatedOIB_1">HAMZA 68 j.d.o.o. za trgovinu i usluge, OIB 91194687845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HAMZA 68 j.d.o.o. za trgovinu i usluge</item>
    </izvorni_sadrzaj>
    <derivirana_varijabla naziv="DomainObject.Predmet.ProtuStrankaListFormated_1">
      <item>HAMZA 68 j.d.o.o. za trgovinu i usluge</item>
    </derivirana_varijabla>
  </DomainObject.Predmet.ProtuStrankaListFormated>
  <DomainObject.Predmet.ProtuStrankaListFormatedOIB>
    <izvorni_sadrzaj>
      <item>HAMZA 68 j.d.o.o. za trgovinu i usluge, OIB 91194687845</item>
    </izvorni_sadrzaj>
    <derivirana_varijabla naziv="DomainObject.Predmet.ProtuStrankaListFormatedOIB_1">
      <item>HAMZA 68 j.d.o.o. za trgovinu i usluge, OIB 91194687845</item>
    </derivirana_varijabla>
  </DomainObject.Predmet.ProtuStrankaListFormatedOIB>
  <DomainObject.Predmet.ProtuStrankaListFormatedWithAdress>
    <izvorni_sadrzaj>
      <item>HAMZA 68 j.d.o.o. za trgovinu i usluge, Avenija Dubrava 13, 10000 Zagreb</item>
    </izvorni_sadrzaj>
    <derivirana_varijabla naziv="DomainObject.Predmet.ProtuStrankaListFormatedWithAdress_1">
      <item>HAMZA 68 j.d.o.o. za trgovinu i usluge, Avenija Dubrava 13, 10000 Zagreb</item>
    </derivirana_varijabla>
  </DomainObject.Predmet.ProtuStrankaListFormatedWithAdress>
  <DomainObject.Predmet.ProtuStrankaListFormatedWithAdressOIB>
    <izvorni_sadrzaj>
      <item>HAMZA 68 j.d.o.o. za trgovinu i usluge, OIB 91194687845, Avenija Dubrava 13, 10000 Zagreb</item>
    </izvorni_sadrzaj>
    <derivirana_varijabla naziv="DomainObject.Predmet.ProtuStrankaListFormatedWithAdressOIB_1">
      <item>HAMZA 68 j.d.o.o. za trgovinu i usluge, OIB 91194687845, Avenija Dubrava 13, 10000 Zagreb</item>
    </derivirana_varijabla>
  </DomainObject.Predmet.ProtuStrankaListFormatedWithAdressOIB>
  <DomainObject.Predmet.ProtuStrankaListNazivFormated>
    <izvorni_sadrzaj>
      <item>HAMZA 68 j.d.o.o. za trgovinu i usluge</item>
    </izvorni_sadrzaj>
    <derivirana_varijabla naziv="DomainObject.Predmet.ProtuStrankaListNazivFormated_1">
      <item>HAMZA 68 j.d.o.o. za trgovinu i usluge</item>
    </derivirana_varijabla>
  </DomainObject.Predmet.ProtuStrankaListNazivFormated>
  <DomainObject.Predmet.ProtuStrankaListNazivFormatedOIB>
    <izvorni_sadrzaj>
      <item>HAMZA 68 j.d.o.o. za trgovinu i usluge, OIB 91194687845</item>
    </izvorni_sadrzaj>
    <derivirana_varijabla naziv="DomainObject.Predmet.ProtuStrankaListNazivFormatedOIB_1">
      <item>HAMZA 68 j.d.o.o. za trgovinu i usluge, OIB 91194687845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HAMZA 68 j.d.o.o. za trgovinu i usluge</izvorni_sadrzaj>
    <derivirana_varijabla naziv="DomainObject.Predmet.ProtustrankaIDrugi_1">HAMZA 68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HAMZA 68 j.d.o.o. za trgovinu i usluge, OIB 91194687845, Avenija Dubrava 13, 10000 Zagreb</izvorni_sadrzaj>
    <derivirana_varijabla naziv="DomainObject.Predmet.ProtustrankaIDrugiAdressOIB_1">HAMZA 68 j.d.o.o. za trgovinu i usluge, OIB 91194687845, Avenija Dubrava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HAMZA 68 j.d.o.o. za trgovinu i usluge</item>
    </izvorni_sadrzaj>
    <derivirana_varijabla naziv="DomainObject.Predmet.SudioniciListNaziv_1">
      <item>FINA Regionalni centar Zagreb</item>
      <item>HAMZA 68 j.d.o.o.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HAMZA 68 j.d.o.o. za trgovinu i usluge, OIB 91194687845, Avenija Dubrava 13,10000 Zagreb</item>
    </izvorni_sadrzaj>
    <derivirana_varijabla naziv="DomainObject.Predmet.SudioniciListAdressOIB_1">
      <item>FINA Regionalni centar Zagreb, OIB 85821130368, Trg svibanjskih žrtava 1995. br.1,10000 Zagreb</item>
      <item>HAMZA 68 j.d.o.o. za trgovinu i usluge, OIB 91194687845, Avenija Dubrava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91194687845</item>
    </izvorni_sadrzaj>
    <derivirana_varijabla naziv="DomainObject.Predmet.SudioniciListNazivOIB_1">
      <item>, OIB 85821130368</item>
      <item>, OIB 91194687845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1920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2016-07-21T08:37:00Z</dcterms:created>
  <dc:creator>Korisnik</dc:creator>
  <cp:lastModifiedBy>Sanda Gučić</cp:lastModifiedBy>
  <cp:lastPrinted>2016-07-21T08:34:00Z</cp:lastPrinted>
  <dcterms:modified xmlns:xsi="http://www.w3.org/2001/XMLSchema-instance" xsi:type="dcterms:W3CDTF">2016-07-21T10:50:00Z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