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eec0" w14:paraId="c62eec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A6F5E">
        <w:rPr>
          <w:rFonts w:cs="Times New Roman" w:hAnsi="Times New Roman" w:ascii="Times New Roman"/>
          <w:b w:val="false"/>
          <w:sz w:val="24"/>
          <w:szCs w:val="24"/>
        </w:rPr>
        <w:t>4642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EA6F5E">
        <w:t>PRVA SREDNJA INFORMATIČKA ŠKOLA S PRAVOM JAVNOSTI, Zagreb, Jure Kaštelana 19, OIB: 50902633042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A6F5E">
        <w:t>PRVA SREDNJA INFORMATIČKA ŠKOLA S PRAVOM JAVNOSTI, Zagreb, Jure Kaštelana 19, OIB: 50902633042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EA6F5E">
        <w:t>PRVA SREDNJA INFORMATIČKA ŠKOLA S PRAVOM JAVNOSTI, Zagreb, Jure Kaštelana 19, OIB: 50902633042, Jadranki Tudović, Zagreb, Gundulićeva 25, OIB: 04971090043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EA6F5E">
        <w:rPr>
          <w:b/>
        </w:rPr>
        <w:t>4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22F68">
        <w:t>30.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A6F5E">
        <w:t>PRVA SREDNJA INFORMATIČKA ŠKOLA S PRAVOM JAVNOSTI, Zagreb, Jure Kaštelana 19, OIB: 50902633042,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DC0" w:rsidR="00B01DC0">
      <w:r>
        <w:separator/>
      </w:r>
    </w:p>
  </w:endnote>
  <w:endnote w:id="0" w:type="continuationSeparator">
    <w:p w:rsidRDefault="00B01DC0" w:rsidR="00B0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DC0" w:rsidR="00B01DC0">
      <w:r>
        <w:separator/>
      </w:r>
    </w:p>
  </w:footnote>
  <w:footnote w:id="0" w:type="continuationSeparator">
    <w:p w:rsidRDefault="00B01DC0" w:rsidR="00B01D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7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A6F5E">
      <w:rPr>
        <w:rFonts w:hAnsi="Verdana" w:ascii="Verdana"/>
        <w:b w:val="false"/>
        <w:sz w:val="24"/>
        <w:szCs w:val="24"/>
      </w:rPr>
      <w:t>4642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47EF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7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7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St-4642/2016</izvorni_sadrzaj>
    <derivirana_varijabla naziv="DomainObject.Predmet.OznakaBroj_1">St-4642/2016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Srednja informatička škola, s pravom javnosti zastupanog po punomoćniku Jadranka Tudović</izvorni_sadrzaj>
    <derivirana_varijabla naziv="DomainObject.Predmet.ProtustrankaFormated_1">  Prva Srednja informatička škola, s pravom javnosti zastupanog po punomoćniku Jadranka Tudović</derivirana_varijabla>
  </DomainObject.Predmet.ProtustrankaFormated>
  <DomainObject.Predmet.ProtustrankaFormatedOIB>
    <izvorni_sadrzaj>  Prva Srednja informatička škola, s pravom javnosti, OIB 50902633042 zastupanog po punomoćniku Jadranka Tudović</izvorni_sadrzaj>
    <derivirana_varijabla naziv="DomainObject.Predmet.ProtustrankaFormatedOIB_1">  Prva Srednja informatička škola, s pravom javnosti, OIB 50902633042 zastupanog po punomoćniku Jadranka Tudović</derivirana_varijabla>
  </DomainObject.Predmet.ProtustrankaFormatedOIB>
  <DomainObject.Predmet.ProtustrankaFormatedWithAdress>
    <izvorni_sadrzaj> Prva Srednja informatička škola, s pravom javnosti, Jure Kaštelana 19, 10000 Zagreb zastupanog po punomoćniku Jadranka Tudović</izvorni_sadrzaj>
    <derivirana_varijabla naziv="DomainObject.Predmet.ProtustrankaFormatedWithAdress_1"> Prva Srednja informatička škola, s pravom javnosti, Jure Kaštelana 19, 10000 Zagreb zastupanog po punomoćniku Jadranka Tudović</derivirana_varijabla>
  </DomainObject.Predmet.ProtustrankaFormatedWithAdress>
  <DomainObject.Predmet.ProtustrankaFormatedWithAdressOIB>
    <izvorni_sadrzaj> Prva Srednja informatička škola, s pravom javnosti, OIB 50902633042, Jure Kaštelana 19, 10000 Zagreb zastupanog po punomoćniku Jadranka Tudović</izvorni_sadrzaj>
    <derivirana_varijabla naziv="DomainObject.Predmet.ProtustrankaFormatedWithAdressOIB_1"> Prva Srednja informatička škola, s pravom javnosti, OIB 50902633042, Jure Kaštelana 19, 10000 Zagreb zastupanog po punomoćniku Jadranka Tudović</derivirana_varijabla>
  </DomainObject.Predmet.ProtustrankaFormatedWithAdressOIB>
  <DomainObject.Predmet.ProtustrankaWithAdress>
    <izvorni_sadrzaj>Prva Srednja informatička škola, s pravom javnosti Jure Kaštelana 19, 10000 Zagreb</izvorni_sadrzaj>
    <derivirana_varijabla naziv="DomainObject.Predmet.ProtustrankaWithAdress_1">Prva Srednja informatička škola, s pravom javnosti Jure Kaštelana 19, 10000 Zagreb</derivirana_varijabla>
  </DomainObject.Predmet.ProtustrankaWithAdress>
  <DomainObject.Predmet.ProtustrankaWithAdressOIB>
    <izvorni_sadrzaj>Prva Srednja informatička škola, s pravom javnosti, OIB 50902633042, Jure Kaštelana 19, 10000 Zagreb</izvorni_sadrzaj>
    <derivirana_varijabla naziv="DomainObject.Predmet.ProtustrankaWithAdressOIB_1">Prva Srednja informatička škola, s pravom javnosti, OIB 50902633042, Jure Kaštelana 19, 10000 Zagreb</derivirana_varijabla>
  </DomainObject.Predmet.ProtustrankaWithAdressOIB>
  <DomainObject.Predmet.ProtustrankaNazivFormated>
    <izvorni_sadrzaj>Prva Srednja informatička škola, s pravom javnosti</izvorni_sadrzaj>
    <derivirana_varijabla naziv="DomainObject.Predmet.ProtustrankaNazivFormated_1">Prva Srednja informatička škola, s pravom javnosti</derivirana_varijabla>
  </DomainObject.Predmet.ProtustrankaNazivFormated>
  <DomainObject.Predmet.ProtustrankaNazivFormatedOIB>
    <izvorni_sadrzaj>Prva Srednja informatička škola, s pravom javnosti, OIB 50902633042</izvorni_sadrzaj>
    <derivirana_varijabla naziv="DomainObject.Predmet.ProtustrankaNazivFormatedOIB_1">Prva Srednja informatička škola, s pravom javnosti, OIB 50902633042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Srednja informatička škola, s pravom javnosti zastupanog po punomoćniku Jadranka Tudović</item>
    </izvorni_sadrzaj>
    <derivirana_varijabla naziv="DomainObject.Predmet.ProtuStrankaListFormated_1">
      <item>Prva Srednja informatička škola, s pravom javnosti zastupanog po punomoćniku Jadranka Tudović</item>
    </derivirana_varijabla>
  </DomainObject.Predmet.ProtuStrankaListFormated>
  <DomainObject.Predmet.ProtuStrankaListFormatedOIB>
    <izvorni_sadrzaj>
      <item>Prva Srednja informatička škola, s pravom javnosti, OIB 50902633042 zastupanog po punomoćniku Jadranka Tudović</item>
    </izvorni_sadrzaj>
    <derivirana_varijabla naziv="DomainObject.Predmet.ProtuStrankaListFormatedOIB_1">
      <item>Prva Srednja informatička škola, s pravom javnosti, OIB 50902633042 zastupanog po punomoćniku Jadranka Tudović</item>
    </derivirana_varijabla>
  </DomainObject.Predmet.ProtuStrankaListFormatedOIB>
  <DomainObject.Predmet.ProtuStrankaListFormatedWithAdress>
    <izvorni_sadrzaj>
      <item>Prva Srednja informatička škola, s pravom javnosti, Jure Kaštelana 19, 10000 Zagreb zastupanog po punomoćniku Jadranka Tudović</item>
    </izvorni_sadrzaj>
    <derivirana_varijabla naziv="DomainObject.Predmet.ProtuStrankaListFormatedWithAdress_1">
      <item>Prva Srednja informatička škola, s pravom javnosti, Jure Kaštelana 19, 10000 Zagreb zastupanog po punomoćniku Jadranka Tudović</item>
    </derivirana_varijabla>
  </DomainObject.Predmet.ProtuStrankaListFormatedWithAdress>
  <DomainObject.Predmet.ProtuStrankaListFormatedWithAdressOIB>
    <izvorni_sadrzaj>
      <item>Prva Srednja informatička škola, s pravom javnosti, OIB 50902633042, Jure Kaštelana 19, 10000 Zagreb zastupanog po punomoćniku Jadranka Tudović</item>
    </izvorni_sadrzaj>
    <derivirana_varijabla naziv="DomainObject.Predmet.ProtuStrankaListFormatedWithAdressOIB_1">
      <item>Prva Srednja informatička škola, s pravom javnosti, OIB 50902633042, Jure Kaštelana 19, 10000 Zagreb zastupanog po punomoćniku Jadranka Tudović</item>
    </derivirana_varijabla>
  </DomainObject.Predmet.ProtuStrankaListFormatedWithAdressOIB>
  <DomainObject.Predmet.ProtuStrankaListNazivFormated>
    <izvorni_sadrzaj>
      <item>Prva Srednja informatička škola, s pravom javnosti</item>
    </izvorni_sadrzaj>
    <derivirana_varijabla naziv="DomainObject.Predmet.ProtuStrankaListNazivFormated_1">
      <item>Prva Srednja informatička škola, s pravom javnosti</item>
    </derivirana_varijabla>
  </DomainObject.Predmet.ProtuStrankaListNazivFormated>
  <DomainObject.Predmet.ProtuStrankaListNazivFormatedOIB>
    <izvorni_sadrzaj>
      <item>Prva Srednja informatička škola, s pravom javnosti, OIB 50902633042</item>
    </izvorni_sadrzaj>
    <derivirana_varijabla naziv="DomainObject.Predmet.ProtuStrankaListNazivFormatedOIB_1">
      <item>Prva Srednja informatička škola, s pravom javnosti, OIB 50902633042</item>
    </derivirana_varijabla>
  </DomainObject.Predmet.ProtuStrankaListNazivFormatedOIB>
  <DomainObject.Predmet.OstaliListFormated>
    <izvorni_sadrzaj>
      <item>Jadranka Tudović punomoćnik sudionika u postupku Prva Srednja informatička škola, s pravom javnosti</item>
    </izvorni_sadrzaj>
    <derivirana_varijabla naziv="DomainObject.Predmet.OstaliListFormated_1">
      <item>Jadranka Tudović punomoćnik sudionika u postupku Prva Srednja informatička škola, s pravom javnosti</item>
    </derivirana_varijabla>
  </DomainObject.Predmet.OstaliListFormated>
  <DomainObject.Predmet.OstaliListFormatedOIB>
    <izvorni_sadrzaj>
      <item>Jadranka Tudović, OIB 04971090043 punomoćnik sudionika u postupku Prva Srednja informatička škola, s pravom javnosti</item>
    </izvorni_sadrzaj>
    <derivirana_varijabla naziv="DomainObject.Predmet.OstaliListFormatedOIB_1">
      <item>Jadranka Tudović, OIB 04971090043 punomoćnik sudionika u postupku Prva Srednja informatička škola, s pravom javnosti</item>
    </derivirana_varijabla>
  </DomainObject.Predmet.OstaliListFormatedOIB>
  <DomainObject.Predmet.OstaliListFormatedWithAdress>
    <izvorni_sadrzaj>
      <item>Jadranka Tudović, Gundulićeva Ulica 25, 10000 Zagreb punomoćnik sudionika u postupku Prva Srednja informatička škola, s pravom javnosti</item>
    </izvorni_sadrzaj>
    <derivirana_varijabla naziv="DomainObject.Predmet.OstaliListFormatedWithAdress_1">
      <item>Jadranka Tudović, Gundulićeva Ulica 25, 10000 Zagreb punomoćnik sudionika u postupku Prva Srednja informatička škola, s pravom javnosti</item>
    </derivirana_varijabla>
  </DomainObject.Predmet.OstaliListFormatedWithAdress>
  <DomainObject.Predmet.OstaliListFormatedWithAdressOIB>
    <izvorni_sadrzaj>
      <item>Jadranka Tudović, OIB 04971090043, Gundulićeva Ulica 25, 10000 Zagreb punomoćnik sudionika u postupku Prva Srednja informatička škola, s pravom javnosti</item>
    </izvorni_sadrzaj>
    <derivirana_varijabla naziv="DomainObject.Predmet.OstaliListFormatedWithAdressOIB_1">
      <item>Jadranka Tudović, OIB 04971090043, Gundulićeva Ulica 25, 10000 Zagreb punomoćnik sudionika u postupku Prva Srednja informatička škola, s pravom javnosti</item>
    </derivirana_varijabla>
  </DomainObject.Predmet.OstaliListFormatedWithAdressOIB>
  <DomainObject.Predmet.OstaliListNazivFormated>
    <izvorni_sadrzaj>
      <item>Jadranka Tudović</item>
    </izvorni_sadrzaj>
    <derivirana_varijabla naziv="DomainObject.Predmet.OstaliListNazivFormated_1">
      <item>Jadranka Tudović</item>
    </derivirana_varijabla>
  </DomainObject.Predmet.OstaliListNazivFormated>
  <DomainObject.Predmet.OstaliListNazivFormatedOIB>
    <izvorni_sadrzaj>
      <item>Jadranka Tudović, OIB 04971090043</item>
    </izvorni_sadrzaj>
    <derivirana_varijabla naziv="DomainObject.Predmet.OstaliListNazivFormatedOIB_1">
      <item>Jadranka Tudović, OIB 04971090043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Srednja informatička škola, s pravom javnosti</izvorni_sadrzaj>
    <derivirana_varijabla naziv="DomainObject.Predmet.ProtustrankaIDrugi_1">Prva Srednja informatička škola,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Srednja informatička škola, s pravom javnosti, OIB 50902633042, Jure Kaštelana 19, 10000 Zagreb</izvorni_sadrzaj>
    <derivirana_varijabla naziv="DomainObject.Predmet.ProtustrankaIDrugiAdressOIB_1">Prva Srednja informatička škola, s pravom javnosti, OIB 50902633042, Jure Kaštelana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Srednja informatička škola, s pravom javnosti</item>
      <item>Jadranka Tudović</item>
    </izvorni_sadrzaj>
    <derivirana_varijabla naziv="DomainObject.Predmet.SudioniciListNaziv_1">
      <item>FINA Regionalni centar Zagreb</item>
      <item>Prva Srednja informatička škola, s pravom javnosti</item>
      <item>Jadranka Tudović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izvorni_sadrzaj>
    <derivirana_varijabla naziv="DomainObject.Predmet.SudioniciListAdressOIB_1"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50902633042</item>
      <item>, OIB 04971090043</item>
    </izvorni_sadrzaj>
    <derivirana_varijabla naziv="DomainObject.Predmet.SudioniciListNazivOIB_1">
      <item>, OIB 85821130368</item>
      <item>, OIB 50902633042</item>
      <item>, OIB 04971090043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A268A-0712-4201-B3CB-E6297E525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909</properties:Words>
  <properties:Characters>4737</properties:Characters>
  <properties:Lines>135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2017-10-10T08:54:00Z</dcterms:created>
  <dc:creator>Korisnik</dc:creator>
  <cp:lastModifiedBy>Draženka Prpić</cp:lastModifiedBy>
  <cp:lastPrinted>2017-10-10T08:56:00Z</cp:lastPrinted>
  <dcterms:modified xmlns:xsi="http://www.w3.org/2001/XMLSchema-instance" xsi:type="dcterms:W3CDTF">2017-10-10T08:56:00Z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