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fef4" w14:paraId="632fef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D5DE3">
        <w:t>1328/16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FD5DE3">
        <w:t>VEGEMOD TRANSPORTI j.d.o.o. Sesvete, Voloderska 32, OIB 65955742940</w:t>
      </w:r>
      <w:r>
        <w:t xml:space="preserve">, dana </w:t>
      </w:r>
      <w:r w:rsidR="00C44C4F">
        <w:t>27.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D5DE3">
        <w:t>VEGEMOD TRANSPORTI j.d.o.o. Sesvete, Voloderska 32, OIB 65955742940</w:t>
      </w:r>
      <w:r>
        <w:t xml:space="preserve">. Stečajni postupak je otvoren dana </w:t>
      </w:r>
      <w:r w:rsidR="00C44C4F">
        <w:t>27. travnja</w:t>
      </w:r>
      <w:r>
        <w:t xml:space="preserve"> 2016. godine u </w:t>
      </w:r>
      <w:r w:rsidR="00FD5DE3">
        <w:t>14,05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D5DE3">
        <w:t>Zdravko Frleta, Novi Zagreb – Zapad, Brune Bušića 40, OIB 16903053469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D5DE3">
        <w:t>VEGEMOD TRANSPORTI j.d.o.o. Sesvete, Voloderska 32, OIB 65955742940</w:t>
      </w:r>
      <w:r w:rsidR="009D4D18">
        <w:t>,</w:t>
      </w:r>
      <w:r w:rsidR="00ED1BC8">
        <w:t xml:space="preserve"> </w:t>
      </w:r>
      <w:r>
        <w:t xml:space="preserve">s danom </w:t>
      </w:r>
      <w:r w:rsidR="00C44C4F">
        <w:t>27.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FD5DE3">
        <w:t>VEGEMOD TRANSPORTI j.d.o.o. Sesvete, Voloderska 32, OIB 65955742940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FD5DE3">
        <w:t>10. veljače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FD5DE3">
        <w:t>VEGEMOD TRANSPORTI j.d.o.o. Sesvete, Voloderska 32, OIB 65955742940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FD5DE3">
        <w:t>18.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D5DE3">
        <w:t>18.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FD5DE3">
        <w:t>18.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C44C4F">
        <w:t>27.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16941" w:rsidR="00D50CBD">
      <w:pPr>
        <w:jc w:val="right"/>
      </w:pPr>
      <w:r>
        <w:t xml:space="preserve">                                                                         Goranka Boljkovac</w:t>
      </w:r>
      <w:r w:rsidR="007B7E63">
        <w:t>, v.r.</w:t>
      </w:r>
    </w:p>
    <w:p w:rsidRDefault="00A16941" w:rsidP="00A16941" w:rsidR="00A16941">
      <w:pPr>
        <w:jc w:val="right"/>
      </w:pPr>
    </w:p>
    <w:p w:rsidRDefault="007B7E63" w:rsidP="007B7E63" w:rsidR="00A16941">
      <w:pPr>
        <w:tabs>
          <w:tab w:pos="6900" w:val="left"/>
        </w:tabs>
      </w:pPr>
      <w:r>
        <w:tab/>
        <w:t>Za točnost otpravka-</w:t>
      </w:r>
    </w:p>
    <w:p w:rsidRDefault="007B7E63" w:rsidP="007B7E63" w:rsidR="007B7E63">
      <w:pPr>
        <w:tabs>
          <w:tab w:pos="6900" w:val="left"/>
        </w:tabs>
      </w:pPr>
      <w:r>
        <w:tab/>
        <w:t>ovlašteni službenik:</w:t>
      </w:r>
    </w:p>
    <w:p w:rsidRDefault="007B7E63" w:rsidP="007B7E63" w:rsidR="007B7E63">
      <w:pPr>
        <w:tabs>
          <w:tab w:pos="6900" w:val="left"/>
        </w:tabs>
      </w:pPr>
      <w:r>
        <w:tab/>
        <w:t>Renata Klokočki</w:t>
      </w: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sectPr w:rsidSect="00DF1B94" w:rsid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D5DE3">
      <w:t>1328/16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A66C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67D39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7396D"/>
    <w:rsid w:val="009A0E71"/>
    <w:rsid w:val="009C0193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0158E"/>
    <w:rsid w:val="00C44C4F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  <w:rsid w:val="00FD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VEGOMOD TRANSPORTI jednostavno društvo s ograničenom odgovornošću za prijevoz,  usluge i trgovinu</izvorni_sadrzaj>
    <derivirana_varijabla naziv="DomainObject.Predmet.ProtustrankaFormated_1">  VEGOMOD TRANSPORTI jednostavno društvo s ograničenom odgovornošću za prijevoz,  usluge i trgovinu</derivirana_varijabla>
  </DomainObject.Predmet.ProtustrankaFormated>
  <DomainObject.Predmet.ProtustrankaFormatedOIB>
    <izvorni_sadrzaj>  VEGOMOD TRANSPORTI jednostavno društvo s ograničenom odgovornošću za prijevoz,  usluge i trgovinu, OIB 65955742940</izvorni_sadrzaj>
    <derivirana_varijabla naziv="DomainObject.Predmet.ProtustrankaFormatedOIB_1">  VEGOMOD TRANSPORTI jednostavno društvo s ograničenom odgovornošću za prijevoz,  usluge i trgovinu, OIB 65955742940</derivirana_varijabla>
  </DomainObject.Predmet.ProtustrankaFormatedOIB>
  <DomainObject.Predmet.ProtustrankaFormatedWithAdress>
    <izvorni_sadrzaj> VEGOMOD TRANSPORTI jednostavno društvo s ograničenom odgovornošću za prijevoz,  usluge i trgovinu, Voloderska 32, 10360 Sesvete</izvorni_sadrzaj>
    <derivirana_varijabla naziv="DomainObject.Predmet.ProtustrankaFormatedWithAdress_1"> VEGOMOD TRANSPORTI jednostavno društvo s ograničenom odgovornošću za prijevoz,  usluge i trgovinu, Voloderska 32, 10360 Sesvete</derivirana_varijabla>
  </DomainObject.Predmet.ProtustrankaFormatedWithAdress>
  <DomainObject.Predmet.ProtustrankaFormatedWithAdressOIB>
    <izvorni_sadrzaj> VEGOMOD TRANSPORTI jednostavno društvo s ograničenom odgovornošću za prijevoz,  usluge i trgovinu, OIB 65955742940, Voloderska 32, 10360 Sesvete</izvorni_sadrzaj>
    <derivirana_varijabla naziv="DomainObject.Predmet.ProtustrankaFormatedWithAdressOIB_1"> VEGOMOD TRANSPORTI jednostavno društvo s ograničenom odgovornošću za prijevoz,  usluge i trgovinu, OIB 65955742940, Voloderska 32, 10360 Sesvete</derivirana_varijabla>
  </DomainObject.Predmet.ProtustrankaFormatedWithAdressOIB>
  <DomainObject.Predmet.ProtustrankaWithAdress>
    <izvorni_sadrzaj>VEGOMOD TRANSPORTI jednostavno društvo s ograničenom odgovornošću za prijevoz,  usluge i trgovinu Voloderska 32, 10360 Sesvete</izvorni_sadrzaj>
    <derivirana_varijabla naziv="DomainObject.Predmet.ProtustrankaWithAdress_1">VEGOMOD TRANSPORTI jednostavno društvo s ograničenom odgovornošću za prijevoz,  usluge i trgovinu Voloderska 32, 10360 Sesvete</derivirana_varijabla>
  </DomainObject.Predmet.ProtustrankaWithAdress>
  <DomainObject.Predmet.ProtustrankaWithAdressOIB>
    <izvorni_sadrzaj>VEGOMOD TRANSPORTI jednostavno društvo s ograničenom odgovornošću za prijevoz,  usluge i trgovinu, OIB 65955742940, Voloderska 32, 10360 Sesvete</izvorni_sadrzaj>
    <derivirana_varijabla naziv="DomainObject.Predmet.ProtustrankaWithAdressOIB_1">VEGOMOD TRANSPORTI jednostavno društvo s ograničenom odgovornošću za prijevoz,  usluge i trgovinu, OIB 65955742940, Voloderska 32, 10360 Sesvete</derivirana_varijabla>
  </DomainObject.Predmet.ProtustrankaWithAdressOIB>
  <DomainObject.Predmet.ProtustrankaNazivFormated>
    <izvorni_sadrzaj>VEGOMOD TRANSPORTI jednostavno društvo s ograničenom odgovornošću za prijevoz,  usluge i trgovinu</izvorni_sadrzaj>
    <derivirana_varijabla naziv="DomainObject.Predmet.ProtustrankaNazivFormated_1">VEGOMOD TRANSPORTI jednostavno društvo s ograničenom odgovornošću za prijevoz,  usluge i trgovinu</derivirana_varijabla>
  </DomainObject.Predmet.ProtustrankaNazivFormated>
  <DomainObject.Predmet.ProtustrankaNazivFormatedOIB>
    <izvorni_sadrzaj>VEGOMOD TRANSPORTI jednostavno društvo s ograničenom odgovornošću za prijevoz,  usluge i trgovinu, OIB 65955742940</izvorni_sadrzaj>
    <derivirana_varijabla naziv="DomainObject.Predmet.ProtustrankaNazivFormatedOIB_1">VEGOMOD TRANSPORTI jednostavno društvo s ograničenom odgovornošću za prijevoz,  usluge i trgovinu, OIB 65955742940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VEGOMOD TRANSPORTI jednostavno društvo s ograničenom odgovornošću za prijevoz,  usluge i trgovinu</item>
    </izvorni_sadrzaj>
    <derivirana_varijabla naziv="DomainObject.Predmet.ProtuStrankaListFormated_1">
      <item>VEGOMOD TRANSPORTI jednostavno društvo s ograničenom odgovornošću za prijevoz,  usluge i trgovinu</item>
    </derivirana_varijabla>
  </DomainObject.Predmet.ProtuStrankaListFormated>
  <DomainObject.Predmet.ProtuStrankaListFormatedOIB>
    <izvorni_sadrzaj>
      <item>VEGOMOD TRANSPORTI jednostavno društvo s ograničenom odgovornošću za prijevoz,  usluge i trgovinu, OIB 65955742940</item>
    </izvorni_sadrzaj>
    <derivirana_varijabla naziv="DomainObject.Predmet.ProtuStrankaListFormatedOIB_1">
      <item>VEGOMOD TRANSPORTI jednostavno društvo s ograničenom odgovornošću za prijevoz,  usluge i trgovinu, OIB 65955742940</item>
    </derivirana_varijabla>
  </DomainObject.Predmet.ProtuStrankaListFormatedOIB>
  <DomainObject.Predmet.ProtuStrankaListFormatedWithAdress>
    <izvorni_sadrzaj>
      <item>VEGOMOD TRANSPORTI jednostavno društvo s ograničenom odgovornošću za prijevoz,  usluge i trgovinu, Voloderska 32, 10360 Sesvete</item>
    </izvorni_sadrzaj>
    <derivirana_varijabla naziv="DomainObject.Predmet.ProtuStrankaListFormatedWithAdress_1">
      <item>VEGOMOD TRANSPORTI jednostavno društvo s ograničenom odgovornošću za prijevoz,  usluge i trgovinu, Voloderska 32, 10360 Sesvete</item>
    </derivirana_varijabla>
  </DomainObject.Predmet.ProtuStrankaListFormatedWithAdress>
  <DomainObject.Predmet.ProtuStrankaListFormatedWithAdressOIB>
    <izvorni_sadrzaj>
      <item>VEGOMOD TRANSPORTI jednostavno društvo s ograničenom odgovornošću za prijevoz,  usluge i trgovinu, OIB 65955742940, Voloderska 32, 10360 Sesvete</item>
    </izvorni_sadrzaj>
    <derivirana_varijabla naziv="DomainObject.Predmet.ProtuStrankaListFormatedWithAdressOIB_1">
      <item>VEGOMOD TRANSPORTI jednostavno društvo s ograničenom odgovornošću za prijevoz,  usluge i trgovinu, OIB 65955742940, Voloderska 32, 10360 Sesvete</item>
    </derivirana_varijabla>
  </DomainObject.Predmet.ProtuStrankaListFormatedWithAdressOIB>
  <DomainObject.Predmet.ProtuStrankaListNazivFormated>
    <izvorni_sadrzaj>
      <item>VEGOMOD TRANSPORTI jednostavno društvo s ograničenom odgovornošću za prijevoz,  usluge i trgovinu</item>
    </izvorni_sadrzaj>
    <derivirana_varijabla naziv="DomainObject.Predmet.ProtuStrankaListNazivFormated_1">
      <item>VEGOMOD TRANSPORTI jednostavno društvo s ograničenom odgovornošću za prijevoz,  usluge i trgovinu</item>
    </derivirana_varijabla>
  </DomainObject.Predmet.ProtuStrankaListNazivFormated>
  <DomainObject.Predmet.ProtuStrankaListNazivFormatedOIB>
    <izvorni_sadrzaj>
      <item>VEGOMOD TRANSPORTI jednostavno društvo s ograničenom odgovornošću za prijevoz,  usluge i trgovinu, OIB 65955742940</item>
    </izvorni_sadrzaj>
    <derivirana_varijabla naziv="DomainObject.Predmet.ProtuStrankaListNazivFormatedOIB_1">
      <item>VEGOMOD TRANSPORTI jednostavno društvo s ograničenom odgovornošću za prijevoz,  usluge i trgovinu, OIB 65955742940</item>
    </derivirana_varijabla>
  </DomainObject.Predmet.ProtuStrankaListNazivFormatedOIB>
  <DomainObject.Predmet.OstaliListFormated>
    <izvorni_sadrzaj>
      <item>Vedran Glavaš</item>
    </izvorni_sadrzaj>
    <derivirana_varijabla naziv="DomainObject.Predmet.OstaliListFormated_1">
      <item>Vedran Glavaš</item>
    </derivirana_varijabla>
  </DomainObject.Predmet.OstaliListFormated>
  <DomainObject.Predmet.OstaliListFormatedOIB>
    <izvorni_sadrzaj>
      <item>Vedran Glavaš, OIB 57515767798</item>
    </izvorni_sadrzaj>
    <derivirana_varijabla naziv="DomainObject.Predmet.OstaliListFormatedOIB_1">
      <item>Vedran Glavaš, OIB 57515767798</item>
    </derivirana_varijabla>
  </DomainObject.Predmet.OstaliListFormatedOIB>
  <DomainObject.Predmet.OstaliListFormatedWithAdress>
    <izvorni_sadrzaj>
      <item>Vedran Glavaš, Voloderska 32, 10360 Sesvete</item>
    </izvorni_sadrzaj>
    <derivirana_varijabla naziv="DomainObject.Predmet.OstaliListFormatedWithAdress_1">
      <item>Vedran Glavaš, Voloderska 32, 10360 Sesvete</item>
    </derivirana_varijabla>
  </DomainObject.Predmet.OstaliListFormatedWithAdress>
  <DomainObject.Predmet.OstaliListFormatedWithAdressOIB>
    <izvorni_sadrzaj>
      <item>Vedran Glavaš, OIB 57515767798, Voloderska 32, 10360 Sesvete</item>
    </izvorni_sadrzaj>
    <derivirana_varijabla naziv="DomainObject.Predmet.OstaliListFormatedWithAdressOIB_1">
      <item>Vedran Glavaš, OIB 57515767798, Voloderska 32, 10360 Sesvete</item>
    </derivirana_varijabla>
  </DomainObject.Predmet.OstaliListFormatedWithAdressOIB>
  <DomainObject.Predmet.OstaliListNazivFormated>
    <izvorni_sadrzaj>
      <item>Vedran Glavaš</item>
    </izvorni_sadrzaj>
    <derivirana_varijabla naziv="DomainObject.Predmet.OstaliListNazivFormated_1">
      <item>Vedran Glavaš</item>
    </derivirana_varijabla>
  </DomainObject.Predmet.OstaliListNazivFormated>
  <DomainObject.Predmet.OstaliListNazivFormatedOIB>
    <izvorni_sadrzaj>
      <item>Vedran Glavaš, OIB 57515767798</item>
    </izvorni_sadrzaj>
    <derivirana_varijabla naziv="DomainObject.Predmet.OstaliListNazivFormatedOIB_1">
      <item>Vedran Glavaš, OIB 57515767798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VEGOMOD TRANSPORTI jednostavno društvo s ograničenom odgovornošću za prijevoz,  usluge i trgovinu</izvorni_sadrzaj>
    <derivirana_varijabla naziv="DomainObject.Predmet.ProtustrankaIDrugi_1">VEGOMOD TRANSPORTI jednostavno društvo s ograničenom odgovornošću za prijevoz, 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VEGOMOD TRANSPORTI jednostavno društvo s ograničenom odgovornošću za prijevoz,  usluge i trgovinu, OIB 65955742940, Voloderska 32, 10360 Sesvete</izvorni_sadrzaj>
    <derivirana_varijabla naziv="DomainObject.Predmet.ProtustrankaIDrugiAdressOIB_1">VEGOMOD TRANSPORTI jednostavno društvo s ograničenom odgovornošću za prijevoz,  usluge i trgovinu, OIB 65955742940, Voloderska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VEGOMOD TRANSPORTI jednostavno društvo s ograničenom odgovornošću za prijevoz,  usluge i trgovinu</item>
      <item>Vedran Glavaš</item>
    </izvorni_sadrzaj>
    <derivirana_varijabla naziv="DomainObject.Predmet.SudioniciListNaziv_1">
      <item>FINA Regionalni centar Zagreb</item>
      <item>VEGOMOD TRANSPORTI jednostavno društvo s ograničenom odgovornošću za prijevoz,  usluge i trgovinu</item>
      <item>Vedran Glavaš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VEGOMOD TRANSPORTI jednostavno društvo s ograničenom odgovornošću za prijevoz,  usluge i trgovinu, OIB 65955742940, Voloderska 32,10360 Sesvete</item>
      <item>Vedran Glavaš, OIB 57515767798, Voloderska 32,10360 Sesvete</item>
    </izvorni_sadrzaj>
    <derivirana_varijabla naziv="DomainObject.Predmet.SudioniciListAdressOIB_1">
      <item>FINA Regionalni centar Zagreb, OIB 85821130368, Trg svibanjskih žrtava 1995. br. 1,10000 Zagreb</item>
      <item>VEGOMOD TRANSPORTI jednostavno društvo s ograničenom odgovornošću za prijevoz,  usluge i trgovinu, OIB 65955742940, Voloderska 32,10360 Sesvete</item>
      <item>Vedran Glavaš, OIB 57515767798, Voloderska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65955742940</item>
      <item>, OIB 57515767798</item>
    </izvorni_sadrzaj>
    <derivirana_varijabla naziv="DomainObject.Predmet.SudioniciListNazivOIB_1">
      <item>, OIB 85821130368</item>
      <item>, OIB 65955742940</item>
      <item>, OIB 57515767798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3039</properties:Characters>
  <properties:Lines>84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2016-04-27T12:04:00Z</dcterms:created>
  <dc:creator>gboljkovac</dc:creator>
  <cp:lastModifiedBy>Goranka Boljkovac</cp:lastModifiedBy>
  <cp:lastPrinted>2016-04-27T11:59:00Z</cp:lastPrinted>
  <dcterms:modified xmlns:xsi="http://www.w3.org/2001/XMLSchema-instance" xsi:type="dcterms:W3CDTF">2016-04-27T12:05:00Z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