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379" w14:paraId="5373379" w:rsidRDefault="003517B0" w:rsidP="00AC25FB" w:rsidR="00AC25FB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15  Sp</w:t>
      </w:r>
      <w:r w:rsidR="00AC25FB">
        <w:rPr>
          <w:b/>
        </w:rPr>
        <w:t>-</w:t>
      </w:r>
      <w:r w:rsidR="00660DC7">
        <w:rPr>
          <w:b/>
        </w:rPr>
        <w:t>20</w:t>
      </w:r>
      <w:r w:rsidR="00AC25FB">
        <w:rPr>
          <w:b/>
        </w:rPr>
        <w:t>/201</w:t>
      </w:r>
      <w:r>
        <w:rPr>
          <w:b/>
        </w:rPr>
        <w:t>6</w:t>
      </w:r>
      <w:r w:rsidR="00AC25FB">
        <w:rPr>
          <w:b/>
        </w:rPr>
        <w:t>-</w:t>
      </w:r>
      <w:r w:rsidR="00832E9C">
        <w:rPr>
          <w:b/>
        </w:rPr>
        <w:t>1</w:t>
      </w:r>
      <w:r w:rsidR="00660DC7">
        <w:rPr>
          <w:b/>
        </w:rPr>
        <w:t>5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</w:t>
      </w:r>
      <w:r w:rsidR="00EA4828">
        <w:t xml:space="preserve">višoj </w:t>
      </w:r>
      <w:r w:rsidR="00BA6C3A" w:rsidRPr="00C66F48">
        <w:t xml:space="preserve">sudskoj savjetnici </w:t>
      </w:r>
      <w:r w:rsidR="00EA4828">
        <w:t>Almi Mehmedović</w:t>
      </w:r>
      <w:r>
        <w:t xml:space="preserve">, </w:t>
      </w:r>
      <w:r w:rsidR="00660DC7">
        <w:t>u pravnoj stvari predlagatelja – potrošača DAMNJANA MITROVIĆ iz Bijelog Brda, Kralja Zvonimira 22, OIB: 00475832455, radi stečaja potrošača</w:t>
      </w:r>
      <w:r>
        <w:t xml:space="preserve">, izvan ročišta, dana </w:t>
      </w:r>
      <w:r w:rsidR="00660DC7">
        <w:t>28</w:t>
      </w:r>
      <w:r>
        <w:t xml:space="preserve">. </w:t>
      </w:r>
      <w:r w:rsidR="00832E9C">
        <w:t>kolovoza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</w:t>
      </w:r>
      <w:r w:rsidR="00DC3F53">
        <w:t>u</w:t>
      </w:r>
      <w:r w:rsidR="003517B0">
        <w:t xml:space="preserve"> – potrošač</w:t>
      </w:r>
      <w:r w:rsidR="00DC3F53">
        <w:t>u</w:t>
      </w:r>
      <w:r w:rsidR="003517B0">
        <w:t xml:space="preserve"> </w:t>
      </w:r>
      <w:r w:rsidR="003D56E6">
        <w:t>DAMNJANU MITROVIĆ iz Bijelog Brda, Kralja Zvonimira 22, OIB: 00475832455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FA2D57">
        <w:rPr>
          <w:b/>
          <w:u w:val="single"/>
        </w:rPr>
        <w:t>1</w:t>
      </w:r>
      <w:r w:rsidR="003517B0">
        <w:rPr>
          <w:b/>
          <w:u w:val="single"/>
        </w:rPr>
        <w:t>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EA4828" w:rsidP="00EA4828" w:rsidR="00EA4828">
      <w:pPr>
        <w:ind w:firstLine="708"/>
        <w:jc w:val="both"/>
      </w:pPr>
      <w:r>
        <w:t xml:space="preserve">Pristojbu ste dužni platiti u </w:t>
      </w:r>
      <w:r w:rsidRPr="00832E9C">
        <w:rPr>
          <w:u w:val="single"/>
        </w:rPr>
        <w:t>državnim biljezima</w:t>
      </w:r>
      <w:r>
        <w:t xml:space="preserve"> emisije Republike Hrvatske, te iste zalijepiti na poleđini ovog rješenja i dostaviti sudu.</w:t>
      </w:r>
    </w:p>
    <w:p w:rsidRDefault="00EA4828" w:rsidP="00EA4828" w:rsidR="00EA4828">
      <w:pPr>
        <w:ind w:firstLine="708"/>
        <w:jc w:val="both"/>
        <w:rPr>
          <w:b/>
          <w:u w:val="single"/>
        </w:rPr>
      </w:pPr>
    </w:p>
    <w:p w:rsidRDefault="00EA4828" w:rsidP="00EA4828" w:rsidR="00EA4828" w:rsidRPr="00475BAE">
      <w:pPr>
        <w:ind w:firstLine="708"/>
        <w:jc w:val="both"/>
      </w:pPr>
      <w:r w:rsidRPr="003D105C">
        <w:t>II</w:t>
      </w:r>
      <w:r>
        <w:tab/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832E9C">
        <w:t>2</w:t>
      </w:r>
      <w:r w:rsidR="00660DC7">
        <w:t>8</w:t>
      </w:r>
      <w:r w:rsidRPr="00F96763">
        <w:t xml:space="preserve">. </w:t>
      </w:r>
      <w:r w:rsidR="00832E9C">
        <w:t>kolovoza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EA4828" w:rsidP="00BA6C3A" w:rsidR="00BA6C3A" w:rsidRPr="00C85E22">
      <w:pPr>
        <w:ind w:left="5664"/>
        <w:jc w:val="center"/>
      </w:pPr>
      <w:r>
        <w:t xml:space="preserve">VIŠA </w:t>
      </w:r>
      <w:r w:rsidR="00BA6C3A" w:rsidRPr="00C85E22">
        <w:t>SUDSKA SAVJETNICA</w:t>
      </w:r>
    </w:p>
    <w:p w:rsidRDefault="00EA4828" w:rsidP="00BA6C3A" w:rsidR="00BA6C3A" w:rsidRPr="00C85E22">
      <w:pPr>
        <w:ind w:left="5664"/>
        <w:jc w:val="center"/>
      </w:pPr>
      <w:r>
        <w:t>ALMA MEHMEDOVIĆ</w:t>
      </w:r>
      <w:r w:rsidR="00EA2A4A">
        <w:t>, v.r.</w:t>
      </w:r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53619D" w:rsidP="0053619D" w:rsidR="0053619D" w:rsidRPr="00F96763">
      <w:pPr>
        <w:jc w:val="both"/>
      </w:pPr>
      <w:r w:rsidRPr="00F96763">
        <w:t xml:space="preserve">1. </w:t>
      </w:r>
      <w:r w:rsidR="00660DC7">
        <w:t>predlagatelju</w:t>
      </w:r>
    </w:p>
    <w:p w:rsidRDefault="0053619D" w:rsidP="0053619D" w:rsidR="0053619D" w:rsidRPr="0055346E">
      <w:pPr>
        <w:jc w:val="right"/>
      </w:pPr>
      <w:r w:rsidRPr="0055346E">
        <w:t>Za točnost otpravka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72" w:rsidR="009A1272">
      <w:r>
        <w:separator/>
      </w:r>
    </w:p>
  </w:endnote>
  <w:endnote w:id="0" w:type="continuationSeparator">
    <w:p w:rsidRDefault="009A1272" w:rsidR="009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72" w:rsidR="009A1272">
      <w:r>
        <w:separator/>
      </w:r>
    </w:p>
  </w:footnote>
  <w:footnote w:id="0" w:type="continuationSeparator">
    <w:p w:rsidRDefault="009A1272" w:rsidR="009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929C5"/>
    <w:rsid w:val="000A08E6"/>
    <w:rsid w:val="000A622A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301384"/>
    <w:rsid w:val="0030795D"/>
    <w:rsid w:val="00314832"/>
    <w:rsid w:val="00316E5F"/>
    <w:rsid w:val="00333C80"/>
    <w:rsid w:val="00344269"/>
    <w:rsid w:val="003517B0"/>
    <w:rsid w:val="00371DAB"/>
    <w:rsid w:val="0037402F"/>
    <w:rsid w:val="003B1288"/>
    <w:rsid w:val="003D56E6"/>
    <w:rsid w:val="003E556F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5F5EEB"/>
    <w:rsid w:val="00650536"/>
    <w:rsid w:val="00660DC7"/>
    <w:rsid w:val="00662B92"/>
    <w:rsid w:val="0068140E"/>
    <w:rsid w:val="006910D7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2E9C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F6F9B"/>
    <w:rsid w:val="00904036"/>
    <w:rsid w:val="00917667"/>
    <w:rsid w:val="00921EAF"/>
    <w:rsid w:val="00934728"/>
    <w:rsid w:val="0093519F"/>
    <w:rsid w:val="009724A7"/>
    <w:rsid w:val="009773B8"/>
    <w:rsid w:val="009A1272"/>
    <w:rsid w:val="009B0A42"/>
    <w:rsid w:val="009D772D"/>
    <w:rsid w:val="009E5BCA"/>
    <w:rsid w:val="00A10765"/>
    <w:rsid w:val="00A15A54"/>
    <w:rsid w:val="00A537C6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34B9"/>
    <w:rsid w:val="00BD669E"/>
    <w:rsid w:val="00BE3D7B"/>
    <w:rsid w:val="00BE4526"/>
    <w:rsid w:val="00BE5CA5"/>
    <w:rsid w:val="00BF6572"/>
    <w:rsid w:val="00BF68F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D7D07"/>
    <w:rsid w:val="00CF2019"/>
    <w:rsid w:val="00D1408C"/>
    <w:rsid w:val="00D21811"/>
    <w:rsid w:val="00D32E5D"/>
    <w:rsid w:val="00D60502"/>
    <w:rsid w:val="00D67E3A"/>
    <w:rsid w:val="00D70B74"/>
    <w:rsid w:val="00D7536E"/>
    <w:rsid w:val="00D811E9"/>
    <w:rsid w:val="00D8346A"/>
    <w:rsid w:val="00D91051"/>
    <w:rsid w:val="00D97662"/>
    <w:rsid w:val="00DA04A1"/>
    <w:rsid w:val="00DC3F53"/>
    <w:rsid w:val="00E047CC"/>
    <w:rsid w:val="00E31846"/>
    <w:rsid w:val="00E32E1E"/>
    <w:rsid w:val="00E3709F"/>
    <w:rsid w:val="00E50D7E"/>
    <w:rsid w:val="00E62532"/>
    <w:rsid w:val="00E71F63"/>
    <w:rsid w:val="00E766DB"/>
    <w:rsid w:val="00E80F91"/>
    <w:rsid w:val="00E84402"/>
    <w:rsid w:val="00E90252"/>
    <w:rsid w:val="00EA2A4A"/>
    <w:rsid w:val="00EA4828"/>
    <w:rsid w:val="00ED1D7E"/>
    <w:rsid w:val="00EE39C1"/>
    <w:rsid w:val="00EE7B9A"/>
    <w:rsid w:val="00F15595"/>
    <w:rsid w:val="00F23D73"/>
    <w:rsid w:val="00F34A36"/>
    <w:rsid w:val="00F4731A"/>
    <w:rsid w:val="00F5675F"/>
    <w:rsid w:val="00F575BE"/>
    <w:rsid w:val="00F649EF"/>
    <w:rsid w:val="00F8619B"/>
    <w:rsid w:val="00F96763"/>
    <w:rsid w:val="00FA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1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3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3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3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3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1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3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3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3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3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Damnjan Mitrović zastupanog po punomoćniku odvjetnica Sonja Šoštar</izvorni_sadrzaj>
    <derivirana_varijabla naziv="DomainObject.Predmet.StrankaFormated_1">  Damnjan Mitrović zastupanog po punomoćniku odvjetnica Sonja Šoštar</derivirana_varijabla>
  </DomainObject.Predmet.StrankaFormated>
  <DomainObject.Predmet.StrankaFormatedOIB>
    <izvorni_sadrzaj>  Damnjan Mitrović, OIB 00475832455 zastupanog po punomoćniku odvjetnica Sonja Šoštar</izvorni_sadrzaj>
    <derivirana_varijabla naziv="DomainObject.Predmet.StrankaFormatedOIB_1">  Damnjan Mitrović, OIB 00475832455 zastupanog po punomoćniku odvjetnica Sonja Šoštar</derivirana_varijabla>
  </DomainObject.Predmet.StrankaFormatedOIB>
  <DomainObject.Predmet.StrankaFormatedWithAdress>
    <izvorni_sadrzaj> Damnjan Mitrović, Kralja Zvonimira 22, 31204 Bijelo Brdo zastupanog po punomoćniku odvjetnica Sonja Šoštar</izvorni_sadrzaj>
    <derivirana_varijabla naziv="DomainObject.Predmet.StrankaFormatedWithAdress_1"> Damnjan Mitrović, Kralja Zvonimira 22, 31204 Bijelo Brdo zastupanog po punomoćniku odvjetnica Sonja Šoštar</derivirana_varijabla>
  </DomainObject.Predmet.StrankaFormatedWithAdress>
  <DomainObject.Predmet.StrankaFormatedWithAdressOIB>
    <izvorni_sadrzaj> Damnjan Mitrović, OIB 00475832455, Kralja Zvonimira 22, 31204 Bijelo Brdo zastupanog po punomoćniku odvjetnica Sonja Šoštar</izvorni_sadrzaj>
    <derivirana_varijabla naziv="DomainObject.Predmet.StrankaFormatedWithAdressOIB_1"> Damnjan Mitrović, OIB 00475832455, Kralja Zvonimira 22, 31204 Bijelo Brdo zastupanog po punomoćniku odvjetnica Sonja Šoštar</derivirana_varijabla>
  </DomainObject.Predmet.StrankaFormatedWithAdressOIB>
  <DomainObject.Predmet.StrankaWithAdress>
    <izvorni_sadrzaj>Damnjan Mitrović Kralja Zvonimira 22,31204 Bijelo Brdo</izvorni_sadrzaj>
    <derivirana_varijabla naziv="DomainObject.Predmet.StrankaWithAdress_1">Damnjan Mitrović Kralja Zvonimira 22,31204 Bijelo Brdo</derivirana_varijabla>
  </DomainObject.Predmet.StrankaWithAdress>
  <DomainObject.Predmet.StrankaWithAdressOIB>
    <izvorni_sadrzaj>Damnjan Mitrović, OIB 00475832455, Kralja Zvonimira 22,31204 Bijelo Brdo</izvorni_sadrzaj>
    <derivirana_varijabla naziv="DomainObject.Predmet.StrankaWithAdressOIB_1">Damnjan Mitrović, OIB 00475832455, Kralja Zvonimira 22,31204 Bijelo Brdo</derivirana_varijabla>
  </DomainObject.Predmet.StrankaWithAdressOIB>
  <DomainObject.Predmet.StrankaNazivFormated>
    <izvorni_sadrzaj>Damnjan Mitrović</izvorni_sadrzaj>
    <derivirana_varijabla naziv="DomainObject.Predmet.StrankaNazivFormated_1">Damnjan Mitrović</derivirana_varijabla>
  </DomainObject.Predmet.StrankaNazivFormated>
  <DomainObject.Predmet.StrankaNazivFormatedOIB>
    <izvorni_sadrzaj>Damnjan Mitrović, OIB 00475832455</izvorni_sadrzaj>
    <derivirana_varijabla naziv="DomainObject.Predmet.StrankaNazivFormatedOIB_1">Damnjan Mitrović, OIB 00475832455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Damnjan Mitrović zastupanog po punomoćniku odvjetnica Sonja Šoštar</item>
    </izvorni_sadrzaj>
    <derivirana_varijabla naziv="DomainObject.Predmet.StrankaListFormated_1">
      <item>Damnjan Mitrović zastupanog po punomoćniku odvjetnica Sonja Šoštar</item>
    </derivirana_varijabla>
  </DomainObject.Predmet.StrankaListFormated>
  <DomainObject.Predmet.StrankaListFormatedOIB>
    <izvorni_sadrzaj>
      <item>Damnjan Mitrović, OIB 00475832455 zastupanog po punomoćniku odvjetnica Sonja Šoštar</item>
    </izvorni_sadrzaj>
    <derivirana_varijabla naziv="DomainObject.Predmet.StrankaListFormatedOIB_1">
      <item>Damnjan Mitrović, OIB 00475832455 zastupanog po punomoćniku odvjetnica Sonja Šoštar</item>
    </derivirana_varijabla>
  </DomainObject.Predmet.StrankaListFormatedOIB>
  <DomainObject.Predmet.StrankaListFormatedWithAdress>
    <izvorni_sadrzaj>
      <item>Damnjan Mitrović, Kralja Zvonimira 22, 31204 Bijelo Brdo zastupanog po punomoćniku odvjetnica Sonja Šoštar</item>
    </izvorni_sadrzaj>
    <derivirana_varijabla naziv="DomainObject.Predmet.StrankaListFormatedWithAdress_1">
      <item>Damnjan Mitrović, Kralja Zvonimira 22, 31204 Bijelo Brdo zastupanog po punomoćniku odvjetnica Sonja Šoštar</item>
    </derivirana_varijabla>
  </DomainObject.Predmet.StrankaListFormatedWithAdress>
  <DomainObject.Predmet.StrankaListFormatedWithAdressOIB>
    <izvorni_sadrzaj>
      <item>Damnjan Mitrović, OIB 00475832455, Kralja Zvonimira 22, 31204 Bijelo Brdo zastupanog po punomoćniku odvjetnica Sonja Šoštar</item>
    </izvorni_sadrzaj>
    <derivirana_varijabla naziv="DomainObject.Predmet.StrankaListFormatedWithAdressOIB_1">
      <item>Damnjan Mitrović, OIB 00475832455, Kralja Zvonimira 22, 31204 Bijelo Brdo zastupanog po punomoćniku odvjetnica Sonja Šoštar</item>
    </derivirana_varijabla>
  </DomainObject.Predmet.StrankaListFormatedWithAdressOIB>
  <DomainObject.Predmet.StrankaListNazivFormated>
    <izvorni_sadrzaj>
      <item>Damnjan Mitrović</item>
    </izvorni_sadrzaj>
    <derivirana_varijabla naziv="DomainObject.Predmet.StrankaListNazivFormated_1">
      <item>Damnjan Mitrović</item>
    </derivirana_varijabla>
  </DomainObject.Predmet.StrankaListNazivFormated>
  <DomainObject.Predmet.StrankaListNazivFormatedOIB>
    <izvorni_sadrzaj>
      <item>Damnjan Mitrović, OIB 00475832455</item>
    </izvorni_sadrzaj>
    <derivirana_varijabla naziv="DomainObject.Predmet.StrankaListNazivFormatedOIB_1">
      <item>Damnjan Mitrović, OIB 00475832455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</item>
      <item>RAIFFEISEN BANK d.d.</item>
      <item>ČVORKOVAC d.o.o.</item>
      <item>ČVORKOVAC VODNE USLUGE d.o.o.</item>
      <item>HRVATSKA RADIO TELEVIZIJA</item>
      <item>odvjetnica Sonja Šoštar punomoćnik sudionika u postupku Damnjan Mitrović</item>
    </izvorni_sadrzaj>
    <derivirana_varijabla naziv="DomainObject.Predmet.OstaliListFormated_1">
      <item>EOS MATRIX d.o.o.</item>
      <item>RAIFFEISEN BANK d.d.</item>
      <item>ČVORKOVAC d.o.o.</item>
      <item>ČVORKOVAC VODNE USLUGE d.o.o.</item>
      <item>HRVATSKA RADIO TELEVIZIJA</item>
      <item>odvjetnica Sonja Šoštar punomoćnik sudionika u postupku Damnjan Mitrović</item>
    </derivirana_varijabla>
  </DomainObject.Predmet.OstaliListFormated>
  <DomainObject.Predmet.OstaliListFormatedOIB>
    <izvorni_sadrzaj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 punomoćnik sudionika u postupku Damnjan Mitrović</item>
    </izvorni_sadrzaj>
    <derivirana_varijabla naziv="DomainObject.Predmet.OstaliListFormatedOIB_1"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 punomoćnik sudionika u postupku Damnjan Mitrović</item>
    </derivirana_varijabla>
  </DomainObject.Predmet.OstaliListFormatedOIB>
  <DomainObject.Predmet.OstaliListFormatedWithAdress>
    <izvorni_sadrzaj>
      <item>EOS MATRIX d.o.o., Horvatova 82, 10000 Zagreb</item>
      <item>RAIFFEISEN BANK d.d., Petrinjska 59, 10000 Zagreb</item>
      <item>ČVORKOVAC d.o.o., Bana J. Jelačića 12, 31226 Dalj</item>
      <item>ČVORKOVAC VODNE USLUGE d.o.o., Bana Josipa Jelačića 12, 31226 Dalj</item>
      <item>HRVATSKA RADIO TELEVIZIJA, Prisavlje 3, 10000 Zagreb</item>
      <item>odvjetnica Sonja Šoštar punomoćnik sudionika u postupku Damnjan Mitrović</item>
    </izvorni_sadrzaj>
    <derivirana_varijabla naziv="DomainObject.Predmet.OstaliListFormatedWithAdress_1">
      <item>EOS MATRIX d.o.o., Horvatova 82, 10000 Zagreb</item>
      <item>RAIFFEISEN BANK d.d., Petrinjska 59, 10000 Zagreb</item>
      <item>ČVORKOVAC d.o.o., Bana J. Jelačića 12, 31226 Dalj</item>
      <item>ČVORKOVAC VODNE USLUGE d.o.o., Bana Josipa Jelačića 12, 31226 Dalj</item>
      <item>HRVATSKA RADIO TELEVIZIJA, Prisavlje 3, 10000 Zagreb</item>
      <item>odvjetnica Sonja Šoštar punomoćnik sudionika u postupku Damnjan Mitrović</item>
    </derivirana_varijabla>
  </DomainObject.Predmet.OstaliListFormatedWithAdress>
  <DomainObject.Predmet.OstaliListFormatedWithAdressOIB>
    <izvorni_sadrzaj>
      <item>EOS MATRIX d.o.o., OIB 76674680107, Horvatova 82, 10000 Zagreb</item>
      <item>RAIFFEISEN BANK d.d., OIB 53056966535, Petrinjska 59, 10000 Zagreb</item>
      <item>ČVORKOVAC d.o.o., OIB 99894441383, Bana J. Jelačića 12, 31226 Dalj</item>
      <item>ČVORKOVAC VODNE USLUGE d.o.o., OIB 94846666970, Bana Josipa Jelačića 12, 31226 Dalj</item>
      <item>HRVATSKA RADIO TELEVIZIJA, OIB 68419124305, Prisavlje 3, 10000 Zagreb</item>
      <item>odvjetnica Sonja Šoštar punomoćnik sudionika u postupku Damnjan Mitrović</item>
    </izvorni_sadrzaj>
    <derivirana_varijabla naziv="DomainObject.Predmet.OstaliListFormatedWithAdressOIB_1">
      <item>EOS MATRIX d.o.o., OIB 76674680107, Horvatova 82, 10000 Zagreb</item>
      <item>RAIFFEISEN BANK d.d., OIB 53056966535, Petrinjska 59, 10000 Zagreb</item>
      <item>ČVORKOVAC d.o.o., OIB 99894441383, Bana J. Jelačića 12, 31226 Dalj</item>
      <item>ČVORKOVAC VODNE USLUGE d.o.o., OIB 94846666970, Bana Josipa Jelačića 12, 31226 Dalj</item>
      <item>HRVATSKA RADIO TELEVIZIJA, OIB 68419124305, Prisavlje 3, 10000 Zagreb</item>
      <item>odvjetnica Sonja Šoštar punomoćnik sudionika u postupku Damnjan Mitrović</item>
    </derivirana_varijabla>
  </DomainObject.Predmet.OstaliListFormatedWithAdressOIB>
  <DomainObject.Predmet.OstaliListNazivFormated>
    <izvorni_sadrzaj>
      <item>EOS MATRIX d.o.o.</item>
      <item>RAIFFEISEN BANK d.d.</item>
      <item>ČVORKOVAC d.o.o.</item>
      <item>ČVORKOVAC VODNE USLUGE d.o.o.</item>
      <item>HRVATSKA RADIO TELEVIZIJA</item>
      <item>odvjetnica Sonja Šoštar</item>
    </izvorni_sadrzaj>
    <derivirana_varijabla naziv="DomainObject.Predmet.OstaliListNazivFormated_1">
      <item>EOS MATRIX d.o.o.</item>
      <item>RAIFFEISEN BANK d.d.</item>
      <item>ČVORKOVAC d.o.o.</item>
      <item>ČVORKOVAC VODNE USLUGE d.o.o.</item>
      <item>HRVATSKA RADIO TELEVIZIJA</item>
      <item>odvjetnica Sonja Šoštar</item>
    </derivirana_varijabla>
  </DomainObject.Predmet.OstaliListNazivFormated>
  <DomainObject.Predmet.OstaliListNazivFormatedOIB>
    <izvorni_sadrzaj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</item>
    </izvorni_sadrzaj>
    <derivirana_varijabla naziv="DomainObject.Predmet.OstaliListNazivFormatedOIB_1"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Damnjan Mitrović</izvorni_sadrzaj>
    <derivirana_varijabla naziv="DomainObject.Predmet.StrankaIDrugi_1">Damnjan Mitrović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Damnjan Mitrović, OIB 00475832455, Kralja Zvonimira 22, 31204 Bijelo Brdo</izvorni_sadrzaj>
    <derivirana_varijabla naziv="DomainObject.Predmet.StrankaIDrugiAdressOIB_1">Damnjan Mitrović, OIB 00475832455, Kralja Zvonimira 22, 31204 Bijelo Brdo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>14. srpnja 2017.</izvorni_sadrzaj>
    <derivirana_varijabla naziv="DomainObject.Predmet.OdlukaRjesenje.DatumPravomocnosti_1">14. srpnja 2017.</derivirana_varijabla>
  </DomainObject.Predmet.OdlukaRjesenje.DatumPravomocnosti>
  <DomainObject.Predmet.OdlukaRjesenje.Oznaka>
    <izvorni_sadrzaj>Sp-20/2016-14</izvorni_sadrzaj>
    <derivirana_varijabla naziv="DomainObject.Predmet.OdlukaRjesenje.Oznaka_1">Sp-20/2016-14</derivirana_varijabla>
  </DomainObject.Predmet.OdlukaRjesenje.Oznaka>
  <DomainObject.Predmet.SudioniciListNaziv>
    <izvorni_sadrzaj>
      <item>Damnjan Mitrović</item>
      <item>EOS MATRIX d.o.o.</item>
      <item>RAIFFEISEN BANK d.d.</item>
      <item>ČVORKOVAC d.o.o.</item>
      <item>ČVORKOVAC VODNE USLUGE d.o.o.</item>
      <item>HRVATSKA RADIO TELEVIZIJA</item>
      <item>odvjetnica Sonja Šoštar</item>
    </izvorni_sadrzaj>
    <derivirana_varijabla naziv="DomainObject.Predmet.SudioniciListNaziv_1">
      <item>Damnjan Mitrović</item>
      <item>EOS MATRIX d.o.o.</item>
      <item>RAIFFEISEN BANK d.d.</item>
      <item>ČVORKOVAC d.o.o.</item>
      <item>ČVORKOVAC VODNE USLUGE d.o.o.</item>
      <item>HRVATSKA RADIO TELEVIZIJA</item>
      <item>odvjetnica Sonja Šoštar</item>
    </derivirana_varijabla>
  </DomainObject.Predmet.SudioniciListNaziv>
  <DomainObject.Predmet.SudioniciListAdressOIB>
    <izvorni_sadrzaj>
      <item>Damnjan Mitrović, OIB 00475832455, Kralja Zvonimira 22,31204 Bijelo Brdo</item>
      <item>EOS MATRIX d.o.o., OIB 76674680107, Horvatova 82,10000 Zagreb</item>
      <item>RAIFFEISEN BANK d.d., OIB 53056966535, Petrinjska 59,10000 Zagreb</item>
      <item>ČVORKOVAC d.o.o., OIB 99894441383, Bana J. Jelačića 12,31226 Dalj</item>
      <item>ČVORKOVAC VODNE USLUGE d.o.o., OIB 94846666970, Bana Josipa Jelačića 12,31226 Dalj</item>
      <item>HRVATSKA RADIO TELEVIZIJA, OIB 68419124305, Prisavlje 3,10000 Zagreb</item>
      <item>odvjetnica Sonja Šoštar</item>
    </izvorni_sadrzaj>
    <derivirana_varijabla naziv="DomainObject.Predmet.SudioniciListAdressOIB_1">
      <item>Damnjan Mitrović, OIB 00475832455, Kralja Zvonimira 22,31204 Bijelo Brdo</item>
      <item>EOS MATRIX d.o.o., OIB 76674680107, Horvatova 82,10000 Zagreb</item>
      <item>RAIFFEISEN BANK d.d., OIB 53056966535, Petrinjska 59,10000 Zagreb</item>
      <item>ČVORKOVAC d.o.o., OIB 99894441383, Bana J. Jelačića 12,31226 Dalj</item>
      <item>ČVORKOVAC VODNE USLUGE d.o.o., OIB 94846666970, Bana Josipa Jelačića 12,31226 Dalj</item>
      <item>HRVATSKA RADIO TELEVIZIJA, OIB 68419124305, Prisavlje 3,10000 Zagreb</item>
      <item>odvjetnica Sonja Šoštar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00475832455</item>
      <item>, OIB 76674680107</item>
      <item>, OIB 53056966535</item>
      <item>, OIB 99894441383</item>
      <item>, OIB 94846666970</item>
      <item>, OIB 68419124305</item>
      <item>, OIB null</item>
    </izvorni_sadrzaj>
    <derivirana_varijabla naziv="DomainObject.Predmet.SudioniciListNazivOIB_1">
      <item>, OIB 00475832455</item>
      <item>, OIB 76674680107</item>
      <item>, OIB 53056966535</item>
      <item>, OIB 99894441383</item>
      <item>, OIB 94846666970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1262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2017-08-28T08:24:00Z</dcterms:created>
  <dc:creator>liscicd</dc:creator>
  <cp:lastModifiedBy>Tonkica Topić</cp:lastModifiedBy>
  <cp:lastPrinted>2017-08-25T07:54:00Z</cp:lastPrinted>
  <dcterms:modified xmlns:xsi="http://www.w3.org/2001/XMLSchema-instance" xsi:type="dcterms:W3CDTF">2017-08-28T08:25:00Z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