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52dc" w14:paraId="67a52dc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9B53DE">
        <w:rPr>
          <w:rFonts w:hAnsi="Times New Roman" w:ascii="Times New Roman"/>
          <w:szCs w:val="24"/>
          <w:lang w:val="hr-HR"/>
        </w:rPr>
        <w:t>1873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9B53DE">
        <w:rPr>
          <w:rFonts w:hAnsi="Times New Roman" w:ascii="Times New Roman"/>
          <w:szCs w:val="24"/>
        </w:rPr>
        <w:t>FILMSKO GLAZBENA UDRUGA "ZADNJA STANICA PREČKO", Zagreb, Tijardovićeva 8, OIB: 50205975635</w:t>
      </w:r>
      <w:r w:rsidR="00A062CB" w:rsidRPr="003F239F">
        <w:rPr>
          <w:rFonts w:hAnsi="Times New Roman" w:ascii="Times New Roman"/>
          <w:szCs w:val="24"/>
          <w:lang w:val="hr-HR"/>
        </w:rPr>
        <w:t xml:space="preserve">, dana </w:t>
      </w:r>
      <w:r w:rsidR="009B53DE">
        <w:rPr>
          <w:rFonts w:hAnsi="Times New Roman" w:ascii="Times New Roman"/>
          <w:szCs w:val="24"/>
          <w:lang w:val="hr-HR"/>
        </w:rPr>
        <w:t>8</w:t>
      </w:r>
      <w:r w:rsidR="00D933A3">
        <w:rPr>
          <w:rFonts w:hAnsi="Times New Roman" w:ascii="Times New Roman"/>
          <w:szCs w:val="24"/>
          <w:lang w:val="hr-HR"/>
        </w:rPr>
        <w:t>. studenoga</w:t>
      </w:r>
      <w:r w:rsidR="00A062CB" w:rsidRPr="003F239F">
        <w:rPr>
          <w:rFonts w:hAnsi="Times New Roman" w:ascii="Times New Roman"/>
          <w:szCs w:val="24"/>
          <w:lang w:val="hr-HR"/>
        </w:rPr>
        <w:t xml:space="preserve">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654EE0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9B53DE">
        <w:rPr>
          <w:rFonts w:hAnsi="Times New Roman" w:ascii="Times New Roman"/>
          <w:szCs w:val="24"/>
        </w:rPr>
        <w:t>FILMSKO GLAZBENA UDRUGA "ZADNJA STANICA PREČKO", Zagreb, Tijardovićeva 8, OIB: 50205975635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9B53DE">
        <w:rPr>
          <w:rFonts w:hAnsi="Times New Roman" w:ascii="Times New Roman"/>
          <w:szCs w:val="24"/>
        </w:rPr>
        <w:t>FILMSKO GLAZBENA UDRUGA "ZADNJA STANICA PREČKO", Zagreb, Tijardovićeva 8, OIB: 50205975635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9B53DE">
        <w:rPr>
          <w:rFonts w:hAnsi="Times New Roman" w:ascii="Times New Roman"/>
          <w:szCs w:val="24"/>
          <w:lang w:val="hr-HR"/>
        </w:rPr>
        <w:t>24.401,04</w:t>
      </w:r>
      <w:r w:rsidR="00D933A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9B53DE">
        <w:rPr>
          <w:rFonts w:hAnsi="Times New Roman" w:ascii="Times New Roman"/>
          <w:szCs w:val="24"/>
          <w:lang w:val="hr-HR"/>
        </w:rPr>
        <w:t>8</w:t>
      </w:r>
      <w:r w:rsidR="00D933A3">
        <w:rPr>
          <w:rFonts w:hAnsi="Times New Roman" w:ascii="Times New Roman"/>
          <w:szCs w:val="24"/>
          <w:lang w:val="hr-HR"/>
        </w:rPr>
        <w:t>. studenoga</w:t>
      </w:r>
      <w:r w:rsidR="00763E7A">
        <w:rPr>
          <w:rFonts w:hAnsi="Times New Roman" w:ascii="Times New Roman"/>
          <w:szCs w:val="24"/>
          <w:lang w:val="hr-HR"/>
        </w:rPr>
        <w:t xml:space="preserve">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41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9B53DE">
      <w:rPr>
        <w:rFonts w:hAnsi="Times New Roman" w:ascii="Times New Roman"/>
        <w:lang w:val="hr-HR"/>
      </w:rPr>
      <w:t>1873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178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A41C8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A7E33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4EE0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B53DE"/>
    <w:rsid w:val="009F61CF"/>
    <w:rsid w:val="00A012CD"/>
    <w:rsid w:val="00A02D13"/>
    <w:rsid w:val="00A062CB"/>
    <w:rsid w:val="00A078C4"/>
    <w:rsid w:val="00A103D4"/>
    <w:rsid w:val="00A1567F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33A3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4E3F"/>
    <w:rsid w:val="00F574E1"/>
    <w:rsid w:val="00F62A72"/>
    <w:rsid w:val="00F667BC"/>
    <w:rsid w:val="00F921E7"/>
    <w:rsid w:val="00F94D46"/>
    <w:rsid w:val="00FA65B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1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1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1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1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1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1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1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1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St-1873/2017</izvorni_sadrzaj>
    <derivirana_varijabla naziv="DomainObject.Predmet.OznakaBroj_1">St-1873/2017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FILMSKO GLAZBENA UDRUGA ZADNJA STANICA PREČKO</izvorni_sadrzaj>
    <derivirana_varijabla naziv="DomainObject.Predmet.ProtustrankaFormated_1">  FILMSKO GLAZBENA UDRUGA ZADNJA STANICA PREČKO</derivirana_varijabla>
  </DomainObject.Predmet.ProtustrankaFormated>
  <DomainObject.Predmet.ProtustrankaFormatedOIB>
    <izvorni_sadrzaj>  FILMSKO GLAZBENA UDRUGA ZADNJA STANICA PREČKO, OIB 50205975635</izvorni_sadrzaj>
    <derivirana_varijabla naziv="DomainObject.Predmet.ProtustrankaFormatedOIB_1">  FILMSKO GLAZBENA UDRUGA ZADNJA STANICA PREČKO, OIB 50205975635</derivirana_varijabla>
  </DomainObject.Predmet.ProtustrankaFormatedOIB>
  <DomainObject.Predmet.ProtustrankaFormatedWithAdress>
    <izvorni_sadrzaj> FILMSKO GLAZBENA UDRUGA ZADNJA STANICA PREČKO, Tijardovićeva 8, 10000 Zagreb</izvorni_sadrzaj>
    <derivirana_varijabla naziv="DomainObject.Predmet.ProtustrankaFormatedWithAdress_1"> FILMSKO GLAZBENA UDRUGA ZADNJA STANICA PREČKO, Tijardovićeva 8, 10000 Zagreb</derivirana_varijabla>
  </DomainObject.Predmet.ProtustrankaFormatedWithAdress>
  <DomainObject.Predmet.ProtustrankaFormatedWithAdressOIB>
    <izvorni_sadrzaj> FILMSKO GLAZBENA UDRUGA ZADNJA STANICA PREČKO, OIB 50205975635, Tijardovićeva 8, 10000 Zagreb</izvorni_sadrzaj>
    <derivirana_varijabla naziv="DomainObject.Predmet.ProtustrankaFormatedWithAdressOIB_1"> FILMSKO GLAZBENA UDRUGA ZADNJA STANICA PREČKO, OIB 50205975635, Tijardovićeva 8, 10000 Zagreb</derivirana_varijabla>
  </DomainObject.Predmet.ProtustrankaFormatedWithAdressOIB>
  <DomainObject.Predmet.ProtustrankaWithAdress>
    <izvorni_sadrzaj>FILMSKO GLAZBENA UDRUGA ZADNJA STANICA PREČKO Tijardovićeva 8, 10000 Zagreb</izvorni_sadrzaj>
    <derivirana_varijabla naziv="DomainObject.Predmet.ProtustrankaWithAdress_1">FILMSKO GLAZBENA UDRUGA ZADNJA STANICA PREČKO Tijardovićeva 8, 10000 Zagreb</derivirana_varijabla>
  </DomainObject.Predmet.ProtustrankaWithAdress>
  <DomainObject.Predmet.ProtustrankaWithAdressOIB>
    <izvorni_sadrzaj>FILMSKO GLAZBENA UDRUGA ZADNJA STANICA PREČKO, OIB 50205975635, Tijardovićeva 8, 10000 Zagreb</izvorni_sadrzaj>
    <derivirana_varijabla naziv="DomainObject.Predmet.ProtustrankaWithAdressOIB_1">FILMSKO GLAZBENA UDRUGA ZADNJA STANICA PREČKO, OIB 50205975635, Tijardovićeva 8, 10000 Zagreb</derivirana_varijabla>
  </DomainObject.Predmet.ProtustrankaWithAdressOIB>
  <DomainObject.Predmet.ProtustrankaNazivFormated>
    <izvorni_sadrzaj>FILMSKO GLAZBENA UDRUGA ZADNJA STANICA PREČKO</izvorni_sadrzaj>
    <derivirana_varijabla naziv="DomainObject.Predmet.ProtustrankaNazivFormated_1">FILMSKO GLAZBENA UDRUGA ZADNJA STANICA PREČKO</derivirana_varijabla>
  </DomainObject.Predmet.ProtustrankaNazivFormated>
  <DomainObject.Predmet.ProtustrankaNazivFormatedOIB>
    <izvorni_sadrzaj>FILMSKO GLAZBENA UDRUGA ZADNJA STANICA PREČKO, OIB 50205975635</izvorni_sadrzaj>
    <derivirana_varijabla naziv="DomainObject.Predmet.ProtustrankaNazivFormatedOIB_1">FILMSKO GLAZBENA UDRUGA ZADNJA STANICA PREČKO, OIB 50205975635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FILMSKO GLAZBENA UDRUGA ZADNJA STANICA PREČKO</item>
    </izvorni_sadrzaj>
    <derivirana_varijabla naziv="DomainObject.Predmet.ProtuStrankaListFormated_1">
      <item>FILMSKO GLAZBENA UDRUGA ZADNJA STANICA PREČKO</item>
    </derivirana_varijabla>
  </DomainObject.Predmet.ProtuStrankaListFormated>
  <DomainObject.Predmet.ProtuStrankaListFormatedOIB>
    <izvorni_sadrzaj>
      <item>FILMSKO GLAZBENA UDRUGA ZADNJA STANICA PREČKO, OIB 50205975635</item>
    </izvorni_sadrzaj>
    <derivirana_varijabla naziv="DomainObject.Predmet.ProtuStrankaListFormatedOIB_1">
      <item>FILMSKO GLAZBENA UDRUGA ZADNJA STANICA PREČKO, OIB 50205975635</item>
    </derivirana_varijabla>
  </DomainObject.Predmet.ProtuStrankaListFormatedOIB>
  <DomainObject.Predmet.ProtuStrankaListFormatedWithAdress>
    <izvorni_sadrzaj>
      <item>FILMSKO GLAZBENA UDRUGA ZADNJA STANICA PREČKO, Tijardovićeva 8, 10000 Zagreb</item>
    </izvorni_sadrzaj>
    <derivirana_varijabla naziv="DomainObject.Predmet.ProtuStrankaListFormatedWithAdress_1">
      <item>FILMSKO GLAZBENA UDRUGA ZADNJA STANICA PREČKO, Tijardovićeva 8, 10000 Zagreb</item>
    </derivirana_varijabla>
  </DomainObject.Predmet.ProtuStrankaListFormatedWithAdress>
  <DomainObject.Predmet.ProtuStrankaListFormatedWithAdressOIB>
    <izvorni_sadrzaj>
      <item>FILMSKO GLAZBENA UDRUGA ZADNJA STANICA PREČKO, OIB 50205975635, Tijardovićeva 8, 10000 Zagreb</item>
    </izvorni_sadrzaj>
    <derivirana_varijabla naziv="DomainObject.Predmet.ProtuStrankaListFormatedWithAdressOIB_1">
      <item>FILMSKO GLAZBENA UDRUGA ZADNJA STANICA PREČKO, OIB 50205975635, Tijardovićeva 8, 10000 Zagreb</item>
    </derivirana_varijabla>
  </DomainObject.Predmet.ProtuStrankaListFormatedWithAdressOIB>
  <DomainObject.Predmet.ProtuStrankaListNazivFormated>
    <izvorni_sadrzaj>
      <item>FILMSKO GLAZBENA UDRUGA ZADNJA STANICA PREČKO</item>
    </izvorni_sadrzaj>
    <derivirana_varijabla naziv="DomainObject.Predmet.ProtuStrankaListNazivFormated_1">
      <item>FILMSKO GLAZBENA UDRUGA ZADNJA STANICA PREČKO</item>
    </derivirana_varijabla>
  </DomainObject.Predmet.ProtuStrankaListNazivFormated>
  <DomainObject.Predmet.ProtuStrankaListNazivFormatedOIB>
    <izvorni_sadrzaj>
      <item>FILMSKO GLAZBENA UDRUGA ZADNJA STANICA PREČKO, OIB 50205975635</item>
    </izvorni_sadrzaj>
    <derivirana_varijabla naziv="DomainObject.Predmet.ProtuStrankaListNazivFormatedOIB_1">
      <item>FILMSKO GLAZBENA UDRUGA ZADNJA STANICA PREČKO, OIB 50205975635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FILMSKO GLAZBENA UDRUGA ZADNJA STANICA PREČKO</izvorni_sadrzaj>
    <derivirana_varijabla naziv="DomainObject.Predmet.ProtustrankaIDrugi_1">FILMSKO GLAZBENA UDRUGA ZADNJA STANICA PREČKO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FILMSKO GLAZBENA UDRUGA ZADNJA STANICA PREČKO, OIB 50205975635, Tijardovićeva 8, 10000 Zagreb</izvorni_sadrzaj>
    <derivirana_varijabla naziv="DomainObject.Predmet.ProtustrankaIDrugiAdressOIB_1">FILMSKO GLAZBENA UDRUGA ZADNJA STANICA PREČKO, OIB 50205975635, Tijardovićeva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FILMSKO GLAZBENA UDRUGA ZADNJA STANICA PREČKO</item>
      <item>FINA Regionalni centar Zagreb</item>
    </izvorni_sadrzaj>
    <derivirana_varijabla naziv="DomainObject.Predmet.SudioniciListNaziv_1">
      <item>FILMSKO GLAZBENA UDRUGA ZADNJA STANICA PREČKO</item>
      <item>FINA Regionalni centar Zagreb</item>
    </derivirana_varijabla>
  </DomainObject.Predmet.SudioniciListNaziv>
  <DomainObject.Predmet.SudioniciListAdressOIB>
    <izvorni_sadrzaj>
      <item>FILMSKO GLAZBENA UDRUGA ZADNJA STANICA PREČKO, OIB 50205975635, Tijardovićeva 8,10000 Zagreb</item>
      <item>FINA Regionalni centar Zagreb, OIB 85821130368, Trg svibanjskih žrtava 1995. 1,10000 Zagreb</item>
    </izvorni_sadrzaj>
    <derivirana_varijabla naziv="DomainObject.Predmet.SudioniciListAdressOIB_1">
      <item>FILMSKO GLAZBENA UDRUGA ZADNJA STANICA PREČKO, OIB 50205975635, Tijardovićeva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50205975635</item>
      <item>, OIB 85821130368</item>
    </izvorni_sadrzaj>
    <derivirana_varijabla naziv="DomainObject.Predmet.SudioniciListNazivOIB_1">
      <item>, OIB 50205975635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8E288-4419-4DED-B70B-091AC2710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2302</properties:Characters>
  <properties:Lines>71</properties:Lines>
  <properties:Paragraphs>21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2017-11-08T07:57:00Z</cp:lastPrinted>
  <dcterms:modified xmlns:xsi="http://www.w3.org/2001/XMLSchema-instance" xsi:type="dcterms:W3CDTF">2017-11-08T07:58:00Z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