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1a93" w14:paraId="aae1a93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2168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5664A3">
        <w:t xml:space="preserve">Financijske agencije Regionalni centar Osijek Podružnica Osijek, L. </w:t>
      </w:r>
      <w:proofErr w:type="spellStart"/>
      <w:r w:rsidR="005664A3">
        <w:t>Jagera</w:t>
      </w:r>
      <w:proofErr w:type="spellEnd"/>
      <w:r w:rsidR="005664A3">
        <w:t xml:space="preserve"> 3, za pokretanje skraćenog stečajnog postupka </w:t>
      </w:r>
      <w:r>
        <w:t xml:space="preserve">nad dužnikom </w:t>
      </w:r>
      <w:r w:rsidR="00E524D1">
        <w:t xml:space="preserve">Sportski </w:t>
      </w:r>
      <w:proofErr w:type="spellStart"/>
      <w:r w:rsidR="00E524D1">
        <w:t>fitnerss</w:t>
      </w:r>
      <w:proofErr w:type="spellEnd"/>
      <w:r w:rsidR="00E524D1">
        <w:t xml:space="preserve"> klub LOCO LOBO,</w:t>
      </w:r>
      <w:r w:rsidR="00E46A18">
        <w:t xml:space="preserve"> </w:t>
      </w:r>
      <w:r>
        <w:t xml:space="preserve">OIB: </w:t>
      </w:r>
      <w:r w:rsidR="00E524D1">
        <w:t>22546229817</w:t>
      </w:r>
      <w:r w:rsidR="00880E25">
        <w:t>,</w:t>
      </w:r>
      <w:r>
        <w:t xml:space="preserve"> </w:t>
      </w:r>
      <w:r w:rsidR="00E524D1">
        <w:t>registarski broj</w:t>
      </w:r>
      <w:r>
        <w:t xml:space="preserve">: </w:t>
      </w:r>
      <w:r w:rsidR="00E524D1">
        <w:t>14004115</w:t>
      </w:r>
      <w:r w:rsidR="003B01BD">
        <w:t>,</w:t>
      </w:r>
      <w:r w:rsidR="00E524D1">
        <w:t xml:space="preserve"> Đakovo, Ante Starčevića 83,</w:t>
      </w:r>
      <w:r>
        <w:t xml:space="preserve"> temeljem članka 430. Stečajnog zakona („Narodne novine“ 71/15), dana </w:t>
      </w:r>
      <w:r w:rsidR="00E524D1">
        <w:t>24. kolovoza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E524D1">
        <w:t xml:space="preserve">Sportski </w:t>
      </w:r>
      <w:proofErr w:type="spellStart"/>
      <w:r w:rsidR="00E524D1">
        <w:t>fitnerss</w:t>
      </w:r>
      <w:proofErr w:type="spellEnd"/>
      <w:r w:rsidR="00E524D1">
        <w:t xml:space="preserve"> klub LOCO LOBO, OIB: 22546229817, registarski broj: 14004115, Đakovo, Ante Starčevića 83,</w:t>
      </w:r>
      <w:r w:rsidR="00883980">
        <w:t xml:space="preserve"> </w:t>
      </w:r>
      <w:r w:rsidR="00F66CA4">
        <w:t xml:space="preserve">iznosi </w:t>
      </w:r>
      <w:r w:rsidR="00E524D1">
        <w:t>9.552,54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E524D1">
        <w:t xml:space="preserve">Sportski </w:t>
      </w:r>
      <w:proofErr w:type="spellStart"/>
      <w:r w:rsidR="00E524D1">
        <w:t>fitnerss</w:t>
      </w:r>
      <w:proofErr w:type="spellEnd"/>
      <w:r w:rsidR="00E524D1">
        <w:t xml:space="preserve"> klub LOCO LOBO, OIB: 22546229817, registarski broj: 14004115, Đakovo, Ante Starčevića 83</w:t>
      </w:r>
      <w:r w:rsidR="005664A3">
        <w:t>,</w:t>
      </w:r>
      <w:r w:rsidR="003B01BD">
        <w:t xml:space="preserve"> </w:t>
      </w:r>
      <w:r w:rsidR="00E524D1">
        <w:t>predsjednik IGOR FRANJIĆ</w:t>
      </w:r>
      <w:r w:rsidR="005664A3">
        <w:t>,</w:t>
      </w:r>
      <w:r w:rsidR="00880E25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24D1">
        <w:t>2168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24D1">
        <w:t>24. kolovoza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24D1">
        <w:t>25/11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255C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55C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7255C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7255C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5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5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5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5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5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5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5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5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St-2168/2016</izvorni_sadrzaj>
    <derivirana_varijabla naziv="DomainObject.Predmet.OznakaBroj_1">St-2168/2016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FITNESS KLUB LOCO LOBO</izvorni_sadrzaj>
    <derivirana_varijabla naziv="DomainObject.Predmet.ProtustrankaFormated_1">  SPORTSKI FITNESS KLUB LOCO LOBO</derivirana_varijabla>
  </DomainObject.Predmet.ProtustrankaFormated>
  <DomainObject.Predmet.ProtustrankaFormatedOIB>
    <izvorni_sadrzaj>  SPORTSKI FITNESS KLUB LOCO LOBO, OIB 22546229817</izvorni_sadrzaj>
    <derivirana_varijabla naziv="DomainObject.Predmet.ProtustrankaFormatedOIB_1">  SPORTSKI FITNESS KLUB LOCO LOBO, OIB 22546229817</derivirana_varijabla>
  </DomainObject.Predmet.ProtustrankaFormatedOIB>
  <DomainObject.Predmet.ProtustrankaFormatedWithAdress>
    <izvorni_sadrzaj> SPORTSKI FITNESS KLUB LOCO LOBO, Ante Starčevića 83, 31400 Đakovo</izvorni_sadrzaj>
    <derivirana_varijabla naziv="DomainObject.Predmet.ProtustrankaFormatedWithAdress_1"> SPORTSKI FITNESS KLUB LOCO LOBO, Ante Starčevića 83, 31400 Đakovo</derivirana_varijabla>
  </DomainObject.Predmet.ProtustrankaFormatedWithAdress>
  <DomainObject.Predmet.ProtustrankaFormatedWithAdressOIB>
    <izvorni_sadrzaj> SPORTSKI FITNESS KLUB LOCO LOBO, OIB 22546229817, Ante Starčevića 83, 31400 Đakovo</izvorni_sadrzaj>
    <derivirana_varijabla naziv="DomainObject.Predmet.ProtustrankaFormatedWithAdressOIB_1"> SPORTSKI FITNESS KLUB LOCO LOBO, OIB 22546229817, Ante Starčevića 83, 31400 Đakovo</derivirana_varijabla>
  </DomainObject.Predmet.ProtustrankaFormatedWithAdressOIB>
  <DomainObject.Predmet.ProtustrankaWithAdress>
    <izvorni_sadrzaj>SPORTSKI FITNESS KLUB LOCO LOBO Ante Starčevića 83, 31400 Đakovo</izvorni_sadrzaj>
    <derivirana_varijabla naziv="DomainObject.Predmet.ProtustrankaWithAdress_1">SPORTSKI FITNESS KLUB LOCO LOBO Ante Starčevića 83, 31400 Đakovo</derivirana_varijabla>
  </DomainObject.Predmet.ProtustrankaWithAdress>
  <DomainObject.Predmet.ProtustrankaWithAdressOIB>
    <izvorni_sadrzaj>SPORTSKI FITNESS KLUB LOCO LOBO, OIB 22546229817, Ante Starčevića 83, 31400 Đakovo</izvorni_sadrzaj>
    <derivirana_varijabla naziv="DomainObject.Predmet.ProtustrankaWithAdressOIB_1">SPORTSKI FITNESS KLUB LOCO LOBO, OIB 22546229817, Ante Starčevića 83, 31400 Đakovo</derivirana_varijabla>
  </DomainObject.Predmet.ProtustrankaWithAdressOIB>
  <DomainObject.Predmet.ProtustrankaNazivFormated>
    <izvorni_sadrzaj>SPORTSKI FITNESS KLUB LOCO LOBO</izvorni_sadrzaj>
    <derivirana_varijabla naziv="DomainObject.Predmet.ProtustrankaNazivFormated_1">SPORTSKI FITNESS KLUB LOCO LOBO</derivirana_varijabla>
  </DomainObject.Predmet.ProtustrankaNazivFormated>
  <DomainObject.Predmet.ProtustrankaNazivFormatedOIB>
    <izvorni_sadrzaj>SPORTSKI FITNESS KLUB LOCO LOBO, OIB 22546229817</izvorni_sadrzaj>
    <derivirana_varijabla naziv="DomainObject.Predmet.ProtustrankaNazivFormatedOIB_1">SPORTSKI FITNESS KLUB LOCO LOBO, OIB 22546229817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SPORTSKI FITNESS KLUB LOCO LOBO</item>
    </izvorni_sadrzaj>
    <derivirana_varijabla naziv="DomainObject.Predmet.ProtuStrankaListFormated_1">
      <item>SPORTSKI FITNESS KLUB LOCO LOBO</item>
    </derivirana_varijabla>
  </DomainObject.Predmet.ProtuStrankaListFormated>
  <DomainObject.Predmet.ProtuStrankaListFormatedOIB>
    <izvorni_sadrzaj>
      <item>SPORTSKI FITNESS KLUB LOCO LOBO, OIB 22546229817</item>
    </izvorni_sadrzaj>
    <derivirana_varijabla naziv="DomainObject.Predmet.ProtuStrankaListFormatedOIB_1">
      <item>SPORTSKI FITNESS KLUB LOCO LOBO, OIB 22546229817</item>
    </derivirana_varijabla>
  </DomainObject.Predmet.ProtuStrankaListFormatedOIB>
  <DomainObject.Predmet.ProtuStrankaListFormatedWithAdress>
    <izvorni_sadrzaj>
      <item>SPORTSKI FITNESS KLUB LOCO LOBO, Ante Starčevića 83, 31400 Đakovo</item>
    </izvorni_sadrzaj>
    <derivirana_varijabla naziv="DomainObject.Predmet.ProtuStrankaListFormatedWithAdress_1">
      <item>SPORTSKI FITNESS KLUB LOCO LOBO, Ante Starčevića 83, 31400 Đakovo</item>
    </derivirana_varijabla>
  </DomainObject.Predmet.ProtuStrankaListFormatedWithAdress>
  <DomainObject.Predmet.ProtuStrankaListFormatedWithAdressOIB>
    <izvorni_sadrzaj>
      <item>SPORTSKI FITNESS KLUB LOCO LOBO, OIB 22546229817, Ante Starčevića 83, 31400 Đakovo</item>
    </izvorni_sadrzaj>
    <derivirana_varijabla naziv="DomainObject.Predmet.ProtuStrankaListFormatedWithAdressOIB_1">
      <item>SPORTSKI FITNESS KLUB LOCO LOBO, OIB 22546229817, Ante Starčevića 83, 31400 Đakovo</item>
    </derivirana_varijabla>
  </DomainObject.Predmet.ProtuStrankaListFormatedWithAdressOIB>
  <DomainObject.Predmet.ProtuStrankaListNazivFormated>
    <izvorni_sadrzaj>
      <item>SPORTSKI FITNESS KLUB LOCO LOBO</item>
    </izvorni_sadrzaj>
    <derivirana_varijabla naziv="DomainObject.Predmet.ProtuStrankaListNazivFormated_1">
      <item>SPORTSKI FITNESS KLUB LOCO LOBO</item>
    </derivirana_varijabla>
  </DomainObject.Predmet.ProtuStrankaListNazivFormated>
  <DomainObject.Predmet.ProtuStrankaListNazivFormatedOIB>
    <izvorni_sadrzaj>
      <item>SPORTSKI FITNESS KLUB LOCO LOBO, OIB 22546229817</item>
    </izvorni_sadrzaj>
    <derivirana_varijabla naziv="DomainObject.Predmet.ProtuStrankaListNazivFormatedOIB_1">
      <item>SPORTSKI FITNESS KLUB LOCO LOBO, OIB 22546229817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SPORTSKI FITNESS KLUB LOCO LOBO</izvorni_sadrzaj>
    <derivirana_varijabla naziv="DomainObject.Predmet.ProtustrankaIDrugi_1">SPORTSKI FITNESS KLUB LOCO LOBO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SPORTSKI FITNESS KLUB LOCO LOBO, OIB 22546229817, Ante Starčevića 83, 31400 Đakovo</izvorni_sadrzaj>
    <derivirana_varijabla naziv="DomainObject.Predmet.ProtustrankaIDrugiAdressOIB_1">SPORTSKI FITNESS KLUB LOCO LOBO, OIB 22546229817, Ante Starčevića 83,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SPORTSKI FITNESS KLUB LOCO LOBO</item>
    </izvorni_sadrzaj>
    <derivirana_varijabla naziv="DomainObject.Predmet.SudioniciListNaziv_1">
      <item>FINA RC OSIJEK</item>
      <item>SPORTSKI FITNESS KLUB LOCO LOBO</item>
    </derivirana_varijabla>
  </DomainObject.Predmet.SudioniciListNaziv>
  <DomainObject.Predmet.SudioniciListAdressOIB>
    <izvorni_sadrzaj>
      <item>FINA RC OSIJEK, OIB 85821130368</item>
      <item>SPORTSKI FITNESS KLUB LOCO LOBO, OIB 22546229817, Ante Starčevića 83,31400 Đakovo</item>
    </izvorni_sadrzaj>
    <derivirana_varijabla naziv="DomainObject.Predmet.SudioniciListAdressOIB_1">
      <item>FINA RC OSIJEK, OIB 85821130368</item>
      <item>SPORTSKI FITNESS KLUB LOCO LOBO, OIB 22546229817, Ante Starčevića 83,31400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22546229817</item>
    </izvorni_sadrzaj>
    <derivirana_varijabla naziv="DomainObject.Predmet.SudioniciListNazivOIB_1">
      <item>, OIB 85821130368</item>
      <item>, OIB 22546229817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2024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2016-08-24T06:48:00Z</dcterms:created>
  <dc:creator>Snježana Andrijanić</dc:creator>
  <cp:lastModifiedBy>Snježana Andrijanić</cp:lastModifiedBy>
  <cp:lastPrinted>2016-08-24T06:48:00Z</cp:lastPrinted>
  <dcterms:modified xmlns:xsi="http://www.w3.org/2001/XMLSchema-instance" xsi:type="dcterms:W3CDTF">2016-08-24T06:49:00Z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