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574e" w14:paraId="73c574e" w:rsidRDefault="00386AEB" w:rsidP="00910611" w:rsidR="00386A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AEB" w:rsidP="00910611" w:rsidR="00386AEB">
      <w:r>
        <w:rPr>
          <w:rFonts w:eastAsia="MS Mincho"/>
        </w:rPr>
        <w:t>REPUBLIKA HRVATSKA</w:t>
      </w:r>
    </w:p>
    <w:p w:rsidRDefault="00386AEB" w:rsidP="00910611" w:rsidR="00386AEB">
      <w:r>
        <w:rPr>
          <w:rFonts w:eastAsia="MS Mincho"/>
        </w:rPr>
        <w:t>TRGOVAČKI SUD U RIJECI</w:t>
      </w:r>
    </w:p>
    <w:p w:rsidRDefault="00386AEB" w:rsidR="00386A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6AEB" w:rsidP="00910611" w:rsidR="00386AEB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E40A4">
        <w:t>566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E40A4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FC0BF0">
        <w:rPr>
          <w:bCs/>
        </w:rPr>
        <w:t xml:space="preserve"> </w:t>
      </w:r>
      <w:r w:rsidR="007E40A4">
        <w:rPr>
          <w:b/>
          <w:bCs/>
        </w:rPr>
        <w:t>R</w:t>
      </w:r>
      <w:r w:rsidR="007E40A4" w:rsidRPr="007E40A4">
        <w:rPr>
          <w:b/>
        </w:rPr>
        <w:t>. V. GRADNJA društvo s ograničenom odgovornošću za pružanje usluga i trgovinu, Rijeka, Demetrova 2, OIB 88724309728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7E40A4">
        <w:rPr>
          <w:b/>
        </w:rPr>
        <w:t>1.794,19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E40A4">
      <w:t>566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6AEB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A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A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A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A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A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A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A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A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V. GRADNJA društvo s ograničenom odgovornošću za pružanje usluga i trgovinu</izvorni_sadrzaj>
    <derivirana_varijabla naziv="DomainObject.Predmet.ProtustrankaFormated_1">  R. V. GRADNJA društvo s ograničenom odgovornošću za pružanje usluga i trgovinu</derivirana_varijabla>
  </DomainObject.Predmet.ProtustrankaFormated>
  <DomainObject.Predmet.ProtustrankaFormatedOIB>
    <izvorni_sadrzaj>  R. V. GRADNJA društvo s ograničenom odgovornošću za pružanje usluga i trgovinu, OIB 88724309728</izvorni_sadrzaj>
    <derivirana_varijabla naziv="DomainObject.Predmet.ProtustrankaFormatedOIB_1">  R. V. GRADNJA društvo s ograničenom odgovornošću za pružanje usluga i trgovinu, OIB 88724309728</derivirana_varijabla>
  </DomainObject.Predmet.ProtustrankaFormatedOIB>
  <DomainObject.Predmet.ProtustrankaFormatedWithAdress>
    <izvorni_sadrzaj> R. V. GRADNJA društvo s ograničenom odgovornošću za pružanje usluga i trgovinu, Demetrova 2, 51000 Rijeka</izvorni_sadrzaj>
    <derivirana_varijabla naziv="DomainObject.Predmet.ProtustrankaFormatedWithAdress_1"> R. V. GRADNJA društvo s ograničenom odgovornošću za pružanje usluga i trgovinu, Demetrova 2, 51000 Rijeka</derivirana_varijabla>
  </DomainObject.Predmet.ProtustrankaFormatedWithAdress>
  <DomainObject.Predmet.ProtustrankaFormatedWithAdressOIB>
    <izvorni_sadrzaj> R. V. GRADNJA društvo s ograničenom odgovornošću za pružanje usluga i trgovinu, OIB 88724309728, Demetrova 2, 51000 Rijeka</izvorni_sadrzaj>
    <derivirana_varijabla naziv="DomainObject.Predmet.ProtustrankaFormatedWithAdressOIB_1"> R. V. GRADNJA društvo s ograničenom odgovornošću za pružanje usluga i trgovinu, OIB 88724309728, Demetrova 2, 51000 Rijeka</derivirana_varijabla>
  </DomainObject.Predmet.ProtustrankaFormatedWithAdressOIB>
  <DomainObject.Predmet.ProtustrankaWithAdress>
    <izvorni_sadrzaj>R. V. GRADNJA društvo s ograničenom odgovornošću za pružanje usluga i trgovinu Demetrova 2, 51000 Rijeka</izvorni_sadrzaj>
    <derivirana_varijabla naziv="DomainObject.Predmet.ProtustrankaWithAdress_1">R. V. GRADNJA društvo s ograničenom odgovornošću za pružanje usluga i trgovinu Demetrova 2, 51000 Rijeka</derivirana_varijabla>
  </DomainObject.Predmet.ProtustrankaWithAdress>
  <DomainObject.Predmet.ProtustrankaWithAdressOIB>
    <izvorni_sadrzaj>R. V. GRADNJA društvo s ograničenom odgovornošću za pružanje usluga i trgovinu, OIB 88724309728, Demetrova 2, 51000 Rijeka</izvorni_sadrzaj>
    <derivirana_varijabla naziv="DomainObject.Predmet.ProtustrankaWithAdressOIB_1">R. V. GRADNJA društvo s ograničenom odgovornošću za pružanje usluga i trgovinu, OIB 88724309728, Demetrova 2, 51000 Rijeka</derivirana_varijabla>
  </DomainObject.Predmet.ProtustrankaWithAdressOIB>
  <DomainObject.Predmet.ProtustrankaNazivFormated>
    <izvorni_sadrzaj>R. V. GRADNJA društvo s ograničenom odgovornošću za pružanje usluga i trgovinu</izvorni_sadrzaj>
    <derivirana_varijabla naziv="DomainObject.Predmet.ProtustrankaNazivFormated_1">R. V. GRADNJA društvo s ograničenom odgovornošću za pružanje usluga i trgovinu</derivirana_varijabla>
  </DomainObject.Predmet.ProtustrankaNazivFormated>
  <DomainObject.Predmet.ProtustrankaNazivFormatedOIB>
    <izvorni_sadrzaj>R. V. GRADNJA društvo s ograničenom odgovornošću za pružanje usluga i trgovinu, OIB 88724309728</izvorni_sadrzaj>
    <derivirana_varijabla naziv="DomainObject.Predmet.ProtustrankaNazivFormatedOIB_1">R. V. GRADNJA društvo s ograničenom odgovornošću za pružanje usluga i trgovinu, OIB 88724309728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 V. GRADNJA društvo s ograničenom odgovornošću za pružanje usluga i trgovinu</item>
    </izvorni_sadrzaj>
    <derivirana_varijabla naziv="DomainObject.Predmet.ProtuStrankaListFormated_1">
      <item>R. V. GRADNJA društvo s ograničenom odgovornošću za pružanje usluga i trgovinu</item>
    </derivirana_varijabla>
  </DomainObject.Predmet.ProtuStrankaListFormated>
  <DomainObject.Predmet.ProtuStrankaListFormatedOIB>
    <izvorni_sadrzaj>
      <item>R. V. GRADNJA društvo s ograničenom odgovornošću za pružanje usluga i trgovinu, OIB 88724309728</item>
    </izvorni_sadrzaj>
    <derivirana_varijabla naziv="DomainObject.Predmet.ProtuStrankaListFormatedOIB_1">
      <item>R. V. GRADNJA društvo s ograničenom odgovornošću za pružanje usluga i trgovinu, OIB 88724309728</item>
    </derivirana_varijabla>
  </DomainObject.Predmet.ProtuStrankaListFormatedOIB>
  <DomainObject.Predmet.ProtuStrankaListFormatedWithAdress>
    <izvorni_sadrzaj>
      <item>R. V. GRADNJA društvo s ograničenom odgovornošću za pružanje usluga i trgovinu, Demetrova 2, 51000 Rijeka</item>
    </izvorni_sadrzaj>
    <derivirana_varijabla naziv="DomainObject.Predmet.ProtuStrankaListFormatedWithAdress_1">
      <item>R. V. GRADNJA društvo s ograničenom odgovornošću za pružanje usluga i trgovinu, Demetrova 2, 51000 Rijeka</item>
    </derivirana_varijabla>
  </DomainObject.Predmet.ProtuStrankaListFormatedWithAdress>
  <DomainObject.Predmet.ProtuStrankaListFormatedWithAdressOIB>
    <izvorni_sadrzaj>
      <item>R. V. GRADNJA društvo s ograničenom odgovornošću za pružanje usluga i trgovinu, OIB 88724309728, Demetrova 2, 51000 Rijeka</item>
    </izvorni_sadrzaj>
    <derivirana_varijabla naziv="DomainObject.Predmet.ProtuStrankaListFormatedWithAdressOIB_1">
      <item>R. V. GRADNJA društvo s ograničenom odgovornošću za pružanje usluga i trgovinu, OIB 88724309728, Demetrova 2, 51000 Rijeka</item>
    </derivirana_varijabla>
  </DomainObject.Predmet.ProtuStrankaListFormatedWithAdressOIB>
  <DomainObject.Predmet.ProtuStrankaListNazivFormated>
    <izvorni_sadrzaj>
      <item>R. V. GRADNJA društvo s ograničenom odgovornošću za pružanje usluga i trgovinu</item>
    </izvorni_sadrzaj>
    <derivirana_varijabla naziv="DomainObject.Predmet.ProtuStrankaListNazivFormated_1">
      <item>R. V. GRADNJA društvo s ograničenom odgovornošću za pružanje usluga i trgovinu</item>
    </derivirana_varijabla>
  </DomainObject.Predmet.ProtuStrankaListNazivFormated>
  <DomainObject.Predmet.ProtuStrankaListNazivFormatedOIB>
    <izvorni_sadrzaj>
      <item>R. V. GRADNJA društvo s ograničenom odgovornošću za pružanje usluga i trgovinu, OIB 88724309728</item>
    </izvorni_sadrzaj>
    <derivirana_varijabla naziv="DomainObject.Predmet.ProtuStrankaListNazivFormatedOIB_1">
      <item>R. V. GRADNJA društvo s ograničenom odgovornošću za pružanje usluga i trgovinu, OIB 88724309728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 V. GRADNJA društvo s ograničenom odgovornošću za pružanje usluga i trgovinu</izvorni_sadrzaj>
    <derivirana_varijabla naziv="DomainObject.Predmet.ProtustrankaIDrugi_1">R. V. GRADNJA društvo s ograničenom odgovornošću za pružanje usluga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R. V. GRADNJA društvo s ograničenom odgovornošću za pružanje usluga i trgovinu, OIB 88724309728, Demetrova 2, 51000 Rijeka</izvorni_sadrzaj>
    <derivirana_varijabla naziv="DomainObject.Predmet.ProtustrankaIDrugiAdressOIB_1">R. V. GRADNJA društvo s ograničenom odgovornošću za pružanje usluga i trgovinu, OIB 88724309728, Demetrova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 V. GRADNJA društvo s ograničenom odgovornošću za pružanje usluga i trgovinu</item>
    </izvorni_sadrzaj>
    <derivirana_varijabla naziv="DomainObject.Predmet.SudioniciListNaziv_1">
      <item>FINA Rijeka</item>
      <item>R. V. GRADNJA društvo s ograničenom odgovornošću za pružanje usluga i trgovinu</item>
    </derivirana_varijabla>
  </DomainObject.Predmet.SudioniciListNaziv>
  <DomainObject.Predmet.SudioniciListAdressOIB>
    <izvorni_sadrzaj>
      <item>FINA Rijeka, OIB 85821130368, Frana Kurelca 8,51000 Rijeka</item>
      <item>R. V. GRADNJA društvo s ograničenom odgovornošću za pružanje usluga i trgovinu, OIB 88724309728, Demetrova 2,51000 Rijeka</item>
    </izvorni_sadrzaj>
    <derivirana_varijabla naziv="DomainObject.Predmet.SudioniciListAdressOIB_1">
      <item>FINA Rijeka, OIB 85821130368, Frana Kurelca 8,51000 Rijeka</item>
      <item>R. V. GRADNJA društvo s ograničenom odgovornošću za pružanje usluga i trgovinu, OIB 88724309728, Demetrova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88724309728</item>
    </izvorni_sadrzaj>
    <derivirana_varijabla naziv="DomainObject.Predmet.SudioniciListNazivOIB_1">
      <item>, OIB 85821130368</item>
      <item>, OIB 88724309728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3CCA5-D65D-4766-82B9-8138D6F8C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1458</properties:Characters>
  <properties:Lines>59</properties:Lines>
  <properties:Paragraphs>22</properties:Paragraphs>
  <properties:TotalTime>1493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2016-06-10T12:54:00Z</cp:lastPrinted>
  <dcterms:modified xmlns:xsi="http://www.w3.org/2001/XMLSchema-instance" xsi:type="dcterms:W3CDTF">2016-06-10T12:54:00Z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