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32fa" w14:paraId="1b032fa" w:rsidRDefault="007A03D3" w:rsidP="007A03D3" w:rsidR="007A03D3" w:rsidRPr="007A03D3">
      <w:pPr>
        <w:spacing w:lineRule="atLeast" w:line="240" w:after="0"/>
        <w:ind w:firstLine="708" w:left="5664"/>
        <w15:collapsed w:val="false"/>
        <w:rPr>
          <w:rFonts w:cs="Times New Roman" w:eastAsia="Calibri"/>
          <w:sz w:val="22"/>
          <w:szCs w:val="22"/>
        </w:rPr>
      </w:pPr>
      <w:bookmarkStart w:name="_GoBack" w:id="0"/>
      <w:bookmarkEnd w:id="0"/>
      <w:r w:rsidRPr="007A03D3">
        <w:rPr>
          <w:rFonts w:cs="Times New Roman" w:eastAsia="Calibri"/>
          <w:sz w:val="22"/>
          <w:szCs w:val="22"/>
        </w:rPr>
        <w:t>Poslovni broj: 3. St-178/17-75</w:t>
      </w:r>
    </w:p>
    <w:p w:rsidRDefault="007A03D3" w:rsidP="007A03D3" w:rsidR="007A03D3" w:rsidRPr="007A03D3">
      <w:pPr>
        <w:spacing w:lineRule="atLeast" w:line="240" w:after="0"/>
        <w:jc w:val="center"/>
        <w:rPr>
          <w:rFonts w:cs="Times New Roman" w:eastAsia="Calibri"/>
          <w:sz w:val="22"/>
          <w:szCs w:val="22"/>
        </w:rPr>
      </w:pPr>
    </w:p>
    <w:p w:rsidRDefault="007A03D3" w:rsidP="007A03D3" w:rsidR="007A03D3" w:rsidRPr="007A03D3">
      <w:pPr>
        <w:spacing w:lineRule="atLeast" w:line="240" w:after="0"/>
        <w:jc w:val="center"/>
        <w:rPr>
          <w:rFonts w:cs="Times New Roman" w:eastAsia="Calibri"/>
          <w:sz w:val="22"/>
          <w:szCs w:val="22"/>
        </w:rPr>
      </w:pPr>
    </w:p>
    <w:p w:rsidRDefault="007A03D3" w:rsidP="007A03D3" w:rsidR="007A03D3" w:rsidRPr="007A03D3">
      <w:pPr>
        <w:spacing w:lineRule="atLeast" w:line="240" w:after="0"/>
        <w:jc w:val="center"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Z A P I S N I K</w:t>
      </w:r>
    </w:p>
    <w:p w:rsidRDefault="007A03D3" w:rsidP="007A03D3" w:rsidR="007A03D3" w:rsidRPr="007A03D3">
      <w:pPr>
        <w:spacing w:lineRule="atLeast" w:line="240" w:after="0"/>
        <w:jc w:val="center"/>
        <w:rPr>
          <w:rFonts w:cs="Times New Roman" w:eastAsia="Calibri"/>
        </w:rPr>
      </w:pPr>
      <w:r w:rsidRPr="007A03D3">
        <w:rPr>
          <w:rFonts w:cs="Times New Roman" w:eastAsia="Calibri"/>
        </w:rPr>
        <w:t xml:space="preserve">od 16. studenog 2017. sastavljen kod Trgovačkog suda u Zadru s ročišta  radi raspravljanja i   </w:t>
      </w:r>
    </w:p>
    <w:p w:rsidRDefault="007A03D3" w:rsidP="007A03D3" w:rsidR="007A03D3" w:rsidRPr="007A03D3">
      <w:pPr>
        <w:spacing w:lineRule="atLeast" w:line="240" w:after="0"/>
        <w:rPr>
          <w:rFonts w:cs="Times New Roman" w:eastAsia="Calibri"/>
        </w:rPr>
      </w:pPr>
      <w:r w:rsidRPr="007A03D3">
        <w:rPr>
          <w:rFonts w:cs="Times New Roman" w:eastAsia="Calibri"/>
        </w:rPr>
        <w:t xml:space="preserve">glasovanja o izmijenjenom planu financijskog restrukturiranja dužnika NCP-NAUTIČKI CENTAR PRGIN-GRUPA d.o.o., Šibenik, Obala Jerka </w:t>
      </w:r>
      <w:proofErr w:type="spellStart"/>
      <w:r w:rsidRPr="007A03D3">
        <w:rPr>
          <w:rFonts w:cs="Times New Roman" w:eastAsia="Calibri"/>
        </w:rPr>
        <w:t>Šižgorića</w:t>
      </w:r>
      <w:proofErr w:type="spellEnd"/>
      <w:r w:rsidRPr="007A03D3">
        <w:rPr>
          <w:rFonts w:cs="Times New Roman" w:eastAsia="Calibri"/>
        </w:rPr>
        <w:t xml:space="preserve"> 1, OIB:27581651826</w:t>
      </w:r>
    </w:p>
    <w:p w:rsidRDefault="007A03D3" w:rsidP="007A03D3" w:rsidR="007A03D3" w:rsidRPr="007A03D3">
      <w:pPr>
        <w:spacing w:lineRule="atLeast" w:line="240" w:after="0"/>
        <w:jc w:val="both"/>
        <w:rPr>
          <w:rFonts w:cs="Times New Roman" w:eastAsia="Calibri"/>
          <w:sz w:val="22"/>
          <w:szCs w:val="22"/>
        </w:rPr>
      </w:pPr>
    </w:p>
    <w:p w:rsidRDefault="007A03D3" w:rsidP="007A03D3" w:rsidR="007A03D3" w:rsidRPr="007A03D3">
      <w:pPr>
        <w:spacing w:lineRule="atLeast" w:line="240" w:after="0"/>
        <w:jc w:val="both"/>
        <w:rPr>
          <w:rFonts w:cs="Times New Roman" w:eastAsia="Calibri"/>
          <w:sz w:val="22"/>
          <w:szCs w:val="22"/>
        </w:rPr>
      </w:pPr>
    </w:p>
    <w:p w:rsidRDefault="007A03D3" w:rsidP="007A03D3" w:rsidR="007A03D3" w:rsidRPr="007A03D3">
      <w:pPr>
        <w:spacing w:lineRule="atLeast" w:line="240" w:after="0"/>
        <w:jc w:val="both"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Nazočni od suda:</w:t>
      </w:r>
    </w:p>
    <w:p w:rsidRDefault="007A03D3" w:rsidP="007A03D3" w:rsidR="007A03D3" w:rsidRPr="007A03D3">
      <w:pPr>
        <w:spacing w:lineRule="atLeast" w:line="240" w:after="0"/>
        <w:jc w:val="both"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Tina Grgas, sutkinja</w:t>
      </w:r>
    </w:p>
    <w:p w:rsidRDefault="007A03D3" w:rsidP="007A03D3" w:rsidR="007A03D3" w:rsidRPr="007A03D3">
      <w:pPr>
        <w:spacing w:lineRule="atLeast" w:line="240" w:after="0"/>
        <w:jc w:val="both"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Nena </w:t>
      </w:r>
      <w:proofErr w:type="spellStart"/>
      <w:r w:rsidRPr="007A03D3">
        <w:rPr>
          <w:rFonts w:cs="Times New Roman" w:eastAsia="Calibri"/>
          <w:sz w:val="22"/>
          <w:szCs w:val="22"/>
        </w:rPr>
        <w:t>Mužanović</w:t>
      </w:r>
      <w:proofErr w:type="spellEnd"/>
      <w:r w:rsidRPr="007A03D3">
        <w:rPr>
          <w:rFonts w:cs="Times New Roman" w:eastAsia="Calibri"/>
          <w:sz w:val="22"/>
          <w:szCs w:val="22"/>
        </w:rPr>
        <w:t>, zapisničarka</w:t>
      </w:r>
    </w:p>
    <w:p w:rsidRDefault="007A03D3" w:rsidP="007A03D3" w:rsidR="007A03D3" w:rsidRPr="007A03D3">
      <w:pPr>
        <w:spacing w:lineRule="atLeast" w:line="240" w:after="0"/>
        <w:jc w:val="both"/>
        <w:rPr>
          <w:rFonts w:cs="Times New Roman" w:eastAsia="Calibri"/>
          <w:sz w:val="22"/>
          <w:szCs w:val="22"/>
        </w:rPr>
      </w:pPr>
    </w:p>
    <w:p w:rsidRDefault="007A03D3" w:rsidP="007A03D3" w:rsidR="007A03D3" w:rsidRPr="007A03D3">
      <w:pPr>
        <w:spacing w:lineRule="atLeast" w:line="240" w:after="0"/>
        <w:jc w:val="both"/>
        <w:rPr>
          <w:rFonts w:cs="Times New Roman" w:eastAsia="Calibri"/>
        </w:rPr>
      </w:pPr>
      <w:r w:rsidRPr="007A03D3">
        <w:rPr>
          <w:rFonts w:cs="Times New Roman" w:eastAsia="Calibri"/>
        </w:rPr>
        <w:t>Započeto u 10,00 sati. Ročište je javno.</w:t>
      </w:r>
    </w:p>
    <w:p w:rsidRDefault="007A03D3" w:rsidP="007A03D3" w:rsidR="007A03D3" w:rsidRPr="007A03D3">
      <w:pPr>
        <w:spacing w:lineRule="atLeast" w:line="240" w:after="0"/>
        <w:rPr>
          <w:rFonts w:cs="Times New Roman" w:eastAsia="Calibri"/>
        </w:rPr>
      </w:pPr>
    </w:p>
    <w:p w:rsidRDefault="007A03D3" w:rsidP="007A03D3" w:rsidR="007A03D3" w:rsidRPr="007A03D3">
      <w:pPr>
        <w:spacing w:lineRule="atLeast" w:line="240" w:after="0"/>
        <w:rPr>
          <w:rFonts w:cs="Times New Roman" w:eastAsia="Calibri"/>
        </w:rPr>
      </w:pPr>
      <w:r w:rsidRPr="007A03D3">
        <w:rPr>
          <w:rFonts w:cs="Times New Roman" w:eastAsia="Calibri"/>
        </w:rPr>
        <w:t>Utvrđuje se da su pristupili:</w:t>
      </w:r>
    </w:p>
    <w:p w:rsidRDefault="007A03D3" w:rsidP="007A03D3" w:rsidR="007A03D3" w:rsidRPr="007A03D3">
      <w:pPr>
        <w:tabs>
          <w:tab w:pos="7200" w:val="left"/>
        </w:tabs>
        <w:spacing w:lineRule="atLeast" w:line="240" w:after="0"/>
        <w:rPr>
          <w:rFonts w:cs="Times New Roman" w:eastAsia="Calibri"/>
        </w:rPr>
      </w:pPr>
      <w:r w:rsidRPr="007A03D3">
        <w:rPr>
          <w:rFonts w:cs="Times New Roman" w:eastAsia="Calibri"/>
        </w:rPr>
        <w:t xml:space="preserve"> </w:t>
      </w:r>
      <w:r w:rsidRPr="007A03D3">
        <w:rPr>
          <w:rFonts w:cs="Times New Roman" w:eastAsia="Calibri"/>
        </w:rPr>
        <w:tab/>
      </w:r>
    </w:p>
    <w:p w:rsidRDefault="007A03D3" w:rsidP="007A03D3" w:rsidR="007A03D3" w:rsidRPr="007A03D3">
      <w:pPr>
        <w:spacing w:lineRule="atLeast" w:line="240" w:after="0"/>
        <w:rPr>
          <w:rFonts w:cs="Times New Roman" w:eastAsia="Calibri"/>
        </w:rPr>
      </w:pPr>
      <w:r w:rsidRPr="007A03D3">
        <w:rPr>
          <w:rFonts w:cs="Times New Roman" w:eastAsia="Calibri"/>
        </w:rPr>
        <w:t xml:space="preserve">Za </w:t>
      </w:r>
      <w:proofErr w:type="spellStart"/>
      <w:r w:rsidRPr="007A03D3">
        <w:rPr>
          <w:rFonts w:cs="Times New Roman" w:eastAsia="Calibri"/>
        </w:rPr>
        <w:t>predstečajnog</w:t>
      </w:r>
      <w:proofErr w:type="spellEnd"/>
      <w:r w:rsidRPr="007A03D3">
        <w:rPr>
          <w:rFonts w:cs="Times New Roman" w:eastAsia="Calibri"/>
        </w:rPr>
        <w:t xml:space="preserve"> dužnika:  direktorica  Klaudija </w:t>
      </w:r>
      <w:proofErr w:type="spellStart"/>
      <w:r w:rsidRPr="007A03D3">
        <w:rPr>
          <w:rFonts w:cs="Times New Roman" w:eastAsia="Calibri"/>
        </w:rPr>
        <w:t>Kulazo</w:t>
      </w:r>
      <w:proofErr w:type="spellEnd"/>
      <w:r w:rsidRPr="007A03D3">
        <w:rPr>
          <w:rFonts w:cs="Times New Roman" w:eastAsia="Calibri"/>
        </w:rPr>
        <w:t xml:space="preserve"> i direktor Roko Vuletić </w:t>
      </w:r>
    </w:p>
    <w:p w:rsidRDefault="007A03D3" w:rsidP="007A03D3" w:rsidR="007A03D3" w:rsidRPr="007A03D3">
      <w:pPr>
        <w:spacing w:lineRule="atLeast" w:line="240" w:after="0"/>
        <w:rPr>
          <w:rFonts w:cs="Times New Roman" w:eastAsia="Calibri"/>
        </w:rPr>
      </w:pPr>
      <w:r w:rsidRPr="007A03D3">
        <w:rPr>
          <w:rFonts w:cs="Times New Roman" w:eastAsia="Calibri"/>
        </w:rPr>
        <w:t xml:space="preserve">Za </w:t>
      </w:r>
      <w:proofErr w:type="spellStart"/>
      <w:r w:rsidRPr="007A03D3">
        <w:rPr>
          <w:rFonts w:cs="Times New Roman" w:eastAsia="Calibri"/>
        </w:rPr>
        <w:t>predstečajnog</w:t>
      </w:r>
      <w:proofErr w:type="spellEnd"/>
      <w:r w:rsidRPr="007A03D3">
        <w:rPr>
          <w:rFonts w:cs="Times New Roman" w:eastAsia="Calibri"/>
        </w:rPr>
        <w:t xml:space="preserve"> povjerenika: </w:t>
      </w:r>
      <w:proofErr w:type="spellStart"/>
      <w:r w:rsidRPr="007A03D3">
        <w:rPr>
          <w:rFonts w:cs="Times New Roman" w:eastAsia="Calibri"/>
        </w:rPr>
        <w:t>Frane</w:t>
      </w:r>
      <w:proofErr w:type="spellEnd"/>
      <w:r w:rsidRPr="007A03D3">
        <w:rPr>
          <w:rFonts w:cs="Times New Roman" w:eastAsia="Calibri"/>
        </w:rPr>
        <w:t xml:space="preserve"> Zvonimir Negro iz Zadra</w:t>
      </w:r>
    </w:p>
    <w:p w:rsidRDefault="007A03D3" w:rsidP="007A03D3" w:rsidR="007A03D3" w:rsidRPr="007A03D3">
      <w:pPr>
        <w:spacing w:lineRule="atLeast" w:line="240" w:after="0"/>
        <w:rPr>
          <w:rFonts w:cs="Times New Roman" w:eastAsia="Calibri"/>
        </w:rPr>
      </w:pPr>
      <w:r w:rsidRPr="007A03D3">
        <w:rPr>
          <w:rFonts w:cs="Times New Roman" w:eastAsia="Calibri"/>
        </w:rPr>
        <w:t xml:space="preserve">Za vjerovnike: </w:t>
      </w:r>
    </w:p>
    <w:p w:rsidRDefault="007A03D3" w:rsidP="007A03D3" w:rsidR="007A03D3" w:rsidRPr="007A03D3">
      <w:pPr>
        <w:spacing w:lineRule="atLeast" w:line="240" w:after="0"/>
        <w:rPr>
          <w:rFonts w:cs="Times New Roman" w:eastAsia="Calibri"/>
        </w:rPr>
      </w:pPr>
      <w:r w:rsidRPr="007A03D3">
        <w:rPr>
          <w:rFonts w:cs="Times New Roman" w:eastAsia="Calibri"/>
        </w:rPr>
        <w:t xml:space="preserve">BOBAR BANKA d.d. </w:t>
      </w:r>
      <w:proofErr w:type="spellStart"/>
      <w:r w:rsidRPr="007A03D3">
        <w:rPr>
          <w:rFonts w:cs="Times New Roman" w:eastAsia="Calibri"/>
        </w:rPr>
        <w:t>Bjeljina</w:t>
      </w:r>
      <w:proofErr w:type="spellEnd"/>
      <w:r w:rsidRPr="007A03D3">
        <w:rPr>
          <w:rFonts w:cs="Times New Roman" w:eastAsia="Calibri"/>
        </w:rPr>
        <w:t xml:space="preserve"> – punomoćnica </w:t>
      </w:r>
      <w:proofErr w:type="spellStart"/>
      <w:r w:rsidRPr="007A03D3">
        <w:rPr>
          <w:rFonts w:cs="Times New Roman" w:eastAsia="Calibri"/>
        </w:rPr>
        <w:t>Dajna</w:t>
      </w:r>
      <w:proofErr w:type="spellEnd"/>
      <w:r w:rsidRPr="007A03D3">
        <w:rPr>
          <w:rFonts w:cs="Times New Roman" w:eastAsia="Calibri"/>
        </w:rPr>
        <w:t xml:space="preserve"> Bjedov, odvjetnica u Zadru </w:t>
      </w:r>
    </w:p>
    <w:p w:rsidRDefault="007A03D3" w:rsidP="007A03D3" w:rsidR="007A03D3" w:rsidRPr="007A03D3">
      <w:pPr>
        <w:spacing w:lineRule="atLeast" w:line="240" w:after="0"/>
        <w:rPr>
          <w:rFonts w:cs="Times New Roman" w:eastAsia="Calibri"/>
        </w:rPr>
      </w:pPr>
      <w:r w:rsidRPr="007A03D3">
        <w:rPr>
          <w:rFonts w:cs="Times New Roman" w:eastAsia="Calibri"/>
        </w:rPr>
        <w:t>MARIN GLOBE d.o.o. Šibenik – punomoćnik Ante Burić odvjetnik u Šibeniku</w:t>
      </w:r>
    </w:p>
    <w:p w:rsidRDefault="007A03D3" w:rsidP="007A03D3" w:rsidR="007A03D3" w:rsidRPr="007A03D3">
      <w:pPr>
        <w:spacing w:lineRule="atLeast" w:line="240" w:after="0"/>
        <w:rPr>
          <w:rFonts w:cs="Times New Roman" w:eastAsia="Calibri"/>
        </w:rPr>
      </w:pPr>
      <w:r w:rsidRPr="007A03D3">
        <w:rPr>
          <w:rFonts w:cs="Times New Roman" w:eastAsia="Calibri"/>
        </w:rPr>
        <w:t>MOEN MARIN, Norveška -punomoćnik Ante Burić odvjetnik u Šibeniku</w:t>
      </w:r>
    </w:p>
    <w:p w:rsidRDefault="007A03D3" w:rsidP="007A03D3" w:rsidR="007A03D3" w:rsidRPr="007A03D3">
      <w:pPr>
        <w:spacing w:lineRule="atLeast" w:line="240" w:after="0"/>
        <w:rPr>
          <w:rFonts w:cs="Times New Roman" w:eastAsia="Calibri"/>
        </w:rPr>
      </w:pPr>
      <w:r w:rsidRPr="007A03D3">
        <w:rPr>
          <w:rFonts w:cs="Times New Roman" w:eastAsia="Calibri"/>
        </w:rPr>
        <w:t xml:space="preserve">SPV ZA SANACIJU d.o.o. – Petar </w:t>
      </w:r>
      <w:proofErr w:type="spellStart"/>
      <w:r w:rsidRPr="007A03D3">
        <w:rPr>
          <w:rFonts w:cs="Times New Roman" w:eastAsia="Calibri"/>
        </w:rPr>
        <w:t>Ceronja</w:t>
      </w:r>
      <w:proofErr w:type="spellEnd"/>
      <w:r w:rsidRPr="007A03D3">
        <w:rPr>
          <w:rFonts w:cs="Times New Roman" w:eastAsia="Calibri"/>
        </w:rPr>
        <w:t xml:space="preserve"> odvjetnik u Odvjetničkom društvu Buterin i Posavec d.o.o. Zagreb</w:t>
      </w:r>
    </w:p>
    <w:p w:rsidRDefault="007A03D3" w:rsidP="007A03D3" w:rsidR="007A03D3" w:rsidRPr="007A03D3">
      <w:pPr>
        <w:spacing w:lineRule="atLeast" w:line="240" w:after="0"/>
        <w:rPr>
          <w:rFonts w:cs="Times New Roman" w:eastAsia="Calibri"/>
        </w:rPr>
      </w:pPr>
      <w:r w:rsidRPr="007A03D3">
        <w:rPr>
          <w:rFonts w:cs="Times New Roman" w:eastAsia="Calibri"/>
        </w:rPr>
        <w:t xml:space="preserve">KIMER d.o.o. Šibenik – direktorica </w:t>
      </w:r>
      <w:proofErr w:type="spellStart"/>
      <w:r w:rsidRPr="007A03D3">
        <w:rPr>
          <w:rFonts w:cs="Times New Roman" w:eastAsia="Calibri"/>
        </w:rPr>
        <w:t>Natali</w:t>
      </w:r>
      <w:proofErr w:type="spellEnd"/>
      <w:r w:rsidRPr="007A03D3">
        <w:rPr>
          <w:rFonts w:cs="Times New Roman" w:eastAsia="Calibri"/>
        </w:rPr>
        <w:t xml:space="preserve"> </w:t>
      </w:r>
      <w:proofErr w:type="spellStart"/>
      <w:r w:rsidRPr="007A03D3">
        <w:rPr>
          <w:rFonts w:cs="Times New Roman" w:eastAsia="Calibri"/>
        </w:rPr>
        <w:t>Aužina</w:t>
      </w:r>
      <w:proofErr w:type="spellEnd"/>
    </w:p>
    <w:p w:rsidRDefault="007A03D3" w:rsidP="007A03D3" w:rsidR="007A03D3" w:rsidRPr="007A03D3">
      <w:pPr>
        <w:spacing w:lineRule="atLeast" w:line="240" w:after="0"/>
        <w:rPr>
          <w:rFonts w:cs="Times New Roman" w:eastAsia="Calibri"/>
        </w:rPr>
      </w:pPr>
      <w:r w:rsidRPr="007A03D3">
        <w:rPr>
          <w:rFonts w:cs="Times New Roman" w:eastAsia="Calibri"/>
        </w:rPr>
        <w:t xml:space="preserve">NCP – </w:t>
      </w:r>
      <w:proofErr w:type="spellStart"/>
      <w:r w:rsidRPr="007A03D3">
        <w:rPr>
          <w:rFonts w:cs="Times New Roman" w:eastAsia="Calibri"/>
        </w:rPr>
        <w:t>Brodoservis</w:t>
      </w:r>
      <w:proofErr w:type="spellEnd"/>
      <w:r w:rsidRPr="007A03D3">
        <w:rPr>
          <w:rFonts w:cs="Times New Roman" w:eastAsia="Calibri"/>
        </w:rPr>
        <w:t xml:space="preserve"> d.o.o. Šibenik – punomoćnik po zaposlenju Gordan Arambašić</w:t>
      </w:r>
    </w:p>
    <w:p w:rsidRDefault="007A03D3" w:rsidP="007A03D3" w:rsidR="007A03D3" w:rsidRPr="007A03D3">
      <w:pPr>
        <w:spacing w:lineRule="atLeast" w:line="240" w:after="0"/>
        <w:rPr>
          <w:rFonts w:cs="Times New Roman" w:eastAsia="Calibri"/>
        </w:rPr>
      </w:pPr>
    </w:p>
    <w:p w:rsidRDefault="007A03D3" w:rsidP="007A03D3" w:rsidR="007A03D3" w:rsidRPr="007A03D3">
      <w:pPr>
        <w:spacing w:lineRule="atLeast" w:line="240" w:after="0"/>
        <w:rPr>
          <w:rFonts w:cs="Times New Roman" w:eastAsia="Calibri"/>
        </w:rPr>
      </w:pPr>
    </w:p>
    <w:p w:rsidRDefault="007A03D3" w:rsidP="007A03D3" w:rsidR="007A03D3" w:rsidRPr="007A03D3">
      <w:pPr>
        <w:spacing w:lineRule="atLeast" w:line="240" w:after="0"/>
        <w:jc w:val="both"/>
        <w:rPr>
          <w:rFonts w:cs="Times New Roman" w:eastAsia="Calibri"/>
        </w:rPr>
      </w:pPr>
      <w:r w:rsidRPr="007A03D3">
        <w:rPr>
          <w:rFonts w:cs="Times New Roman" w:eastAsia="Calibri"/>
        </w:rPr>
        <w:t xml:space="preserve">Utvrđuje se da je 31. listopada 2017. u spis predmeta </w:t>
      </w:r>
      <w:proofErr w:type="spellStart"/>
      <w:r w:rsidRPr="007A03D3">
        <w:rPr>
          <w:rFonts w:cs="Times New Roman" w:eastAsia="Calibri"/>
        </w:rPr>
        <w:t>posl</w:t>
      </w:r>
      <w:proofErr w:type="spellEnd"/>
      <w:r w:rsidRPr="007A03D3">
        <w:rPr>
          <w:rFonts w:cs="Times New Roman" w:eastAsia="Calibri"/>
        </w:rPr>
        <w:t xml:space="preserve">. br. gornji zaprimljen pravovremeno podnesen izmijenjeni plan restrukturiranja </w:t>
      </w:r>
      <w:proofErr w:type="spellStart"/>
      <w:r w:rsidRPr="007A03D3">
        <w:rPr>
          <w:rFonts w:cs="Times New Roman" w:eastAsia="Calibri"/>
        </w:rPr>
        <w:t>predstečajnog</w:t>
      </w:r>
      <w:proofErr w:type="spellEnd"/>
      <w:r w:rsidRPr="007A03D3">
        <w:rPr>
          <w:rFonts w:cs="Times New Roman" w:eastAsia="Calibri"/>
        </w:rPr>
        <w:t xml:space="preserve"> dužnika te prijedlog </w:t>
      </w:r>
      <w:proofErr w:type="spellStart"/>
      <w:r w:rsidRPr="007A03D3">
        <w:rPr>
          <w:rFonts w:cs="Times New Roman" w:eastAsia="Calibri"/>
        </w:rPr>
        <w:t>predstečajnog</w:t>
      </w:r>
      <w:proofErr w:type="spellEnd"/>
      <w:r w:rsidRPr="007A03D3">
        <w:rPr>
          <w:rFonts w:cs="Times New Roman" w:eastAsia="Calibri"/>
        </w:rPr>
        <w:t xml:space="preserve"> sporazuma koji su uredno objavljeni na mrežnoj stranici e-Oglasna ploča sudova 2. studenog 2017., a povodom čega je  zaključkom ovoga suda od istog dana određeno današnje ročište za raspravljanje i glasovanje o izmijenjenom planu restrukturiranja dužnika na koje su pozvani svi vjerovnici s pravom glasa, </w:t>
      </w:r>
      <w:proofErr w:type="spellStart"/>
      <w:r w:rsidRPr="007A03D3">
        <w:rPr>
          <w:rFonts w:cs="Times New Roman" w:eastAsia="Calibri"/>
        </w:rPr>
        <w:t>predstečajni</w:t>
      </w:r>
      <w:proofErr w:type="spellEnd"/>
      <w:r w:rsidRPr="007A03D3">
        <w:rPr>
          <w:rFonts w:cs="Times New Roman" w:eastAsia="Calibri"/>
        </w:rPr>
        <w:t xml:space="preserve"> dužnik i povjerenik dužnika. </w:t>
      </w:r>
    </w:p>
    <w:p w:rsidRDefault="007A03D3" w:rsidP="007A03D3" w:rsidR="007A03D3" w:rsidRPr="007A03D3">
      <w:pPr>
        <w:spacing w:lineRule="atLeast" w:line="240" w:after="0"/>
        <w:rPr>
          <w:rFonts w:cs="Times New Roman" w:eastAsia="Calibri"/>
        </w:rPr>
      </w:pPr>
    </w:p>
    <w:p w:rsidRDefault="007A03D3" w:rsidP="007A03D3" w:rsidR="007A03D3" w:rsidRPr="007A03D3">
      <w:pPr>
        <w:spacing w:lineRule="atLeast" w:line="240" w:after="0"/>
        <w:jc w:val="both"/>
        <w:rPr>
          <w:rFonts w:cs="Times New Roman" w:eastAsia="Calibri"/>
        </w:rPr>
      </w:pPr>
      <w:r w:rsidRPr="007A03D3">
        <w:rPr>
          <w:rFonts w:cs="Times New Roman" w:eastAsia="Calibri"/>
        </w:rPr>
        <w:t xml:space="preserve">Sukladno odredbi čl. 55. stavka 3. Stečajnog zakona, pozivaju se osobe ovlaštene za zastupanje dužnika po zakonu izložiti nazočnim vjerovnicima izmijenjeni plan restrukturiranja dužnika uz napomenu da će se o mogućim prijedlozima dužnika i vjerovnika otvoriti rasprava u kojoj imaju pravo sudjelovati vjerovnici, dužnik i povjerenik. </w:t>
      </w:r>
    </w:p>
    <w:p w:rsidRDefault="007A03D3" w:rsidP="007A03D3" w:rsidR="007A03D3" w:rsidRPr="007A03D3">
      <w:pPr>
        <w:spacing w:lineRule="atLeast" w:line="240" w:after="0"/>
        <w:rPr>
          <w:rFonts w:cs="Times New Roman" w:eastAsia="Calibri"/>
        </w:rPr>
      </w:pPr>
    </w:p>
    <w:p w:rsidRDefault="007A03D3" w:rsidP="007A03D3" w:rsidR="007A03D3" w:rsidRPr="007A03D3">
      <w:pPr>
        <w:spacing w:lineRule="atLeast" w:line="240" w:after="0"/>
        <w:jc w:val="both"/>
        <w:rPr>
          <w:rFonts w:cs="Times New Roman" w:eastAsia="Calibri"/>
        </w:rPr>
      </w:pPr>
      <w:r w:rsidRPr="007A03D3">
        <w:rPr>
          <w:rFonts w:cs="Times New Roman" w:eastAsia="Calibri"/>
        </w:rPr>
        <w:t xml:space="preserve">Direktor </w:t>
      </w:r>
      <w:proofErr w:type="spellStart"/>
      <w:r w:rsidRPr="007A03D3">
        <w:rPr>
          <w:rFonts w:cs="Times New Roman" w:eastAsia="Calibri"/>
        </w:rPr>
        <w:t>predstečajnog</w:t>
      </w:r>
      <w:proofErr w:type="spellEnd"/>
      <w:r w:rsidRPr="007A03D3">
        <w:rPr>
          <w:rFonts w:cs="Times New Roman" w:eastAsia="Calibri"/>
        </w:rPr>
        <w:t xml:space="preserve">  dužnika Roko Vuletić u bitnom navodi kao i u izmijenjenom planu  restrukturiranja dužnika od 31. listopada 2017. te posebno ističe da je s većinom vjerovnika </w:t>
      </w:r>
      <w:proofErr w:type="spellStart"/>
      <w:r w:rsidRPr="007A03D3">
        <w:rPr>
          <w:rFonts w:cs="Times New Roman" w:eastAsia="Calibri"/>
        </w:rPr>
        <w:t>predstečajnog</w:t>
      </w:r>
      <w:proofErr w:type="spellEnd"/>
      <w:r w:rsidRPr="007A03D3">
        <w:rPr>
          <w:rFonts w:cs="Times New Roman" w:eastAsia="Calibri"/>
        </w:rPr>
        <w:t xml:space="preserve"> dužnika u urednoj poslovnoj komunikaciji tijekom ovog postupka. Na prošlom ročištu dužnik nije imao suglasnost većinskog vjerovnika SPV za sanaciju d.o.o. zbog čega je predložena odgoda istog. U međuvremenu je obavljen razgovor s ovim i sa svim ostalim vjerovnicima koji su potrebni da bi dostavljeni izmijenjeni plan bio prihvaćen većinom glasova svih vjerovnika, a kako to i SZ nalaže.  U predmetnom planu </w:t>
      </w:r>
      <w:proofErr w:type="spellStart"/>
      <w:r w:rsidRPr="007A03D3">
        <w:rPr>
          <w:rFonts w:cs="Times New Roman" w:eastAsia="Calibri"/>
        </w:rPr>
        <w:t>predstečajnog</w:t>
      </w:r>
      <w:proofErr w:type="spellEnd"/>
      <w:r w:rsidRPr="007A03D3">
        <w:rPr>
          <w:rFonts w:cs="Times New Roman" w:eastAsia="Calibri"/>
        </w:rPr>
        <w:t xml:space="preserve"> dužnika vjerovnici dužnika su razvrstani u tri skupine od čega prvu skupinu čine financijske institucije </w:t>
      </w:r>
      <w:r w:rsidRPr="007A03D3">
        <w:rPr>
          <w:rFonts w:cs="Times New Roman" w:eastAsia="Calibri"/>
        </w:rPr>
        <w:lastRenderedPageBreak/>
        <w:t xml:space="preserve">od tri vjerovnika, drugu skupinu čine vjerovnici s osnove vlasničke pozajmice od dva vjerovnika te treću skupinu ostali vjerovnici od 278 vjerovnika, većinom dobavljači roba i usluga, sve prema njihovom pravnom statusu i načinu namirenja. Najveća promjena u odnosu na prethodni plan dužnika da je nastala upravno u odnosu na treću skupinu vjerovnika kojima će dužnik predmetne tražbine koje su utvrđene u ovom postupku nažalost namiriti samo u postotku od 20%, jednokratno u roku od 90 dana od pravomoćnosti rješenja suda o prihvaćanju i potvrdi plana tj. sporazuma. Dodaje se da će vjerovnicima druge skupine njihova tražbina biti otpisana u cijelosti, a u odnosu na vjerovnike prve skupine da je riječ o posebnom statusu iz razloga jer su ovi vjerovnici banke koje pregovaraju sa strateškim partnerima vezano za otkup njihovih tražbina i eventualni dogovor u pravcu dokapitalizacije dužnika.  ističe da je ovim planom dužnik stavljen u povoljniji položaj prema prvoj skupini vjerovnika iz razloga jer je predviđen poček u otplati glavnice od 12 mjeseci a kamata se smanjuje na 3% godišnje što je znatno povoljnije od uobičajene kamate po ugovorima o kreditu. Vjerovnici dužnika da ne bi bili u povoljnijem položaju u slučaju da predmetni plan ne bude prihvaćen iz razloga jer dužnik u svom vlasništvu nema imovinu (nekretnine) unovčenjem koje imovine bi u stečajnom postupku bi se vjerovnici dužnika mogli namiriti u svojim tražbinama i samim troškovima stečajnoga postupka, a ovo iz razloga jer je i imovina koju dužnik ima u svom vlasništvu opterećena brojnim </w:t>
      </w:r>
      <w:proofErr w:type="spellStart"/>
      <w:r w:rsidRPr="007A03D3">
        <w:rPr>
          <w:rFonts w:cs="Times New Roman" w:eastAsia="Calibri"/>
        </w:rPr>
        <w:t>razlučnim</w:t>
      </w:r>
      <w:proofErr w:type="spellEnd"/>
      <w:r w:rsidRPr="007A03D3">
        <w:rPr>
          <w:rFonts w:cs="Times New Roman" w:eastAsia="Calibri"/>
        </w:rPr>
        <w:t xml:space="preserve"> pravima, posebice i iz razloga jer je i zemljište na kojem dužnik obavlja djelatnost u koncesiji, Naglašava se da je dužnik zadržao dobre poslovne donose sa svojim vjerovnicima te da će se ova poslovna suradnja nastaviti i nakon sklapanja ovog sporazuma.  </w:t>
      </w:r>
    </w:p>
    <w:p w:rsidRDefault="007A03D3" w:rsidP="007A03D3" w:rsidR="007A03D3" w:rsidRPr="007A03D3">
      <w:pPr>
        <w:spacing w:lineRule="atLeast" w:line="240" w:after="0"/>
        <w:rPr>
          <w:rFonts w:cs="Times New Roman" w:eastAsia="Calibri"/>
        </w:rPr>
      </w:pPr>
    </w:p>
    <w:p w:rsidRDefault="007A03D3" w:rsidP="007A03D3" w:rsidR="007A03D3" w:rsidRPr="007A03D3">
      <w:pPr>
        <w:spacing w:lineRule="atLeast" w:line="240" w:after="0"/>
        <w:jc w:val="both"/>
        <w:rPr>
          <w:rFonts w:cs="Times New Roman" w:eastAsia="Calibri"/>
        </w:rPr>
      </w:pPr>
      <w:r w:rsidRPr="007A03D3">
        <w:rPr>
          <w:rFonts w:cs="Times New Roman" w:eastAsia="Calibri"/>
        </w:rPr>
        <w:t xml:space="preserve">Sukladno odredbi čl. 55. st. 4. Stečajnog zakona, a nakon što je dužnik izložio izmijenjeni plan restrukturiranja, očituje se povjerenik dužnika </w:t>
      </w:r>
      <w:proofErr w:type="spellStart"/>
      <w:r w:rsidRPr="007A03D3">
        <w:rPr>
          <w:rFonts w:cs="Times New Roman" w:eastAsia="Calibri"/>
        </w:rPr>
        <w:t>Frane</w:t>
      </w:r>
      <w:proofErr w:type="spellEnd"/>
      <w:r w:rsidRPr="007A03D3">
        <w:rPr>
          <w:rFonts w:cs="Times New Roman" w:eastAsia="Calibri"/>
        </w:rPr>
        <w:t xml:space="preserve"> Zvonimir Negro koji navodi da je u potpunosti suglasan s navodima zakonskog zastupnika </w:t>
      </w:r>
      <w:proofErr w:type="spellStart"/>
      <w:r w:rsidRPr="007A03D3">
        <w:rPr>
          <w:rFonts w:cs="Times New Roman" w:eastAsia="Calibri"/>
        </w:rPr>
        <w:t>predstečajnog</w:t>
      </w:r>
      <w:proofErr w:type="spellEnd"/>
      <w:r w:rsidRPr="007A03D3">
        <w:rPr>
          <w:rFonts w:cs="Times New Roman" w:eastAsia="Calibri"/>
        </w:rPr>
        <w:t xml:space="preserve"> dužnika. Posebno ističe važnost prihvaćanja predmetnog plana budući se vjerovnici u slučaju otvaranja stečajnog postupka nad istim ne bi mogli namiriti u svojim tražbinama iz prvenstvenog razloga jer dužnik u svom vlasništvu ima imovinu neznatne vrijednosti koja bi se mogla unovčiti radi namirenja tražbine. </w:t>
      </w:r>
    </w:p>
    <w:p w:rsidRDefault="007A03D3" w:rsidP="007A03D3" w:rsidR="007A03D3" w:rsidRPr="007A03D3">
      <w:pPr>
        <w:spacing w:lineRule="atLeast" w:line="240" w:after="0"/>
        <w:jc w:val="both"/>
        <w:rPr>
          <w:rFonts w:cs="Times New Roman" w:eastAsia="Calibri"/>
        </w:rPr>
      </w:pPr>
    </w:p>
    <w:p w:rsidRDefault="007A03D3" w:rsidP="007A03D3" w:rsidR="007A03D3" w:rsidRPr="007A03D3">
      <w:pPr>
        <w:spacing w:lineRule="atLeast" w:line="240" w:after="0"/>
        <w:jc w:val="both"/>
        <w:rPr>
          <w:rFonts w:cs="Times New Roman" w:eastAsia="Calibri"/>
        </w:rPr>
      </w:pPr>
      <w:r w:rsidRPr="007A03D3">
        <w:rPr>
          <w:rFonts w:cs="Times New Roman" w:eastAsia="Calibri"/>
        </w:rPr>
        <w:t>S obzirom da dužnik, nazočni vjerovnici i povjerenik dužnika navode da nemaju prijedloga vezanih za izmijenjeni plan restrukturiranja dužnika, to ovaj sud sukladno odredbi čl. 57. Stečajnog zakona, sastavlja popis vjerovnika i prava glasa koji im pripadaju prilikom odlučivanja o planu restrukturiranja njihovim glasovanjem pisanim putem na današnjem ročištu na propisanim obrascima za glasovanje, sve sukladno odredbi čl. 58. Stečajnog zakona, a koji vjerovnici su razvrstani u tri skupine s odvojenim pravom glasovanja prema pravilima iz čl. 59. Stečajnog zakona na način kako slijedi;</w:t>
      </w:r>
    </w:p>
    <w:p w:rsidRDefault="007A03D3" w:rsidP="007A03D3" w:rsidR="007A03D3" w:rsidRPr="007A03D3">
      <w:pPr>
        <w:spacing w:lineRule="atLeast" w:line="240" w:after="0"/>
        <w:jc w:val="both"/>
        <w:rPr>
          <w:rFonts w:cs="Times New Roman" w:eastAsia="Calibri"/>
        </w:rPr>
      </w:pPr>
    </w:p>
    <w:p w:rsidRDefault="007A03D3" w:rsidP="007A03D3" w:rsidR="007A03D3" w:rsidRPr="007A03D3">
      <w:pPr>
        <w:spacing w:lineRule="atLeast" w:line="240" w:after="0"/>
        <w:jc w:val="both"/>
        <w:rPr>
          <w:rFonts w:cs="Times New Roman" w:eastAsia="Calibri"/>
        </w:rPr>
      </w:pPr>
    </w:p>
    <w:p w:rsidRDefault="007A03D3" w:rsidP="007A03D3" w:rsidR="007A03D3" w:rsidRPr="007A03D3">
      <w:pPr>
        <w:spacing w:lineRule="atLeast" w:line="240" w:after="0"/>
        <w:jc w:val="both"/>
        <w:rPr>
          <w:rFonts w:cs="Times New Roman" w:eastAsia="Calibri"/>
        </w:rPr>
      </w:pPr>
    </w:p>
    <w:p w:rsidRDefault="007A03D3" w:rsidP="007A03D3" w:rsidR="007A03D3" w:rsidRPr="007A03D3">
      <w:pPr>
        <w:spacing w:lineRule="auto" w:line="360" w:after="200"/>
        <w:ind w:right="-1"/>
        <w:jc w:val="both"/>
        <w:rPr>
          <w:rFonts w:cs="Times New Roman" w:eastAsia="Calibri"/>
        </w:rPr>
      </w:pPr>
      <w:r w:rsidRPr="007A03D3">
        <w:rPr>
          <w:rFonts w:cs="Times New Roman" w:eastAsia="Calibri"/>
          <w:b/>
        </w:rPr>
        <w:t xml:space="preserve">PRVA SKUPINA VJEROVNIKA </w:t>
      </w:r>
      <w:r w:rsidRPr="007A03D3">
        <w:rPr>
          <w:rFonts w:cs="Times New Roman" w:eastAsia="Calibri"/>
        </w:rPr>
        <w:t xml:space="preserve">- </w:t>
      </w:r>
      <w:r w:rsidRPr="007A03D3">
        <w:rPr>
          <w:rFonts w:cs="Times New Roman" w:eastAsia="Calibri"/>
          <w:b/>
        </w:rPr>
        <w:t xml:space="preserve">FINANCIJSKE INSTITUCIJE </w:t>
      </w:r>
    </w:p>
    <w:tbl>
      <w:tblPr>
        <w:tblW w:type="dxa" w:w="5955"/>
        <w:tblLayout w:type="fixed"/>
        <w:tblLook w:val="04A0" w:noVBand="1" w:noHBand="0" w:lastColumn="0" w:firstColumn="1" w:lastRow="0" w:firstRow="1"/>
      </w:tblPr>
      <w:tblGrid>
        <w:gridCol w:w="568"/>
        <w:gridCol w:w="1559"/>
        <w:gridCol w:w="2127"/>
        <w:gridCol w:w="1701"/>
      </w:tblGrid>
      <w:tr w:rsidTr="007A03D3" w:rsidR="007A03D3" w:rsidRPr="007A03D3">
        <w:trPr>
          <w:trHeight w:val="842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R.</w:t>
            </w:r>
          </w:p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br.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Oib</w:t>
            </w:r>
            <w:proofErr w:type="spellEnd"/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vjerovnika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Utvrđeni iznos tražbine </w:t>
            </w:r>
          </w:p>
        </w:tc>
      </w:tr>
      <w:tr w:rsidTr="007A03D3" w:rsidR="007A03D3" w:rsidRPr="007A03D3">
        <w:trPr>
          <w:trHeight w:val="466"/>
        </w:trPr>
        <w:tc>
          <w:tcPr>
            <w:tcW w:type="dxa" w:w="5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37066802433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SPV za sanaciju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70.560.664,25</w:t>
            </w:r>
          </w:p>
        </w:tc>
      </w:tr>
      <w:tr w:rsidTr="007A03D3" w:rsidR="007A03D3" w:rsidRPr="007A03D3">
        <w:trPr>
          <w:trHeight w:val="466"/>
        </w:trPr>
        <w:tc>
          <w:tcPr>
            <w:tcW w:type="dxa" w:w="5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2.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73084055419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Bobar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banka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a.d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. u stečaju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27.709.322,59</w:t>
            </w:r>
          </w:p>
        </w:tc>
      </w:tr>
      <w:tr w:rsidTr="007A03D3" w:rsidR="007A03D3" w:rsidRPr="007A03D3">
        <w:trPr>
          <w:trHeight w:val="466"/>
        </w:trPr>
        <w:tc>
          <w:tcPr>
            <w:tcW w:type="dxa" w:w="5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25351138943</w:t>
            </w:r>
          </w:p>
        </w:tc>
        <w:tc>
          <w:tcPr>
            <w:tcW w:type="dxa" w:w="2127"/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Banka splitsko dalmatinska d.d.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3.975.507,74</w:t>
            </w:r>
          </w:p>
        </w:tc>
      </w:tr>
      <w:tr w:rsidTr="007A03D3" w:rsidR="007A03D3" w:rsidRPr="007A03D3">
        <w:trPr>
          <w:trHeight w:val="466"/>
        </w:trPr>
        <w:tc>
          <w:tcPr>
            <w:tcW w:type="dxa" w:w="5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UKUPNO KN: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102.245.494,58</w:t>
            </w:r>
          </w:p>
        </w:tc>
      </w:tr>
    </w:tbl>
    <w:p w:rsidRDefault="007A03D3" w:rsidP="007A03D3" w:rsidR="007A03D3" w:rsidRPr="007A03D3">
      <w:pPr>
        <w:spacing w:lineRule="auto" w:line="276" w:after="0"/>
        <w:jc w:val="both"/>
        <w:rPr>
          <w:rFonts w:cs="Times New Roman" w:eastAsia="Calibri"/>
          <w:sz w:val="16"/>
          <w:szCs w:val="16"/>
        </w:rPr>
      </w:pPr>
    </w:p>
    <w:p w:rsidRDefault="007A03D3" w:rsidP="007A03D3" w:rsidR="007A03D3" w:rsidRPr="007A03D3">
      <w:pPr>
        <w:spacing w:lineRule="atLeast" w:line="240" w:after="0"/>
        <w:jc w:val="both"/>
        <w:rPr>
          <w:rFonts w:cs="Times New Roman" w:eastAsia="Calibri"/>
          <w:sz w:val="22"/>
          <w:szCs w:val="22"/>
        </w:rPr>
      </w:pPr>
    </w:p>
    <w:p w:rsidRDefault="007A03D3" w:rsidP="007A03D3" w:rsidR="007A03D3" w:rsidRPr="007A03D3">
      <w:pPr>
        <w:spacing w:lineRule="atLeast" w:line="240" w:after="0"/>
        <w:jc w:val="both"/>
        <w:rPr>
          <w:rFonts w:cs="Times New Roman" w:eastAsia="Calibri"/>
          <w:sz w:val="22"/>
          <w:szCs w:val="22"/>
        </w:rPr>
      </w:pPr>
    </w:p>
    <w:p w:rsidRDefault="007A03D3" w:rsidP="007A03D3" w:rsidR="007A03D3" w:rsidRPr="007A03D3">
      <w:pPr>
        <w:spacing w:lineRule="atLeast" w:line="240" w:after="0"/>
        <w:jc w:val="both"/>
        <w:rPr>
          <w:rFonts w:cs="Times New Roman" w:eastAsia="Calibri"/>
          <w:sz w:val="22"/>
          <w:szCs w:val="22"/>
        </w:rPr>
      </w:pPr>
    </w:p>
    <w:p w:rsidRDefault="007A03D3" w:rsidP="007A03D3" w:rsidR="007A03D3" w:rsidRPr="007A03D3">
      <w:pPr>
        <w:spacing w:lineRule="atLeast" w:line="240" w:after="0"/>
        <w:jc w:val="both"/>
        <w:rPr>
          <w:rFonts w:cs="Times New Roman" w:eastAsia="Calibri"/>
          <w:sz w:val="22"/>
          <w:szCs w:val="22"/>
        </w:rPr>
      </w:pPr>
    </w:p>
    <w:p w:rsidRDefault="007A03D3" w:rsidP="007A03D3" w:rsidR="007A03D3" w:rsidRPr="007A03D3">
      <w:pPr>
        <w:spacing w:lineRule="auto" w:line="276" w:after="200"/>
        <w:jc w:val="both"/>
        <w:rPr>
          <w:rFonts w:cs="Times New Roman" w:eastAsia="Calibri"/>
          <w:b/>
        </w:rPr>
      </w:pPr>
      <w:r w:rsidRPr="007A03D3">
        <w:rPr>
          <w:rFonts w:cs="Times New Roman" w:eastAsia="Calibri"/>
          <w:b/>
        </w:rPr>
        <w:t>DRUGA SKUPINA VJEROVNIKA -VLASNIČKA POZAJMICA</w:t>
      </w:r>
    </w:p>
    <w:tbl>
      <w:tblPr>
        <w:tblW w:type="dxa" w:w="5820"/>
        <w:tblLayout w:type="fixed"/>
        <w:tblLook w:val="04A0" w:noVBand="1" w:noHBand="0" w:lastColumn="0" w:firstColumn="1" w:lastRow="0" w:firstRow="1"/>
      </w:tblPr>
      <w:tblGrid>
        <w:gridCol w:w="711"/>
        <w:gridCol w:w="1445"/>
        <w:gridCol w:w="1961"/>
        <w:gridCol w:w="1703"/>
      </w:tblGrid>
      <w:tr w:rsidTr="007A03D3" w:rsidR="007A03D3" w:rsidRPr="007A03D3">
        <w:trPr>
          <w:trHeight w:val="900"/>
        </w:trPr>
        <w:tc>
          <w:tcPr>
            <w:tcW w:type="dxa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Red.br.</w:t>
            </w:r>
          </w:p>
        </w:tc>
        <w:tc>
          <w:tcPr>
            <w:tcW w:type="dxa" w:w="14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OIB vjerovnika</w:t>
            </w:r>
          </w:p>
        </w:tc>
        <w:tc>
          <w:tcPr>
            <w:tcW w:type="dxa" w:w="19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Utvrđeni iznos tražbine</w:t>
            </w:r>
          </w:p>
        </w:tc>
      </w:tr>
      <w:tr w:rsidTr="007A03D3" w:rsidR="007A03D3" w:rsidRPr="007A03D3">
        <w:trPr>
          <w:trHeight w:val="499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6692714941</w:t>
            </w:r>
          </w:p>
        </w:tc>
        <w:tc>
          <w:tcPr>
            <w:tcW w:type="dxa" w:w="19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Goran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Prgin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13.753.599,36</w:t>
            </w:r>
          </w:p>
        </w:tc>
      </w:tr>
      <w:tr w:rsidTr="007A03D3" w:rsidR="007A03D3" w:rsidRPr="007A03D3">
        <w:trPr>
          <w:trHeight w:val="499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49469990713</w:t>
            </w:r>
          </w:p>
        </w:tc>
        <w:tc>
          <w:tcPr>
            <w:tcW w:type="dxa" w:w="19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Katica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Prgin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1.599.745,12</w:t>
            </w:r>
          </w:p>
        </w:tc>
      </w:tr>
      <w:tr w:rsidTr="007A03D3" w:rsidR="007A03D3" w:rsidRPr="007A03D3">
        <w:trPr>
          <w:trHeight w:val="499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9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UKUPNO KN: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15.353.344,48</w:t>
            </w:r>
          </w:p>
        </w:tc>
      </w:tr>
    </w:tbl>
    <w:p w:rsidRDefault="007A03D3" w:rsidP="007A03D3" w:rsidR="007A03D3" w:rsidRPr="007A03D3">
      <w:pPr>
        <w:spacing w:lineRule="auto" w:line="276" w:after="0"/>
        <w:jc w:val="both"/>
        <w:rPr>
          <w:rFonts w:cs="Times New Roman" w:eastAsia="Calibri"/>
          <w:sz w:val="16"/>
          <w:szCs w:val="16"/>
        </w:rPr>
      </w:pPr>
    </w:p>
    <w:p w:rsidRDefault="007A03D3" w:rsidP="007A03D3" w:rsidR="007A03D3" w:rsidRPr="007A03D3">
      <w:pPr>
        <w:spacing w:lineRule="atLeast" w:line="240" w:after="0"/>
        <w:jc w:val="both"/>
        <w:rPr>
          <w:rFonts w:cs="Times New Roman" w:eastAsia="Calibri"/>
          <w:sz w:val="22"/>
          <w:szCs w:val="22"/>
        </w:rPr>
      </w:pPr>
    </w:p>
    <w:p w:rsidRDefault="007A03D3" w:rsidP="007A03D3" w:rsidR="007A03D3" w:rsidRPr="007A03D3">
      <w:pPr>
        <w:spacing w:lineRule="atLeast" w:line="240" w:after="0"/>
        <w:jc w:val="both"/>
        <w:rPr>
          <w:rFonts w:cs="Times New Roman" w:eastAsia="Calibri"/>
          <w:sz w:val="22"/>
          <w:szCs w:val="22"/>
        </w:rPr>
      </w:pPr>
    </w:p>
    <w:p w:rsidRDefault="007A03D3" w:rsidP="007A03D3" w:rsidR="007A03D3" w:rsidRPr="007A03D3">
      <w:pPr>
        <w:spacing w:lineRule="auto" w:line="360" w:after="0"/>
        <w:jc w:val="both"/>
        <w:rPr>
          <w:rFonts w:cs="Times New Roman" w:eastAsia="Calibri"/>
          <w:b/>
        </w:rPr>
      </w:pPr>
      <w:r w:rsidRPr="007A03D3">
        <w:rPr>
          <w:rFonts w:cs="Times New Roman" w:eastAsia="Calibri"/>
          <w:b/>
        </w:rPr>
        <w:t>TREĆA SKUPINA VJEROVNIKA - OSTALI VJEROVNICI</w:t>
      </w:r>
    </w:p>
    <w:tbl>
      <w:tblPr>
        <w:tblW w:type="dxa" w:w="7005"/>
        <w:tblLayout w:type="fixed"/>
        <w:tblLook w:val="04A0" w:noVBand="1" w:noHBand="0" w:lastColumn="0" w:firstColumn="1" w:lastRow="0" w:firstRow="1"/>
      </w:tblPr>
      <w:tblGrid>
        <w:gridCol w:w="567"/>
        <w:gridCol w:w="1820"/>
        <w:gridCol w:w="1680"/>
        <w:gridCol w:w="1399"/>
        <w:gridCol w:w="1539"/>
      </w:tblGrid>
      <w:tr w:rsidTr="007A03D3" w:rsidR="007A03D3" w:rsidRPr="007A03D3">
        <w:trPr>
          <w:trHeight w:val="603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R.</w:t>
            </w: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br.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1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OIB vjerovnika</w:t>
            </w:r>
          </w:p>
        </w:tc>
        <w:tc>
          <w:tcPr>
            <w:tcW w:type="dxa" w:w="13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Adresa vjerovnika</w:t>
            </w:r>
          </w:p>
        </w:tc>
        <w:tc>
          <w:tcPr>
            <w:tcW w:type="dxa" w:w="15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Utvrđeni iznos tražbine u Kn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3D-COMPANY, trgovina i ugostiteljstvo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14021712667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Ante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Šupuka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10,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2.760,25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A.B.E.INŽENJERING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03557707395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Vodovodna 17, Rijeka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2.156,25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A.C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. YACHTING D.O.O.</w:t>
            </w:r>
          </w:p>
        </w:tc>
        <w:tc>
          <w:tcPr>
            <w:tcW w:type="dxa" w:w="1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26174912577</w:t>
            </w:r>
          </w:p>
        </w:tc>
        <w:tc>
          <w:tcPr>
            <w:tcW w:type="dxa" w:w="13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Liburnijska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7,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Ičići</w:t>
            </w:r>
            <w:proofErr w:type="spellEnd"/>
          </w:p>
        </w:tc>
        <w:tc>
          <w:tcPr>
            <w:tcW w:type="dxa" w:w="15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16.358,00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A-ANTICUS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07545451198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Štefanovečka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10,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2.662,82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ABELA GRADNJA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82082224135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Gomljanik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27, Brodarica,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3.459,38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1820"/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AD-BRODOVI d.o.o.</w:t>
            </w:r>
          </w:p>
        </w:tc>
        <w:tc>
          <w:tcPr>
            <w:tcW w:type="dxa" w:w="1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54906234653</w:t>
            </w:r>
          </w:p>
        </w:tc>
        <w:tc>
          <w:tcPr>
            <w:tcW w:type="dxa" w:w="1399"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Matoševa 8, Solin</w:t>
            </w:r>
          </w:p>
        </w:tc>
        <w:tc>
          <w:tcPr>
            <w:tcW w:type="dxa" w:w="15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15.690,00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ADRIA KARTON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73348871898</w:t>
            </w:r>
          </w:p>
        </w:tc>
        <w:tc>
          <w:tcPr>
            <w:tcW w:type="dxa" w:w="13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Plano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22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Apr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Trogir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57,50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AGRAM YACHTING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93962936243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Obala Kneza Branimira 5, Zadar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86.714,20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ALCA ZAGREB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58353015102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Koledovčina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8.417,59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ALCU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lineRule="atLeast" w:line="240" w:after="0"/>
              <w:rPr>
                <w:rFonts w:cs="Times New Roman" w:eastAsia="Calibri"/>
              </w:rPr>
            </w:pP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Ljubljanska cesta 45, 1241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Kamnik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Slovenija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659.569,46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ALFA FAKTOR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17604104043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Radnička cesta 34 A,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176.375,00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ALPE ADRIA POSLOVODSTVO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99488126785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Slavonska avenija 6a,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210.857,90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ALUMAR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B.V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NL809266544B0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Scharrewiel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1,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Vlaardingen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Nizozemska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247.571,95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ANDA-OLSEN AS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NO935692113MVA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Blindheim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Industrivei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2e, 6020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Aalesund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Norveška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20,88</w:t>
            </w:r>
          </w:p>
        </w:tc>
      </w:tr>
      <w:tr w:rsidTr="007A03D3" w:rsidR="007A03D3" w:rsidRPr="007A03D3">
        <w:trPr>
          <w:trHeight w:val="7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ANTE MEDVIDOVIĆ,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vl.MEDO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obrt za prijevoz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6398673813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Berinovac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46,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Lokvičić</w:t>
            </w:r>
            <w:proofErr w:type="spellEnd"/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4.500,00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ANTIPIROS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70914161709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Pujanke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77/A,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37.921,25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ASSA ABLOY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lineRule="atLeast" w:line="240" w:after="0"/>
              <w:rPr>
                <w:rFonts w:cs="Times New Roman" w:eastAsia="Calibri"/>
              </w:rPr>
            </w:pP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Norveška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0,48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ASTA ARS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78001688865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Miramarska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13/d,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6.000,54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AUTO SIGET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90109302314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Siget 17, Zagreb-Novi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4.083,90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AUTO TOKIĆ J.D.O.O.</w:t>
            </w:r>
          </w:p>
        </w:tc>
        <w:tc>
          <w:tcPr>
            <w:tcW w:type="dxa" w:w="1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19674102085</w:t>
            </w:r>
          </w:p>
        </w:tc>
        <w:tc>
          <w:tcPr>
            <w:tcW w:type="dxa" w:w="13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Dr. Franje Tuđmana 74,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Vranjic</w:t>
            </w:r>
            <w:proofErr w:type="spellEnd"/>
          </w:p>
        </w:tc>
        <w:tc>
          <w:tcPr>
            <w:tcW w:type="dxa" w:w="15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6.316,00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AUTOPROMET M.J.D.O.O.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03372682301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Kralja Zvonimira 103,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30.030,22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BAŠTUN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77581448463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Pristeg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106, Benkovac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5.000,00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BELCOM ŠIBENIK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29174438740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Karla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Vipauca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,17 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261,35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BIJUK HPC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61373622132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Vrbovec 1A, </w:t>
            </w: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Samobor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223.694,09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25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BILIĆ-ERIĆ D.O.O. ZA PRIVATNU ZAŠTITU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68580128211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Ljudevta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Posavskog 3, Sesvete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1.314.204,52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BIMES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94747646471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Rimski put 12, Trogir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1.670.984,44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BOLTANO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70250179767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Ivana Gundulića 10, 21000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20.155,89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BRODOARMATURA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46297031880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Trtni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59, Matulji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16.377,50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BRODOMERKUR D.D. SPLIT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33956120458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Poljička cesta 35,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0,05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BRODOSPAS D.D.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39030031494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Obala Lazareta 1/II, 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13.105,53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BUREAU VERITAS CROATIA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82798532151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Ciottina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17 a , p.o.b.71, Rijeka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7.047,24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CAESAREA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60560880763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Kneza Trpimira 85A, Solin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64,00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CAPRICORNO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9517317411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Hercegovačka 57A,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14.982,61</w:t>
            </w:r>
          </w:p>
        </w:tc>
      </w:tr>
      <w:tr w:rsidTr="007A03D3" w:rsidR="007A03D3" w:rsidRPr="007A03D3">
        <w:trPr>
          <w:trHeight w:val="906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CARRARAFIERE S.R.L.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IT01129850457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Viale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Galileo Galilei, 133, 54033 Marina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di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Carrara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MS, Italija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3.023,12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CENTAR ALATA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94198231508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A.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Waldingera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1a, Osijek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156,68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CHAL-TEC VERTRIEBES+HANDELS GMBH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60211463909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Wallstraße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16, 10179 Berlin, Njemačka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34,98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CHARVAT D.O.O.</w:t>
            </w:r>
          </w:p>
        </w:tc>
        <w:tc>
          <w:tcPr>
            <w:tcW w:type="dxa" w:w="1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14321572653</w:t>
            </w:r>
          </w:p>
        </w:tc>
        <w:tc>
          <w:tcPr>
            <w:tcW w:type="dxa" w:w="13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Josipa Jelačića 87A, Daruvar</w:t>
            </w:r>
          </w:p>
        </w:tc>
        <w:tc>
          <w:tcPr>
            <w:tcW w:type="dxa" w:w="15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29.226,09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COMITER TRGOVINA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55519632000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Rudeška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cesta 179,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59,89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CRIVAC - SKELE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75058604842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Zvonimira 75, Solin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476.646,97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CROATIA </w:t>
            </w: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AIRLINES D.D.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24640993045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Bani 75b, </w:t>
            </w: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1.880,75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41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CRODUX DERIVATI DVA D.O.O.(OMV HRVATSKA D.O.O.)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00865396224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Savska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Opatovina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36,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516,48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CUMMINS ADRIATIC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44284514731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Kraljice Jelene 15,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Dugopolje</w:t>
            </w:r>
            <w:proofErr w:type="spellEnd"/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20.130,36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ČEMPRESI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10025069271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Kvanj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935,00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ĆALETA GRADNJA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89960535090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Put Krtina 12, Trogir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876.329,07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DALSTROJ D.D.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43458781581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Mostine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11A, P.P. 158,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4.750,00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DANG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41480508953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Velebitska 11,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15.117,28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DARKO SLAVICA,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vl.AUTOLIMARSKI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OBRT "CRNI"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38349783571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Lugovići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-Slavice 49,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2.900,00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DASKA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72918951062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Prljuge 19/A,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9.292,50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DENI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25433742708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Vrboran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2a,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95.801,46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DEZINSEKCIJA PUNTAMIKA J.D.O.O.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05931274546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Ffa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Grge Martića 3, Zadar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5.812,50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DHL INTERNATIONAL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79069474349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Utinjska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40,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5.348,16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DIJANA VITIĆ,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."Knjigovežnica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Vitić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"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79880323378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Bribirskih knezova 30, Vodice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475,00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DINKO PERAN,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vl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. AVANTI obrt za ugostiteljstvo i pranje automobila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96593261016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Gebaštica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donja 50,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880,00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</w:t>
            </w:r>
          </w:p>
        </w:tc>
        <w:tc>
          <w:tcPr>
            <w:tcW w:type="dxa" w:w="1820"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DONIT SPLIT D.O.O.</w:t>
            </w:r>
          </w:p>
        </w:tc>
        <w:tc>
          <w:tcPr>
            <w:tcW w:type="dxa" w:w="1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89189610978</w:t>
            </w:r>
          </w:p>
        </w:tc>
        <w:tc>
          <w:tcPr>
            <w:tcW w:type="dxa" w:w="1399"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Matoševa 8, Solin</w:t>
            </w:r>
          </w:p>
        </w:tc>
        <w:tc>
          <w:tcPr>
            <w:tcW w:type="dxa" w:w="15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36.799,89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 PLUS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93923226222</w:t>
            </w:r>
          </w:p>
        </w:tc>
        <w:tc>
          <w:tcPr>
            <w:tcW w:type="dxa" w:w="13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Gospodarska 16/C, Donji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Stupnik</w:t>
            </w:r>
            <w:proofErr w:type="spellEnd"/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180,00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ECO CHEM d.o.o.</w:t>
            </w:r>
          </w:p>
        </w:tc>
        <w:tc>
          <w:tcPr>
            <w:tcW w:type="dxa" w:w="1680"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62167457399</w:t>
            </w:r>
          </w:p>
        </w:tc>
        <w:tc>
          <w:tcPr>
            <w:tcW w:type="dxa" w:w="1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Gornje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Prekrižje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24,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4.277,25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57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EKO TAXI D.O.O.</w:t>
            </w:r>
          </w:p>
        </w:tc>
        <w:tc>
          <w:tcPr>
            <w:tcW w:type="dxa" w:w="1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65695875800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Vodovodna 20A,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360,00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EKRAN MEDIJA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21857507337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Kralja Zvonimira 49,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Podstrana</w:t>
            </w:r>
            <w:proofErr w:type="spellEnd"/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55.171,88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ELEKTA-C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17708664252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Smiljanića 2,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107,27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ELEKTRO STRABEŽNIK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61273203021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Potok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strabežnik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8, Kaštel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Sućurac</w:t>
            </w:r>
            <w:proofErr w:type="spellEnd"/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232.261,62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ELEKTRO YACHT SERVIS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16476966977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Prgon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41, Punat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2.167,31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ELEKTROLUX-TS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63987374262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Pod Vidilicom 2,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9.738,72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ELENIKS J.D.O.O.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70512550754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Vukovarska 14, Jakšić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700,00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EMO COMMERCE D.O.O. SPLIT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15289050579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Ive Tijardovića 26,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254.600,89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EURO DAUS D.D.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19212513210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Put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mostina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958,31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EUROHERC OSIGURANJE D.D.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22694857747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Varaždinska 54,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1.807,02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EUROTEHNIKA D.O.O. ZA PROIZVODNJU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42818468021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Samoborska cesta 241,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94.337,89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EXERTUS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39837666314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Rubeši 136, Kastav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1.375,00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F.I.U.M.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29075609859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Nebojanska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15,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600,00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FALCON ELECTRONIC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08554241826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Vinogradska cesta 2B3, Slavonski Brod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9.826,38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FIBAS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78847982632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Istarska 17,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39,34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FILIP INFORMATIKA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76370914231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F.Tuđmana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7A, Kaštel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Sućurac</w:t>
            </w:r>
            <w:proofErr w:type="spellEnd"/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4.985,65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FINANCIJSKA AGENCIJA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85821130368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Ulica garda Vukovara 70,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475,69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FOND ZA ZAŠTITU OKOLIŠA I ENERGETSKU UČINKOVITOST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85828625994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Radnička cesta 80, 10000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6.317,28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75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FORCH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74056056752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Buzinska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cesta 58,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398,73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FORMA LOK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02222844635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Mesekov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put 6,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18,75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GEHNA PETRA PESCH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E.K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DE254002354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Im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Grund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16, 21435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Stelle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Njemačka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12.503,82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GLUIĆ-BARUN d.o.o.(RESTORAN BARUN)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69647433422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Podsolarsko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24,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4.189,50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GM TURBO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03577935735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Vukovarska 58 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26.662,50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GORAN BUŠAC,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vl.BUCHY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-SUB obrt za podvodne radove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49668532780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Verdana" w:ascii="Verdana"/>
                <w:sz w:val="20"/>
                <w:szCs w:val="20"/>
                <w:lang w:eastAsia="hr-HR"/>
              </w:rPr>
            </w:pPr>
            <w:r w:rsidRPr="007A03D3">
              <w:rPr>
                <w:rFonts w:cs="Times New Roman" w:eastAsia="Times New Roman" w:hAnsi="Verdana" w:ascii="Verdana"/>
                <w:sz w:val="20"/>
                <w:szCs w:val="20"/>
                <w:lang w:eastAsia="hr-HR"/>
              </w:rPr>
              <w:t>Dubravski put 6,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1.600,00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GORDAN BUDIŠA,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vl.DODO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obrt za proizvodnju i usluge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13360731376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Verdana" w:ascii="Verdana"/>
                <w:sz w:val="20"/>
                <w:szCs w:val="20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Verdana" w:ascii="Verdana"/>
                <w:sz w:val="20"/>
                <w:szCs w:val="20"/>
                <w:lang w:eastAsia="hr-HR"/>
              </w:rPr>
              <w:t>Vrisovci</w:t>
            </w:r>
            <w:proofErr w:type="spellEnd"/>
            <w:r w:rsidRPr="007A03D3">
              <w:rPr>
                <w:rFonts w:cs="Times New Roman" w:eastAsia="Times New Roman" w:hAnsi="Verdana" w:ascii="Verdana"/>
                <w:sz w:val="20"/>
                <w:szCs w:val="20"/>
                <w:lang w:eastAsia="hr-HR"/>
              </w:rPr>
              <w:t xml:space="preserve"> 23, Omiš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23.550,00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GRAD ŠIBENIK - gradska uprava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55644094063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Trg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palih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branitelja Domovinskog rata 1,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450,00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GRADSKA ĆISTOĆA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54873130289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Stjepana Radića 100,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7.555,63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GRADSKI PARKING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87342329948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Draga 14,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414,00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GRAFEX PROMET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85286436570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Mandalinskih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žrtava 11c,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70,00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HAND.COM GMBH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DE222493336</w:t>
            </w:r>
          </w:p>
        </w:tc>
        <w:tc>
          <w:tcPr>
            <w:tcW w:type="dxa" w:w="1399"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Konrad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-Adenauer-Ring 24,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Oosnabruck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Njemačka</w:t>
            </w:r>
          </w:p>
        </w:tc>
        <w:tc>
          <w:tcPr>
            <w:tcW w:type="dxa" w:w="15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53.495,15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HANZA MEDIA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79517545745</w:t>
            </w:r>
          </w:p>
        </w:tc>
        <w:tc>
          <w:tcPr>
            <w:tcW w:type="dxa" w:w="13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Koranska 2,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1.467,20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HEMPEL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14448967911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Novigradska 32, Umag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176.271,37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HEP ELEKTRA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43965974818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Serdara Tomaševića 2  Sinj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136,70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HEP-ELEKTRODALMACIJA SINJ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46830600751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Ulica grada Vukovara 37,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276,21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91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HERMES-ŠUŠNJIĆ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29124837480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Topola 16,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54.099,81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92</w:t>
            </w:r>
          </w:p>
        </w:tc>
        <w:tc>
          <w:tcPr>
            <w:tcW w:type="dxa" w:w="1820"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HISTA /94 D.O.O.</w:t>
            </w:r>
          </w:p>
        </w:tc>
        <w:tc>
          <w:tcPr>
            <w:tcW w:type="dxa" w:w="1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46364972384</w:t>
            </w:r>
          </w:p>
        </w:tc>
        <w:tc>
          <w:tcPr>
            <w:tcW w:type="dxa" w:w="1399"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Ante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Trlaje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Antića 15, Šibenik</w:t>
            </w:r>
          </w:p>
        </w:tc>
        <w:tc>
          <w:tcPr>
            <w:tcW w:type="dxa" w:w="15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294,10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93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HP- HRVATSKA POŠTA D.D.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87311810356</w:t>
            </w:r>
          </w:p>
        </w:tc>
        <w:tc>
          <w:tcPr>
            <w:tcW w:type="dxa" w:w="13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Jurišićeva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13,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15.748,72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HRVATSKA UDRUGA POSLODAVACA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80978339255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Pavla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Hatza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12,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20.941,20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HRVATSKE AUTOCESTE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57500462912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Širolina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ulica 4,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1.500,00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HRVATSKE ŠUME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69693144506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Ul.Ljudevita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Farkaša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Vukotinovića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2, 10000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138.350,61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HRVATSKE VODE, pravna osoba za upravljanje vodama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28921383001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Grada Vukovara 220, 10000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3.758,80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HRVATSKI REGISTAR BRODOVA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04601923208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Marasovićeva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67,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30.786,25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IN-DI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74115235791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Antonio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della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Zonca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25/F,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Vodnjan</w:t>
            </w:r>
            <w:proofErr w:type="spellEnd"/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1.990,37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IN TIME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18458216879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Velika cesta 78,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121,50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INA-UNUTR.TRG.ŠIBENIK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27759560625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Avenija Većeslava Holjevca 10,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8.177,20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INELTEH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1426311050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Ljubljanska cesta 7, Rijeka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90.412,14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INOKEM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27919002370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Industrijska cesta 12  Ivanić-Grad-Donji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Šarampov</w:t>
            </w:r>
            <w:proofErr w:type="spellEnd"/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11.440,00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INTEHNA ZAGREB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37327565128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Samoborska 255,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13.433,59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INTER-EKO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61138375629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Murini 17, Matulji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26.976,49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INTER EXPO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SI37131354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Slovenija vas 75, Ptuj, </w:t>
            </w: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Slovenija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39.102,33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107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INTEREUROPA SPLIT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85514716931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Josipa Lončara 3,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1.660,00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ISCAR ALATI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42440962203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J.Jelačića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134, Samobor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15.345,69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ISTRA MARINE ELEKTRONIKA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55410131017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Gervaisova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59, Rijeka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79,99</w:t>
            </w:r>
          </w:p>
        </w:tc>
      </w:tr>
      <w:tr w:rsidTr="007A03D3" w:rsidR="007A03D3" w:rsidRPr="007A03D3">
        <w:trPr>
          <w:trHeight w:val="906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IVAN LEŠIĆ,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vl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. LIKTIN obrt za proizvodnju i usluge metala, gume i plastike, vulkanizacija i trgovina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70816753053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Preseka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31,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Preseka</w:t>
            </w:r>
            <w:proofErr w:type="spellEnd"/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7.143,71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IVANDA COMMERCE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18392028862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Nazorov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prilaz 10,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92,36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IVANKA ŠARAC,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vl.Obrt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za ribarstvo i trgovinu "EOL"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40170750447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Branka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Laginje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40, Matulji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5.656,88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IVASIM D.O.O. ZA PROIZVODNJU KEMIJS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32677374790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Industrijska cesta 4, p.p.51  Ivanić-Grad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4.473,88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IVO ĆURIĆ,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vl.Obrt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za usluge AUTOELEKTRO SERVIS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17951408035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Ivana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Paštrića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12,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437,50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J.U.A. FRISCHIES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18918947938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Industrijska zona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Podi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bb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313.047,73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JADRANSKO OSIGURANJE D.D.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94472454976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Listopadska 2,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78.998,69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JADRANTRADE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63556409926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Žaborićka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72.142,56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JARUŠICA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75768448999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Put Gradine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bb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Murter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1.021,57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JAVNI BILJEŽNIK ALISA KALE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20422098987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Stjepana Radića 79A,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2.153,75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JAVNI BILJEŽNIK ANICA HUKELJ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57556630385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Ulica Matije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Mrazovića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6/I,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95,00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121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JOLLY EKO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7000900355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Ante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Šupuka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10,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4.820,00</w:t>
            </w:r>
          </w:p>
        </w:tc>
      </w:tr>
      <w:tr w:rsidTr="007A03D3" w:rsidR="007A03D3" w:rsidRPr="007A03D3">
        <w:trPr>
          <w:trHeight w:val="498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JUŽNI PROLAZ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23088119851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Majstorska 3,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220.815,00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 i K ELEKTRONIKA D.O.O. (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technomarket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)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39488087440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Dugoselska cesta 33a, Sesvete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149,00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KGV ŠUTALO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06692893248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Vukovarska 14, Jakšić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525,00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KIMER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56295615072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Velimira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Škorpika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17b,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37.320,00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KREŠIMIR MARIČIĆ,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vl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."ELEKTROSERVIS ANTE MARIČIĆ"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57665725135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Ul.Šubićevo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šetalište 1,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34.236,88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KUEHNE &amp; NAGEL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81210206592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Gospodarska 2, Sveta Nedjelja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5.930,17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KUSUTRA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Ltd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./CONSORTIUM SOLUTIONS LIMITED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GB164919870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5th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Floor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,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Dudley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House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169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Poccadilly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,  London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91.811,01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LESNINA H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36998794856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Kukljanovo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345,  Rijeka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942,38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LIBURNIJA PARKING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37830330079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Sv.Florijana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8, Opatija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LINDSTROM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17796122877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Kovinska 4a,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89.967,59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LINEA MARE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16290850677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Žrnovnička 1,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105.787,75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LP-BRODSKI SERVISI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6969063164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Franje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Račkoga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50A-52A, Rijeka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179.340,00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LJUBIĆ COMMERCE D.O.O. (PROCESOR)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64093807256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Frana Supila 7,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373,00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LJUBO KUNJAŠIĆ,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vl.Obrt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za proizvodnju i usluge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57620783111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Smokvica 52, Smokvica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119.036,50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M.A.G.-D.D.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41435588068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Ivana Meštrovića 27A,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1.029,57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137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 I JA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78525617476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Petra Preradovića 15,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MAIMAN YOSSER ARIE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lineRule="atLeast" w:line="240" w:after="0"/>
              <w:rPr>
                <w:rFonts w:cs="Times New Roman" w:eastAsia="Calibri"/>
              </w:rPr>
            </w:pP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Izrael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17.273,81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MAJA SLIVNJAK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88133014625</w:t>
            </w:r>
          </w:p>
        </w:tc>
        <w:tc>
          <w:tcPr>
            <w:tcW w:type="dxa" w:w="1399"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Ulderika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Donadinia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46, Zagreb</w:t>
            </w:r>
          </w:p>
        </w:tc>
        <w:tc>
          <w:tcPr>
            <w:tcW w:type="dxa" w:w="15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210.000,00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MALO VITRA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79586521000</w:t>
            </w:r>
          </w:p>
        </w:tc>
        <w:tc>
          <w:tcPr>
            <w:tcW w:type="dxa" w:w="13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Žrnovnička 1,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7.976,80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MARIN FRANČIŠKOVIĆ,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vl.PRODAJNO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SERVISNI CENTAR-BOSCH SERVICE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35578517168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Tome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Strižića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12 A, Rijeka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13.421,32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MARIN GLOBE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36322217417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Velimira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Škorpika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6,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261.319,61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MARINA ŠIBENIK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51380357466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Obala Jerka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Šižgorića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727,74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MARKO SMOLIĆ,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vl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. SMOLIĆ GRAFIKA obrt za reklame i tisak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64796748545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113. šibenske brigade HV-a 1,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890,00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MARKOJA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10585552225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Selska cesta 93,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1.064,85</w:t>
            </w:r>
          </w:p>
        </w:tc>
      </w:tr>
      <w:tr w:rsidTr="007A03D3" w:rsidR="007A03D3" w:rsidRPr="007A03D3">
        <w:trPr>
          <w:trHeight w:val="906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MARSILI ALDO &amp; C. S.R.L.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IT00909960437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Via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N.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Bixio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63 62012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Civitanova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Marche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(MC), Italija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1.341,64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MARTINA S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16666250937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Srima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X br.12,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2.118,87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MATIĆ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86712534659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Žaborićka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3/d,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80,00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MEDITA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40272809402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Slavka Batušića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bb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Zadar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4.539,14</w:t>
            </w:r>
          </w:p>
        </w:tc>
      </w:tr>
      <w:tr w:rsidTr="007A03D3" w:rsidR="007A03D3" w:rsidRPr="007A03D3">
        <w:trPr>
          <w:trHeight w:val="1511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MERCATOR MEDIA (MARITIME JOURNAL)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lineRule="atLeast" w:line="240" w:after="0"/>
              <w:rPr>
                <w:rFonts w:cs="Times New Roman" w:eastAsia="Calibri"/>
              </w:rPr>
            </w:pP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Spinnaker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House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Waterside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Gardens</w:t>
            </w: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br/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Fareham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Hampshire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PO16 8SD</w:t>
            </w: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br/>
              <w:t xml:space="preserve">United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Kingdom</w:t>
            </w:r>
            <w:proofErr w:type="spellEnd"/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784,61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151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MERCURY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80792043913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Mirka Bogovića 9, Karlovac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8.265,00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MESSER CROATIA PLIN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32179081874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Industrijska 1, Zaprešić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510.244,76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METAFLON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22745036385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Mobine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32, Metković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112.790,66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METALNA OPREMA D.D.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62633446044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Kaetana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Knežića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20, Senj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14.807,17</w:t>
            </w:r>
          </w:p>
        </w:tc>
      </w:tr>
      <w:tr w:rsidTr="007A03D3" w:rsidR="007A03D3" w:rsidRPr="007A03D3">
        <w:trPr>
          <w:trHeight w:val="906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MICHAEL PASARIĆ I PETRA PASARIĆ,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vl.Pasarić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zajednički obrt za vulkanizaciju, izradu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gumenotehničke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robe i trgovinu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22306436358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Zagrebačka 123, Zaprešić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1.317,50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MIKRONIS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59964152545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Nova cesta 166,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5.369,39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MIL-TRANS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lineRule="atLeast" w:line="240" w:after="0"/>
              <w:rPr>
                <w:rFonts w:cs="Times New Roman" w:eastAsia="Calibri"/>
              </w:rPr>
            </w:pP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Trn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bb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Široki brijeg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12.548,70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MIRJANA RADAK I BORIS RADAK, trgovački obrt "BRUKVICA" zajednički obrt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66661659742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Petra Zrinskog 1C,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3.192,52</w:t>
            </w:r>
          </w:p>
        </w:tc>
      </w:tr>
      <w:tr w:rsidTr="007A03D3" w:rsidR="007A03D3" w:rsidRPr="007A03D3">
        <w:trPr>
          <w:trHeight w:val="906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MLADEN KRANJEC,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."Proizvodnja vijaka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Kranjec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" veleprodaja i maloprodaja željeznom robom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59294924118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Grada Vukovara 3,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109,98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MMM AGRAMSERVIS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77209285118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Slavonska avenija 22D,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337,00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MOEN MARIN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NO912082679MV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Postbooks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1287, 7462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Trondheim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Norveška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7.279,67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MORSKI VODIČI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69241506388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Savska 141,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11.340,00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163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NAIAD DYNAMICS US, INC.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NL820371841B01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Nizozemska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278,84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NARODNE NOVINE D.D.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64546066176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Savski gaj XII,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280,50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NAUTIČKI CENTAR PINA &amp; MARE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43627437921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Dubrovačka 21A,  Primošten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13.906,33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NCP - BRODOSERVIS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76842195081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Velimira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Škorpika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6,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1.043.725,73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NCP REMONTNO BRODOGRADILIŠTE D.O.O. - U STEČAJU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23065093882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Obala Jerka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Šižgorića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558.720,55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NIK HAUGRONNING AS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lineRule="atLeast" w:line="240" w:after="0"/>
              <w:rPr>
                <w:rFonts w:cs="Times New Roman" w:eastAsia="Calibri"/>
              </w:rPr>
            </w:pPr>
          </w:p>
        </w:tc>
        <w:tc>
          <w:tcPr>
            <w:tcW w:type="dxa" w:w="1399"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Bynesvren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987, Norveška</w:t>
            </w:r>
          </w:p>
        </w:tc>
        <w:tc>
          <w:tcPr>
            <w:tcW w:type="dxa" w:w="15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9.767,29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NOGVA MOTORFABRIKK AS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lineRule="atLeast" w:line="240" w:after="0"/>
              <w:rPr>
                <w:rFonts w:cs="Times New Roman" w:eastAsia="Calibri"/>
              </w:rPr>
            </w:pPr>
          </w:p>
        </w:tc>
        <w:tc>
          <w:tcPr>
            <w:tcW w:type="dxa" w:w="13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Sovik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Norveška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22.671,52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NOVO SYSTEMS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97213196638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Josipa Lončara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bb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17,34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O.S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. SOLHAUGH AS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lineRule="atLeast" w:line="240" w:after="0"/>
              <w:rPr>
                <w:rFonts w:cs="Times New Roman" w:eastAsia="Calibri"/>
              </w:rPr>
            </w:pP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Sveberg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gard, N-7550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Hommelvik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Norway</w:t>
            </w:r>
            <w:proofErr w:type="spellEnd"/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68.269,74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OCEANUS D.O.O. (MARINE SAFETY)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91986298797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Hosti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103/2, Rijeka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14,77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ODVJETNIK JASMIN AVDAGIĆ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28699841940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Kralja Zvonimira 44,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OKUS SOLI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59790393052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Marina Getaldića 19,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10.000,00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OPĆINA DICMO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29961155594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Kraj 43,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Dicmo</w:t>
            </w:r>
            <w:proofErr w:type="spellEnd"/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2.048,40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ORECO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55358229712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Brajdica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3, Rijeka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OSOR PROMET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53848806583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Štefanovac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76,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3.357,49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OVERSEAS TRADE CO. LTD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19407280555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Zastavnice 38a,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75,00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P.B.S. d.o.o. za projektiranje,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prozvodnju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i održavanje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56701335999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Ivana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Matrljana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28a, Rijeka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18.443,75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180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PABULUM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43972246939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Dražanac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4,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10.956,98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PATRIA AVIATION OY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FI08690368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Linnavuorentie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2, 37240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Linnavuori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Finska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221.163,52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PBZ CARD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28495895537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Radnička cesta 44,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21.531,64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PERFORMANCE YACHT PAINTING SARL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FR83434151783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Port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de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Darse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06230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Villefranche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sur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mer</w:t>
            </w:r>
            <w:proofErr w:type="spellEnd"/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77.937,71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PEVEC D.D.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73660371074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Savska cesta 84, Sesvete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150,47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PHOEBUS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72348995804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Velimira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Škorpika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6,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2.430,00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PK- PALFINGER D.O.O. KRAN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07930503403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Industrijska zona R-27,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Škrljevo</w:t>
            </w:r>
            <w:proofErr w:type="spellEnd"/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10.708,43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PLOVPUT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14480721492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Obala Lazareta 1,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355,30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PMP nautika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73631849841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G.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Carabino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7, Rijeka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40.935,18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PODRUŽNICA TRIBOTIM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93109840637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Planinska 13/A,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38.247,79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PONDI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62781739468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Ostravska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8,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170,00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PRAMAT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52513935681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Ulica Savica I. 115,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487,50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PRGGIN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37261562866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Vrtlarska 12,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908.341,78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PRIMOTRONIC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01385353636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Savska cesta 118,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487,50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PROENERGY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90577420988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J.Marohnića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1, 10000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896.916,62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PROPAN OPREMA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90577420988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Ježdovečka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22D, Lučko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1.365,75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PROPULZIJA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38568280946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Svetog Duje 10A,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Dugopolje</w:t>
            </w:r>
            <w:proofErr w:type="spellEnd"/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36.312,50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PULAKA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11201264590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Milutina Barača 20, Rijeka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135.625,00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198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PUPA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35206273148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Ljudevita Gaja 27, Slavonski Brod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1.014,00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PURIĆ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56717147376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Andrije Hebranga 54, Samobor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30.000,00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QUAESTIO MATERIAE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58124431086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Ivana Gorana Kovačića 66, Vrbovsko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18.300,00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RENATA POPOVIĆ,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vl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."HIDRA GRUPA" obrt za trgovinu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95406566101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Lužine 7/1, Rijeka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5.397,60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RIBAR I MORE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29948842052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Gorička 23,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194.650,00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ROCKWOOL ADRIATIC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68329725135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Poduzetnička zona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Pićan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Jug 130,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Zajci</w:t>
            </w:r>
            <w:proofErr w:type="spellEnd"/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18.960,66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ROTO ARCUS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72364026395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Zgon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52, Solin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1.134,63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ROTOMETAL ALATI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40221358176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Svetonedjeljska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19, Samobor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30.842,18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ROTOMETAL PROMET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42362921136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Svetonedjeljska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19, Samobor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127.807,95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ROTOMETAL-ING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74290794499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Svetonedjeljska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19, Samobor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13.889,86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ROVEREDO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17911219232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Velimira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Škorpika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6,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290,40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RRIF PLUS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18376805890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Vlaška 68,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1.785,20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S.A.K.Z.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58773375636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Zgon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23/a, Solin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59.862,50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SANDRA ANIĆ,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vl.ANIĆ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obrt za proizvodnju tekstilne užarije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71624184648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N.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Božidarevića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17, Zadar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14,49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SCHENKER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51003352330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Slavonska avenija 52i,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28.634,24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SECRETS PUTOVANJA I NEKRETNINE </w:t>
            </w: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J.D.O.O.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01708852325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Praška 6,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358,00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214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SERAPHILUS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25339849197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Gornje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prekrižje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14,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SERVUS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08532746102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Dr.I.Novaka 32A, Čakovec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139.654,98</w:t>
            </w:r>
          </w:p>
        </w:tc>
      </w:tr>
      <w:tr w:rsidTr="007A03D3" w:rsidR="007A03D3" w:rsidRPr="007A03D3">
        <w:trPr>
          <w:trHeight w:val="906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SHIPCO TRANSPORT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lineRule="atLeast" w:line="240" w:after="0"/>
              <w:rPr>
                <w:rFonts w:cs="Times New Roman" w:eastAsia="Calibri"/>
              </w:rPr>
            </w:pP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Vojkovo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nabrežje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30, 6000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Koper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-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Capodistria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Slovenija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882,45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SIFTE BERTI S.P.A.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lineRule="atLeast" w:line="240" w:after="0"/>
              <w:rPr>
                <w:rFonts w:cs="Times New Roman" w:eastAsia="Calibri"/>
              </w:rPr>
            </w:pP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Via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Donizetti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30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264,52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SINE - TRADE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31173543647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Varaždinska 39,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2.747,11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SKORING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09104883791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Vjenceslava Novaka 14, Rijeka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1.767,49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SLOBODNA DALMACIJA D.D.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35075764438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Ulica hrvatske mornarice 4,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134.488,56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SM VENTIL TEHNIKA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77170462406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Klake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15, Zaprešić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4.070,60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SORMIKO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78853440387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Dr. Franje Tuđmana 31, Sveta Nedjelja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113.356,36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SPIROFLEX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93551028470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Ljudevta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Gaja 7,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Ruščica</w:t>
            </w:r>
            <w:proofErr w:type="spellEnd"/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13.827,75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224</w:t>
            </w:r>
          </w:p>
        </w:tc>
        <w:tc>
          <w:tcPr>
            <w:tcW w:type="dxa" w:w="1820"/>
            <w:vAlign w:val="center"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SRĐAN BAŠIĆ,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vl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. MERCEDES automehaničarski obrt</w:t>
            </w:r>
          </w:p>
        </w:tc>
        <w:tc>
          <w:tcPr>
            <w:tcW w:type="dxa" w:w="1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41063691720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Sv.Tekle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3, Solin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2.185,53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225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STROJOPROMET-ZAGREB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97994010225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Zagrebačka 6,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Šenkovec</w:t>
            </w:r>
            <w:proofErr w:type="spellEnd"/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11.526,19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SUVREMENO UČILIŠTE U SPLITU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77159208472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Mike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Tripala 6,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1.200,00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ŠIBENSKI REVICON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52321849300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Vladimira Nazora 53,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90.250,00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ŠKARE TRADE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88448992592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Sarajevska ulica 64,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17.648,00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229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TATAMI TRADE d.o.o. Turistička agencija i usluge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76410388064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Trg šibenskih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palih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boraca 1,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1.341,18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TEHNO JELČIĆ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07381640339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8.Dalmatinske udarne brigade 71,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193,75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TELCO FABRIKKER AS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lineRule="atLeast" w:line="240" w:after="0"/>
              <w:rPr>
                <w:rFonts w:cs="Times New Roman" w:eastAsia="Calibri"/>
              </w:rPr>
            </w:pP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Ausa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industriområde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 N-7580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Selbu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Norveška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40,86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TERMODINAMIKA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62531096862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Put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Mostina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8,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783,80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TEXO TRGOVINA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25594096987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Ulica hrvatskih branitelja 7, Samobor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15.074,37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TI MI TRANSPORTI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28404691794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Nova V 6,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750,00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TIFON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77607495225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A.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Von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Humboldta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4V,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2.140,54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TIM KABEL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69927324836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Savska cesta 103, Sesvete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9.430,46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TISAK d.d.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75917721668</w:t>
            </w:r>
          </w:p>
        </w:tc>
        <w:tc>
          <w:tcPr>
            <w:tcW w:type="dxa" w:w="1399"/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Slavonska avenija 11a, Zagreb</w:t>
            </w:r>
          </w:p>
        </w:tc>
        <w:tc>
          <w:tcPr>
            <w:tcW w:type="dxa" w:w="15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19,98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TONĆI MATIJAŠ,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vl.stolarski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obrt POLET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01394305638</w:t>
            </w:r>
          </w:p>
        </w:tc>
        <w:tc>
          <w:tcPr>
            <w:tcW w:type="dxa" w:w="13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Vrsine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 Marina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126.859,64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TOP EQUIPMENT d.o.o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94507189861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1.Banjolski odvojak 4,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33.225,00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TPZ LINDE VILIČARI HRVATSKA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69503639110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Novoselska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25,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4.251,61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TRACON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87528263661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Optujska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85, Varaždin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39.589,57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TRADE STONE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64422690922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Prokljanska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43,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2.699,97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TRANS ADRIA NOVA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18757471482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Bana Ivana Mažuranića 1,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3.250,00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TREA TRADE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96536434016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Blažići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2A,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Viškovo</w:t>
            </w:r>
            <w:proofErr w:type="spellEnd"/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3.858,75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TRGOMETAL D.O.O. ZA </w:t>
            </w: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TRGOVINU I PROI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26004523816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Mažuranićevo šetalište </w:t>
            </w: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 xml:space="preserve">44-46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POSL.SPLIT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47.471,14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246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TURNER DIESEL LIMITED podružnica u RH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81622965185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KPMG, Centar Kaptol, Nova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Ves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11, 10000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112.344,27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UDRUGA ZA PROMICANJE CIVILNOG DRUŠTVA, MED. KULTURE I RAZMJ. INFORMACIJA - TRIS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50741067371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Drniških žrtava 12,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12.000,00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UMJETNIČKA ORGANIZACIJA PRODUKCIJA Z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22181167942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Rendićeva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26,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3.500,00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UNIMAR S.R.L.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IT00947080321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222222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222222"/>
                <w:sz w:val="22"/>
                <w:szCs w:val="22"/>
                <w:lang w:eastAsia="hr-HR"/>
              </w:rPr>
              <w:t>Via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222222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222222"/>
                <w:sz w:val="22"/>
                <w:szCs w:val="22"/>
                <w:lang w:eastAsia="hr-HR"/>
              </w:rPr>
              <w:t>Flavia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222222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222222"/>
                <w:sz w:val="22"/>
                <w:szCs w:val="22"/>
                <w:lang w:eastAsia="hr-HR"/>
              </w:rPr>
              <w:t>di</w:t>
            </w:r>
            <w:proofErr w:type="spellEnd"/>
            <w:r w:rsidRPr="007A03D3">
              <w:rPr>
                <w:rFonts w:cs="Times New Roman" w:eastAsia="Times New Roman" w:hAnsi="Calibri" w:ascii="Calibri"/>
                <w:color w:val="222222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222222"/>
                <w:sz w:val="22"/>
                <w:szCs w:val="22"/>
                <w:lang w:eastAsia="hr-HR"/>
              </w:rPr>
              <w:t>Stramare</w:t>
            </w:r>
            <w:proofErr w:type="spellEnd"/>
            <w:r w:rsidRPr="007A03D3">
              <w:rPr>
                <w:rFonts w:cs="Times New Roman" w:eastAsia="Times New Roman" w:hAnsi="Calibri" w:ascii="Calibri"/>
                <w:color w:val="222222"/>
                <w:sz w:val="22"/>
                <w:szCs w:val="22"/>
                <w:lang w:eastAsia="hr-HR"/>
              </w:rPr>
              <w:t xml:space="preserve">, 64, 34015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222222"/>
                <w:sz w:val="22"/>
                <w:szCs w:val="22"/>
                <w:lang w:eastAsia="hr-HR"/>
              </w:rPr>
              <w:t>Muggia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222222"/>
                <w:sz w:val="22"/>
                <w:szCs w:val="22"/>
                <w:lang w:eastAsia="hr-HR"/>
              </w:rPr>
              <w:t xml:space="preserve"> TS, Italija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1.359,24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UNIVEL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00956621867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Našićka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6,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1.847,00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VATROPROMET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57189591567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Ježdovečka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87,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350,66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VB LEASING d.o.o. za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leasing</w:t>
            </w:r>
            <w:proofErr w:type="spellEnd"/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55525619967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Horvatova 82, 10000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183,42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VELA YACHT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21257473810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Vrpoljačka cesta 35,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109.920,89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VELEBIT OSIGURANJE D.D.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42098054984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Savska 144/a,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74,56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VELPRO-CENTAR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46660800468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M.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Čavića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598,01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VIG d.d.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80499543406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Rakitnica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7.000,00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VIKING LIFE-SAVING EQUIPMENT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64770989568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4.gardijske 51, Stobreč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155.687,38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VIPNET DOO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29524210204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Vrtni put 1,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59.678,81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259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VITEK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93605225979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Klokočevac 6d, Bregana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56.095,39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VLADIMIR MUŠE,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vl.Obrt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za usluge i trgovinu AUTO CENTAR MUŠE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23660507466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Ninska 21,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16.426,30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VLADO CVITIĆ,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vl.Obrt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za proizvodnju strojeva i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uredjaja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"HIDRAULIKA CVITIĆ"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63148723208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Rovinjsko selo BB, Rovinj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30,75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VODOVOD I ODVODNJA CETINSKE KRAJINE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81685682389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UL. 126. Brigade hrvatske vojske 12, Sinj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99,97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WDF DOSTAVA VODE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79263523642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Ludbreška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116, Ludbreg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944,50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WEST TRADING OIL COMPANY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19911825156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Slavonskobrodska 21, Slavonski Brod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9.921,34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WIENER OSIGURANJE VIENNA INSURANCE GROUP d.d. (KVARNER)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52848403362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Slovenska ulica 24,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58.679,82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XENON FORTE - ZAGREB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28212527269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Slavonska avenija 24/6,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5.704,25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 - EL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11374156664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Industrijska cesta 28, Sesvete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5.245,17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ZAGREBAČKI HOLDING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85584865987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Ulica grada Vukovara 41 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260,00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ZAŠTITA INSPECT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28737940650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Grebaštička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5,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67.325,00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ZAVOD ZA JAVNO ZDRAVSTVO ŠIBENSKO-KNINSKE ŽUPANIJE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84082732674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Matije Gupca 74,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8.167,50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ZDENKA ŠUPE,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vl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. "ŠUPE SERVIS" </w:t>
            </w: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lastRenderedPageBreak/>
              <w:t xml:space="preserve">obrt za knjigovodstvo i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automehaniku</w:t>
            </w:r>
            <w:proofErr w:type="spellEnd"/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39621089180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lastRenderedPageBreak/>
              <w:t xml:space="preserve">Šupe 5, Gradina,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Lozovac</w:t>
            </w:r>
            <w:proofErr w:type="spellEnd"/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508,00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272</w:t>
            </w:r>
          </w:p>
        </w:tc>
        <w:tc>
          <w:tcPr>
            <w:tcW w:type="dxa" w:w="1820"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ZDRAVKO BUDIMIR,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vl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. BUDIMIR MONTAŽA obrt za izradu i montažu metalnih konstrukcija</w:t>
            </w:r>
          </w:p>
        </w:tc>
        <w:tc>
          <w:tcPr>
            <w:tcW w:type="dxa" w:w="1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27645675849</w:t>
            </w:r>
          </w:p>
        </w:tc>
        <w:tc>
          <w:tcPr>
            <w:tcW w:type="dxa" w:w="1399"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Vrsno 51,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Boraja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, Šibenik</w:t>
            </w:r>
          </w:p>
        </w:tc>
        <w:tc>
          <w:tcPr>
            <w:tcW w:type="dxa" w:w="15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195.750,04</w:t>
            </w:r>
          </w:p>
        </w:tc>
      </w:tr>
      <w:tr w:rsidTr="007A03D3" w:rsidR="007A03D3" w:rsidRPr="007A03D3">
        <w:trPr>
          <w:trHeight w:val="1209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273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Zhongshan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SAIYA SOUVENIRS &amp; GIFTS MANUFACTURE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lineRule="atLeast" w:line="240" w:after="0"/>
              <w:rPr>
                <w:rFonts w:cs="Times New Roman" w:eastAsia="Calibri"/>
              </w:rPr>
            </w:pPr>
          </w:p>
        </w:tc>
        <w:tc>
          <w:tcPr>
            <w:tcW w:type="dxa" w:w="13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Plant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1, 1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Hongwei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Road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,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Dongshen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Town,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Zhongshan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,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Guangdong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, China (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Mainland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)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4.874,60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ZORAN DUDE,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vl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. Obrt za usluge i trgovinu ACD TIP TOP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60497348612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Poljička cesta 1 c,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2.380,00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275</w:t>
            </w:r>
          </w:p>
        </w:tc>
        <w:tc>
          <w:tcPr>
            <w:tcW w:type="dxa" w:w="1820"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ZORJANA PROTEGA,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vl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. PROTEGA GRADNJA</w:t>
            </w:r>
          </w:p>
        </w:tc>
        <w:tc>
          <w:tcPr>
            <w:tcW w:type="dxa" w:w="1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34407937415</w:t>
            </w:r>
          </w:p>
        </w:tc>
        <w:tc>
          <w:tcPr>
            <w:tcW w:type="dxa" w:w="1399"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Stjepana Radića 27, Šibenik</w:t>
            </w:r>
          </w:p>
        </w:tc>
        <w:tc>
          <w:tcPr>
            <w:tcW w:type="dxa" w:w="15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86.020,71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276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ZVIJEZDA EUROPE D.O.O. (HOTEL ILICA)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70571685534</w:t>
            </w:r>
          </w:p>
        </w:tc>
        <w:tc>
          <w:tcPr>
            <w:tcW w:type="dxa" w:w="13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Ilica 102,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4.466,00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ŽANTEL j.d.o.o.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28638411194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Put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Ukinjskog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4, Poljica, Marina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94.557,00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ŽELJKO MORIĆ,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vl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. "MR. SHRINK LTD" trgovački obrt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58017244023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R.Boškovića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3, Pirovac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8.742,50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lineRule="atLeast" w:line="240" w:after="0"/>
              <w:rPr>
                <w:rFonts w:cs="Times New Roman" w:eastAsia="Calibri"/>
              </w:rPr>
            </w:pP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UKUPNO: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lineRule="atLeast" w:line="240" w:after="0"/>
              <w:rPr>
                <w:rFonts w:cs="Times New Roman" w:eastAsia="Calibri"/>
              </w:rPr>
            </w:pP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lineRule="atLeast" w:line="240" w:after="0"/>
              <w:rPr>
                <w:rFonts w:cs="Times New Roman" w:eastAsia="Calibri"/>
              </w:rPr>
            </w:pP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17.047.961,91</w:t>
            </w:r>
          </w:p>
        </w:tc>
      </w:tr>
    </w:tbl>
    <w:p w:rsidRDefault="007A03D3" w:rsidP="007A03D3" w:rsidR="007A03D3" w:rsidRPr="007A03D3">
      <w:pPr>
        <w:spacing w:lineRule="auto" w:line="360" w:after="0"/>
        <w:ind w:left="-284"/>
        <w:contextualSpacing/>
        <w:jc w:val="center"/>
        <w:rPr>
          <w:rFonts w:cs="Times New Roman" w:eastAsia="Calibri"/>
          <w:b/>
          <w:highlight w:val="yellow"/>
        </w:rPr>
      </w:pPr>
    </w:p>
    <w:p w:rsidRDefault="007A03D3" w:rsidP="007A03D3" w:rsidR="007A03D3" w:rsidRPr="007A03D3">
      <w:pPr>
        <w:spacing w:after="0"/>
        <w:jc w:val="both"/>
        <w:rPr>
          <w:rFonts w:cs="Times New Roman" w:eastAsia="Calibri"/>
          <w:b/>
          <w:sz w:val="22"/>
          <w:szCs w:val="22"/>
        </w:rPr>
      </w:pPr>
    </w:p>
    <w:p w:rsidRDefault="007A03D3" w:rsidP="007A03D3" w:rsidR="007A03D3" w:rsidRPr="007A03D3">
      <w:pPr>
        <w:spacing w:after="0"/>
        <w:jc w:val="both"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Utvrđuje se da je do početka današnjeg ročišta u spis predmeta pristiglo ukupno 177 propisanih obrazaca za glasovanje, od čega je:</w:t>
      </w:r>
    </w:p>
    <w:p w:rsidRDefault="007A03D3" w:rsidP="007A03D3" w:rsidR="007A03D3" w:rsidRPr="007A03D3">
      <w:pPr>
        <w:spacing w:after="0"/>
        <w:jc w:val="both"/>
        <w:rPr>
          <w:rFonts w:cs="Times New Roman" w:eastAsia="Calibri"/>
          <w:sz w:val="22"/>
          <w:szCs w:val="22"/>
        </w:rPr>
      </w:pPr>
    </w:p>
    <w:p w:rsidRDefault="007A03D3" w:rsidP="007A03D3" w:rsidR="007A03D3" w:rsidRPr="007A03D3">
      <w:pPr>
        <w:spacing w:after="0"/>
        <w:jc w:val="both"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 174 obrazaca vjerovnika koji su glasovali ZA izmijenjeni plan restrukturiranja dužnika i to:</w:t>
      </w:r>
    </w:p>
    <w:p w:rsidRDefault="007A03D3" w:rsidP="007A03D3" w:rsidR="007A03D3" w:rsidRPr="007A03D3">
      <w:pPr>
        <w:spacing w:after="0"/>
        <w:jc w:val="both"/>
        <w:rPr>
          <w:rFonts w:cs="Times New Roman" w:eastAsia="Calibri"/>
          <w:b/>
          <w:sz w:val="22"/>
          <w:szCs w:val="22"/>
        </w:rPr>
      </w:pP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A.B.E. Inženjering d.o.o. Rijeka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ABELA GRADNJA d.o.o. Brodarica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lastRenderedPageBreak/>
        <w:t>AGRAM YACHT d.o.o. Zadar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ALCU d.o.o. </w:t>
      </w:r>
      <w:proofErr w:type="spellStart"/>
      <w:r w:rsidRPr="007A03D3">
        <w:rPr>
          <w:rFonts w:cs="Times New Roman" w:eastAsia="Calibri"/>
          <w:sz w:val="22"/>
          <w:szCs w:val="22"/>
        </w:rPr>
        <w:t>Kamnik</w:t>
      </w:r>
      <w:proofErr w:type="spellEnd"/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ALFA FAKTOR d.o.o. Zagreb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ANDA-OLSEN AS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Ante Medvidović </w:t>
      </w:r>
      <w:proofErr w:type="spellStart"/>
      <w:r w:rsidRPr="007A03D3">
        <w:rPr>
          <w:rFonts w:cs="Times New Roman" w:eastAsia="Calibri"/>
          <w:sz w:val="22"/>
          <w:szCs w:val="22"/>
        </w:rPr>
        <w:t>vl</w:t>
      </w:r>
      <w:proofErr w:type="spellEnd"/>
      <w:r w:rsidRPr="007A03D3">
        <w:rPr>
          <w:rFonts w:cs="Times New Roman" w:eastAsia="Calibri"/>
          <w:sz w:val="22"/>
          <w:szCs w:val="22"/>
        </w:rPr>
        <w:t>. obrta Medo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ANTIPIROS d.o.o. Split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AUTO TOKIĆ d.o.o. Vrana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AUTOPROMET </w:t>
      </w:r>
      <w:proofErr w:type="spellStart"/>
      <w:r w:rsidRPr="007A03D3">
        <w:rPr>
          <w:rFonts w:cs="Times New Roman" w:eastAsia="Calibri"/>
          <w:sz w:val="22"/>
          <w:szCs w:val="22"/>
        </w:rPr>
        <w:t>M.J</w:t>
      </w:r>
      <w:proofErr w:type="spellEnd"/>
      <w:r w:rsidRPr="007A03D3">
        <w:rPr>
          <w:rFonts w:cs="Times New Roman" w:eastAsia="Calibri"/>
          <w:sz w:val="22"/>
          <w:szCs w:val="22"/>
        </w:rPr>
        <w:t>. d.o.o. Šibenik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AUTO SIGET d.o.o. Zagreb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ASTA ARS d.o.o. Zagreb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BELCOM ŠIBENIK d.o.o. Šibenik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BIJUK HPC d.o.o. Samobor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BILIĆ ERIĆ d.o.o. 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BIMES d.o.o. Trogir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BOLTANO d.o.o. Split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BRODOSPAS d.d. Split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BRODOARMATURA d.o.o. Matulji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BRODOMERKUR d.d. Split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BUREAU VERITAS CROATIA, d.o.o. Rijeka 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CAESAREA d.o.o. Solin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CENTAR ALATA d.o.o. Osijek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CONSORTIUM SOLUTANS LIMITED 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CUMMINS ADRIATIC d.o.o. </w:t>
      </w:r>
      <w:proofErr w:type="spellStart"/>
      <w:r w:rsidRPr="007A03D3">
        <w:rPr>
          <w:rFonts w:cs="Times New Roman" w:eastAsia="Calibri"/>
          <w:sz w:val="22"/>
          <w:szCs w:val="22"/>
        </w:rPr>
        <w:t>Dugopolje</w:t>
      </w:r>
      <w:proofErr w:type="spellEnd"/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CRIVAC – SKELE d.o.o Solin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COMITER TRGOVINA d.o.o. Zagreb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ČEMPRESI d.o.o. Šibenik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ĆALETA – GRADNJA d.o.o. Trogir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DALSTROJ d.d. Split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DANG d.o.o. Split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DARKO SLAVICA </w:t>
      </w:r>
      <w:proofErr w:type="spellStart"/>
      <w:r w:rsidRPr="007A03D3">
        <w:rPr>
          <w:rFonts w:cs="Times New Roman" w:eastAsia="Calibri"/>
          <w:sz w:val="22"/>
          <w:szCs w:val="22"/>
        </w:rPr>
        <w:t>vl</w:t>
      </w:r>
      <w:proofErr w:type="spellEnd"/>
      <w:r w:rsidRPr="007A03D3">
        <w:rPr>
          <w:rFonts w:cs="Times New Roman" w:eastAsia="Calibri"/>
          <w:sz w:val="22"/>
          <w:szCs w:val="22"/>
        </w:rPr>
        <w:t>. obrta CRNI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DASKA d.o.o. Šibenik 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proofErr w:type="spellStart"/>
      <w:r w:rsidRPr="007A03D3">
        <w:rPr>
          <w:rFonts w:cs="Times New Roman" w:eastAsia="Calibri"/>
          <w:sz w:val="22"/>
          <w:szCs w:val="22"/>
        </w:rPr>
        <w:t>DeNi</w:t>
      </w:r>
      <w:proofErr w:type="spellEnd"/>
      <w:r w:rsidRPr="007A03D3">
        <w:rPr>
          <w:rFonts w:cs="Times New Roman" w:eastAsia="Calibri"/>
          <w:sz w:val="22"/>
          <w:szCs w:val="22"/>
        </w:rPr>
        <w:t xml:space="preserve"> d.o.o. Split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DINKO PERAN </w:t>
      </w:r>
      <w:proofErr w:type="spellStart"/>
      <w:r w:rsidRPr="007A03D3">
        <w:rPr>
          <w:rFonts w:cs="Times New Roman" w:eastAsia="Calibri"/>
          <w:sz w:val="22"/>
          <w:szCs w:val="22"/>
        </w:rPr>
        <w:t>vl</w:t>
      </w:r>
      <w:proofErr w:type="spellEnd"/>
      <w:r w:rsidRPr="007A03D3">
        <w:rPr>
          <w:rFonts w:cs="Times New Roman" w:eastAsia="Calibri"/>
          <w:sz w:val="22"/>
          <w:szCs w:val="22"/>
        </w:rPr>
        <w:t xml:space="preserve">. obrta "AVANTI" iz </w:t>
      </w:r>
      <w:proofErr w:type="spellStart"/>
      <w:r w:rsidRPr="007A03D3">
        <w:rPr>
          <w:rFonts w:cs="Times New Roman" w:eastAsia="Calibri"/>
          <w:sz w:val="22"/>
          <w:szCs w:val="22"/>
        </w:rPr>
        <w:t>Grebaštice</w:t>
      </w:r>
      <w:proofErr w:type="spellEnd"/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DIJANA VITIĆ </w:t>
      </w:r>
      <w:proofErr w:type="spellStart"/>
      <w:r w:rsidRPr="007A03D3">
        <w:rPr>
          <w:rFonts w:cs="Times New Roman" w:eastAsia="Calibri"/>
          <w:sz w:val="22"/>
          <w:szCs w:val="22"/>
        </w:rPr>
        <w:t>vl</w:t>
      </w:r>
      <w:proofErr w:type="spellEnd"/>
      <w:r w:rsidRPr="007A03D3">
        <w:rPr>
          <w:rFonts w:cs="Times New Roman" w:eastAsia="Calibri"/>
          <w:sz w:val="22"/>
          <w:szCs w:val="22"/>
        </w:rPr>
        <w:t>. obrta VITIĆ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DONIT SPLIT d.o.o. Solin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Eco </w:t>
      </w:r>
      <w:proofErr w:type="spellStart"/>
      <w:r w:rsidRPr="007A03D3">
        <w:rPr>
          <w:rFonts w:cs="Times New Roman" w:eastAsia="Calibri"/>
          <w:sz w:val="22"/>
          <w:szCs w:val="22"/>
        </w:rPr>
        <w:t>Chem</w:t>
      </w:r>
      <w:proofErr w:type="spellEnd"/>
      <w:r w:rsidRPr="007A03D3">
        <w:rPr>
          <w:rFonts w:cs="Times New Roman" w:eastAsia="Calibri"/>
          <w:sz w:val="22"/>
          <w:szCs w:val="22"/>
        </w:rPr>
        <w:t xml:space="preserve"> d.o.o. Zagreb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EKRAN MEIJA d.o.o.Podstrana 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ELEKTRO YACHT SERVIS, d.o.o. Punat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ELEKTRA – C d.o.o. Split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ELEKTROLUX TRGOVINA I SERVIS d.o.o. Šibenik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EMO-COMMERCE-SPLIT d.o.o. Split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EUROTEHNIKA d.o.o. Zagreb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EUROHERC OSIGURANJE d.d. Zagreb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EURO DAUS d.d. Split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EKO TAXI d.o.o. Zagreb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FILIP INFORMATIKA, d.o.o. Kaštel </w:t>
      </w:r>
      <w:proofErr w:type="spellStart"/>
      <w:r w:rsidRPr="007A03D3">
        <w:rPr>
          <w:rFonts w:cs="Times New Roman" w:eastAsia="Calibri"/>
          <w:sz w:val="22"/>
          <w:szCs w:val="22"/>
        </w:rPr>
        <w:t>Sućurac</w:t>
      </w:r>
      <w:proofErr w:type="spellEnd"/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FIBAS d.o.o.Šibenik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FORMA-LOK d.o.o. Zagreb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FORCH d.o.o. </w:t>
      </w:r>
      <w:proofErr w:type="spellStart"/>
      <w:r w:rsidRPr="007A03D3">
        <w:rPr>
          <w:rFonts w:cs="Times New Roman" w:eastAsia="Calibri"/>
          <w:sz w:val="22"/>
          <w:szCs w:val="22"/>
        </w:rPr>
        <w:t>Buzin</w:t>
      </w:r>
      <w:proofErr w:type="spellEnd"/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FOND ZA ZAŠTITU OKOLIŠA I ENERGETSKU UČINKOVITOST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GEHNA PETRA PESCH </w:t>
      </w:r>
      <w:proofErr w:type="spellStart"/>
      <w:r w:rsidRPr="007A03D3">
        <w:rPr>
          <w:rFonts w:cs="Times New Roman" w:eastAsia="Calibri"/>
          <w:sz w:val="22"/>
          <w:szCs w:val="22"/>
        </w:rPr>
        <w:t>E.K</w:t>
      </w:r>
      <w:proofErr w:type="spellEnd"/>
      <w:r w:rsidRPr="007A03D3">
        <w:rPr>
          <w:rFonts w:cs="Times New Roman" w:eastAsia="Calibri"/>
          <w:sz w:val="22"/>
          <w:szCs w:val="22"/>
        </w:rPr>
        <w:t>.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GLUIĆ-BARUN d.o.o. Šibenik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GM TURBO, d.o.o. Split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lastRenderedPageBreak/>
        <w:t xml:space="preserve">GORAN BUŠAC, </w:t>
      </w:r>
      <w:proofErr w:type="spellStart"/>
      <w:r w:rsidRPr="007A03D3">
        <w:rPr>
          <w:rFonts w:cs="Times New Roman" w:eastAsia="Calibri"/>
          <w:sz w:val="22"/>
          <w:szCs w:val="22"/>
        </w:rPr>
        <w:t>vl</w:t>
      </w:r>
      <w:proofErr w:type="spellEnd"/>
      <w:r w:rsidRPr="007A03D3">
        <w:rPr>
          <w:rFonts w:cs="Times New Roman" w:eastAsia="Calibri"/>
          <w:sz w:val="22"/>
          <w:szCs w:val="22"/>
        </w:rPr>
        <w:t>.  obrta BUCHY-SUB, Šibenik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GORAN PRGIN 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GORAN BUDIŠA </w:t>
      </w:r>
      <w:proofErr w:type="spellStart"/>
      <w:r w:rsidRPr="007A03D3">
        <w:rPr>
          <w:rFonts w:cs="Times New Roman" w:eastAsia="Calibri"/>
          <w:sz w:val="22"/>
          <w:szCs w:val="22"/>
        </w:rPr>
        <w:t>vl</w:t>
      </w:r>
      <w:proofErr w:type="spellEnd"/>
      <w:r w:rsidRPr="007A03D3">
        <w:rPr>
          <w:rFonts w:cs="Times New Roman" w:eastAsia="Calibri"/>
          <w:sz w:val="22"/>
          <w:szCs w:val="22"/>
        </w:rPr>
        <w:t>. obrta DODO, Omiš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GRAFEX PROMET d.o.o. Šibenik 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GRADSKI PARKING d.o.o. Šibenik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GRAD ŠIBENIK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HERMES-ŠUNJIĆ d.o.o. Zagreb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HEMPEL d.o.o. Umag 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HISTA/94 d.o.o. Šibenik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HRVATSKI REGISTR BRODOVA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HUP ŠIBENIK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IN-DI d.o.o. </w:t>
      </w:r>
      <w:proofErr w:type="spellStart"/>
      <w:r w:rsidRPr="007A03D3">
        <w:rPr>
          <w:rFonts w:cs="Times New Roman" w:eastAsia="Calibri"/>
          <w:sz w:val="22"/>
          <w:szCs w:val="22"/>
        </w:rPr>
        <w:t>Vodnjan</w:t>
      </w:r>
      <w:proofErr w:type="spellEnd"/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INTELTEH d.o.o. Rijeka 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INTEHNA d.o.o. Zagreb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INTER-EKO d.o.o. Rijeka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INTEREUROPA, logističke usluge, d.o.o. Zagreb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INTER EXPO d.o.o. Ptuj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INOKEM d.o.o. Ivanić-Grad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ISTRA MARINE ELEKTRONIKA d.o.o. Pula 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ISCAR ALATI d.o.o. Samobor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IVAN LEŠČIĆ </w:t>
      </w:r>
      <w:proofErr w:type="spellStart"/>
      <w:r w:rsidRPr="007A03D3">
        <w:rPr>
          <w:rFonts w:cs="Times New Roman" w:eastAsia="Calibri"/>
          <w:sz w:val="22"/>
          <w:szCs w:val="22"/>
        </w:rPr>
        <w:t>vl</w:t>
      </w:r>
      <w:proofErr w:type="spellEnd"/>
      <w:r w:rsidRPr="007A03D3">
        <w:rPr>
          <w:rFonts w:cs="Times New Roman" w:eastAsia="Calibri"/>
          <w:sz w:val="22"/>
          <w:szCs w:val="22"/>
        </w:rPr>
        <w:t>. obrta LIKTIN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J.U.A </w:t>
      </w:r>
      <w:proofErr w:type="spellStart"/>
      <w:r w:rsidRPr="007A03D3">
        <w:rPr>
          <w:rFonts w:cs="Times New Roman" w:eastAsia="Calibri"/>
          <w:sz w:val="22"/>
          <w:szCs w:val="22"/>
        </w:rPr>
        <w:t>Frischeis</w:t>
      </w:r>
      <w:proofErr w:type="spellEnd"/>
      <w:r w:rsidRPr="007A03D3">
        <w:rPr>
          <w:rFonts w:cs="Times New Roman" w:eastAsia="Calibri"/>
          <w:sz w:val="22"/>
          <w:szCs w:val="22"/>
        </w:rPr>
        <w:t xml:space="preserve"> d.o.o. Velika Gorica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JADRANTRADE, d.o.o. Šibenik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JARUŠICA d.o.o. Murter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JAVNI BILJEŽNIK ALISA KALE, Zagreb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JADRANSKO OSIGURANJE d.d. Zagreb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JOLLY EKO d.o.o. Šibenik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JUŽNI PROLAZ d.o.o. Zagreb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KREŠIMIR MARIČIĆ </w:t>
      </w:r>
      <w:proofErr w:type="spellStart"/>
      <w:r w:rsidRPr="007A03D3">
        <w:rPr>
          <w:rFonts w:cs="Times New Roman" w:eastAsia="Calibri"/>
          <w:sz w:val="22"/>
          <w:szCs w:val="22"/>
        </w:rPr>
        <w:t>vl</w:t>
      </w:r>
      <w:proofErr w:type="spellEnd"/>
      <w:r w:rsidRPr="007A03D3">
        <w:rPr>
          <w:rFonts w:cs="Times New Roman" w:eastAsia="Calibri"/>
          <w:sz w:val="22"/>
          <w:szCs w:val="22"/>
        </w:rPr>
        <w:t>. obrta "</w:t>
      </w:r>
      <w:proofErr w:type="spellStart"/>
      <w:r w:rsidRPr="007A03D3">
        <w:rPr>
          <w:rFonts w:cs="Times New Roman" w:eastAsia="Calibri"/>
          <w:sz w:val="22"/>
          <w:szCs w:val="22"/>
        </w:rPr>
        <w:t>Elektroservis</w:t>
      </w:r>
      <w:proofErr w:type="spellEnd"/>
      <w:r w:rsidRPr="007A03D3">
        <w:rPr>
          <w:rFonts w:cs="Times New Roman" w:eastAsia="Calibri"/>
          <w:sz w:val="22"/>
          <w:szCs w:val="22"/>
        </w:rPr>
        <w:t xml:space="preserve"> Ante Maričić", Šibenik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KATICA PRGIN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LINEA MARE d.o.o. Split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LJUBIĆ COMMERCE d.o.o. Šibenik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LJUBO KUNJAŠIĆ </w:t>
      </w:r>
      <w:proofErr w:type="spellStart"/>
      <w:r w:rsidRPr="007A03D3">
        <w:rPr>
          <w:rFonts w:cs="Times New Roman" w:eastAsia="Calibri"/>
          <w:sz w:val="22"/>
          <w:szCs w:val="22"/>
        </w:rPr>
        <w:t>vl</w:t>
      </w:r>
      <w:proofErr w:type="spellEnd"/>
      <w:r w:rsidRPr="007A03D3">
        <w:rPr>
          <w:rFonts w:cs="Times New Roman" w:eastAsia="Calibri"/>
          <w:sz w:val="22"/>
          <w:szCs w:val="22"/>
        </w:rPr>
        <w:t>. obrta KUNJAS, Smokvica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M.A.G.-D.D. d.o.o. Šibenik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MALO VITRA, d.o.o. Split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MARTINA S d.o.o. </w:t>
      </w:r>
      <w:proofErr w:type="spellStart"/>
      <w:r w:rsidRPr="007A03D3">
        <w:rPr>
          <w:rFonts w:cs="Times New Roman" w:eastAsia="Calibri"/>
          <w:sz w:val="22"/>
          <w:szCs w:val="22"/>
        </w:rPr>
        <w:t>Srima</w:t>
      </w:r>
      <w:proofErr w:type="spellEnd"/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MARKOJA d.o.o. Zagreb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MARKO SMOLIĆ </w:t>
      </w:r>
      <w:proofErr w:type="spellStart"/>
      <w:r w:rsidRPr="007A03D3">
        <w:rPr>
          <w:rFonts w:cs="Times New Roman" w:eastAsia="Calibri"/>
          <w:sz w:val="22"/>
          <w:szCs w:val="22"/>
        </w:rPr>
        <w:t>vl</w:t>
      </w:r>
      <w:proofErr w:type="spellEnd"/>
      <w:r w:rsidRPr="007A03D3">
        <w:rPr>
          <w:rFonts w:cs="Times New Roman" w:eastAsia="Calibri"/>
          <w:sz w:val="22"/>
          <w:szCs w:val="22"/>
        </w:rPr>
        <w:t>. obrta SMOLIĆ GRAFIKA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MAJA SLIVNJAK, Zagreb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MATIĆ d.o.o. Šibenik 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MESSER CROATIA PLIN d.o.o. Zaprešić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METALNA OPREMA d.o.o. Senj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METAFLON d.o.o. Metković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MEDITA d.o.o. </w:t>
      </w:r>
      <w:proofErr w:type="spellStart"/>
      <w:r w:rsidRPr="007A03D3">
        <w:rPr>
          <w:rFonts w:cs="Times New Roman" w:eastAsia="Calibri"/>
          <w:sz w:val="22"/>
          <w:szCs w:val="22"/>
        </w:rPr>
        <w:t>Poličnik</w:t>
      </w:r>
      <w:proofErr w:type="spellEnd"/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MIL TRANS d.o.o. Široki Brijeg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MICHAEL PASARIĆ I PETRA MASARIĆ </w:t>
      </w:r>
      <w:proofErr w:type="spellStart"/>
      <w:r w:rsidRPr="007A03D3">
        <w:rPr>
          <w:rFonts w:cs="Times New Roman" w:eastAsia="Calibri"/>
          <w:sz w:val="22"/>
          <w:szCs w:val="22"/>
        </w:rPr>
        <w:t>vl</w:t>
      </w:r>
      <w:proofErr w:type="spellEnd"/>
      <w:r w:rsidRPr="007A03D3">
        <w:rPr>
          <w:rFonts w:cs="Times New Roman" w:eastAsia="Calibri"/>
          <w:sz w:val="22"/>
          <w:szCs w:val="22"/>
        </w:rPr>
        <w:t>. obrta Pasarić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MLADEN KRANJEC vlasnik obrta Proizvodnja vijaka i dr.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MORSKI VODIČI d.o.o. Zagreb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NAUTIČKI CENTAR PINA I MARE d.o.o. Primošten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NARODNE NOVINE d.d. Zagreb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NCP-BRODOSERVIS d.o.o. Šibenik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NCP- Remontno brodogradilište Šibenik d.o.o. u stečaju, Šibenik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NOVO-SYSTEM d.o.o. Zagreb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lastRenderedPageBreak/>
        <w:t xml:space="preserve">OCEANUS d.o.o. </w:t>
      </w:r>
      <w:proofErr w:type="spellStart"/>
      <w:r w:rsidRPr="007A03D3">
        <w:rPr>
          <w:rFonts w:cs="Times New Roman" w:eastAsia="Calibri"/>
          <w:sz w:val="22"/>
          <w:szCs w:val="22"/>
        </w:rPr>
        <w:t>Poličnik</w:t>
      </w:r>
      <w:proofErr w:type="spellEnd"/>
      <w:r w:rsidRPr="007A03D3">
        <w:rPr>
          <w:rFonts w:cs="Times New Roman" w:eastAsia="Calibri"/>
          <w:sz w:val="22"/>
          <w:szCs w:val="22"/>
        </w:rPr>
        <w:t xml:space="preserve"> 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ODVJETNIK JASMIN AVDAGIĆ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ORECO d.o.o. Rijeka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proofErr w:type="spellStart"/>
      <w:r w:rsidRPr="007A03D3">
        <w:rPr>
          <w:rFonts w:cs="Times New Roman" w:eastAsia="Calibri"/>
          <w:sz w:val="22"/>
          <w:szCs w:val="22"/>
        </w:rPr>
        <w:t>O.S</w:t>
      </w:r>
      <w:proofErr w:type="spellEnd"/>
      <w:r w:rsidRPr="007A03D3">
        <w:rPr>
          <w:rFonts w:cs="Times New Roman" w:eastAsia="Calibri"/>
          <w:sz w:val="22"/>
          <w:szCs w:val="22"/>
        </w:rPr>
        <w:t xml:space="preserve">. SOLHAUG AS, Norveška 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OKUS SOLI d.o.o. Split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OSOR PROMET d.o.o. Zagreb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PATRIA AVIATION OY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PALFINGER KRAN d.o.o. </w:t>
      </w:r>
      <w:proofErr w:type="spellStart"/>
      <w:r w:rsidRPr="007A03D3">
        <w:rPr>
          <w:rFonts w:cs="Times New Roman" w:eastAsia="Calibri"/>
          <w:sz w:val="22"/>
          <w:szCs w:val="22"/>
        </w:rPr>
        <w:t>Škrljevo</w:t>
      </w:r>
      <w:proofErr w:type="spellEnd"/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PERFOMANCE YACHT PAINTING, Francuska 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P.B.S. d.o.o. Rijeka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PLOVPUT d.o.o. Split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jc w:val="both"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PHOEBUS d.o.o. Šibenik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PULAKA d.o.o. Rijeka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PURIĆ d.o.o. Samobor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PROENERGY d.o.o. Zagreb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PROPULZIJA d.o.o. </w:t>
      </w:r>
      <w:proofErr w:type="spellStart"/>
      <w:r w:rsidRPr="007A03D3">
        <w:rPr>
          <w:rFonts w:cs="Times New Roman" w:eastAsia="Calibri"/>
          <w:sz w:val="22"/>
          <w:szCs w:val="22"/>
        </w:rPr>
        <w:t>Dugopolje</w:t>
      </w:r>
      <w:proofErr w:type="spellEnd"/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PRGGIN d.o.o. Šibenik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PROPAN OPREMA d.o.o. Lučko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PRIMOTRONIC d.o.o. Zagreb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RENATA POPOVIĆ </w:t>
      </w:r>
      <w:proofErr w:type="spellStart"/>
      <w:r w:rsidRPr="007A03D3">
        <w:rPr>
          <w:rFonts w:cs="Times New Roman" w:eastAsia="Calibri"/>
          <w:sz w:val="22"/>
          <w:szCs w:val="22"/>
        </w:rPr>
        <w:t>vl</w:t>
      </w:r>
      <w:proofErr w:type="spellEnd"/>
      <w:r w:rsidRPr="007A03D3">
        <w:rPr>
          <w:rFonts w:cs="Times New Roman" w:eastAsia="Calibri"/>
          <w:sz w:val="22"/>
          <w:szCs w:val="22"/>
        </w:rPr>
        <w:t>. obrta "Hidra grupa", Kastav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RIBAR I MORE d.o.o. Šibenik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ROTOMETAL ALATI d.o.o. Samobor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ROTOMETAL – ING d.o.o. Samobor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ROTOMETAL PROMET d.o.o. Samobor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RRIF-PLUS d.o.o. Zagreb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RADAK MIRJANA I BORIS </w:t>
      </w:r>
      <w:proofErr w:type="spellStart"/>
      <w:r w:rsidRPr="007A03D3">
        <w:rPr>
          <w:rFonts w:cs="Times New Roman" w:eastAsia="Calibri"/>
          <w:sz w:val="22"/>
          <w:szCs w:val="22"/>
        </w:rPr>
        <w:t>vl</w:t>
      </w:r>
      <w:proofErr w:type="spellEnd"/>
      <w:r w:rsidRPr="007A03D3">
        <w:rPr>
          <w:rFonts w:cs="Times New Roman" w:eastAsia="Calibri"/>
          <w:sz w:val="22"/>
          <w:szCs w:val="22"/>
        </w:rPr>
        <w:t>. obrta BRUKVICA, Šibenik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S.A.K.Z. d.o.o. Solin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SANDRA ANIĆ </w:t>
      </w:r>
      <w:proofErr w:type="spellStart"/>
      <w:r w:rsidRPr="007A03D3">
        <w:rPr>
          <w:rFonts w:cs="Times New Roman" w:eastAsia="Calibri"/>
          <w:sz w:val="22"/>
          <w:szCs w:val="22"/>
        </w:rPr>
        <w:t>vl</w:t>
      </w:r>
      <w:proofErr w:type="spellEnd"/>
      <w:r w:rsidRPr="007A03D3">
        <w:rPr>
          <w:rFonts w:cs="Times New Roman" w:eastAsia="Calibri"/>
          <w:sz w:val="22"/>
          <w:szCs w:val="22"/>
        </w:rPr>
        <w:t>. obrta ANIĆ, Zadar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SEVUS d.o.o. Čakovec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SERAPHILUS  d.o.o. Zagreb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SINE-TRADE d.o.o. Šibenik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SKORING d.o.o. Rijeka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SPIROFLEX d.o.o. 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SRĐAN BAŠIĆ </w:t>
      </w:r>
      <w:proofErr w:type="spellStart"/>
      <w:r w:rsidRPr="007A03D3">
        <w:rPr>
          <w:rFonts w:cs="Times New Roman" w:eastAsia="Calibri"/>
          <w:sz w:val="22"/>
          <w:szCs w:val="22"/>
        </w:rPr>
        <w:t>vl</w:t>
      </w:r>
      <w:proofErr w:type="spellEnd"/>
      <w:r w:rsidRPr="007A03D3">
        <w:rPr>
          <w:rFonts w:cs="Times New Roman" w:eastAsia="Calibri"/>
          <w:sz w:val="22"/>
          <w:szCs w:val="22"/>
        </w:rPr>
        <w:t>. obrta Mercedes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STROJOPROMET-ZAGREB d.o.o. </w:t>
      </w:r>
      <w:proofErr w:type="spellStart"/>
      <w:r w:rsidRPr="007A03D3">
        <w:rPr>
          <w:rFonts w:cs="Times New Roman" w:eastAsia="Calibri"/>
          <w:sz w:val="22"/>
          <w:szCs w:val="22"/>
        </w:rPr>
        <w:t>Šenkovec</w:t>
      </w:r>
      <w:proofErr w:type="spellEnd"/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ŠKARE – TRADE d.o.o. Split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ŠIBENIK REVICON d.o.o. Šibenik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TELCO FABRIKKER AS AVC 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TIM KABEL d.o.o. Sesvete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TERMODINAMIKA d.o.o. Split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TREA TRADE d.o.o. </w:t>
      </w:r>
      <w:proofErr w:type="spellStart"/>
      <w:r w:rsidRPr="007A03D3">
        <w:rPr>
          <w:rFonts w:cs="Times New Roman" w:eastAsia="Calibri"/>
          <w:sz w:val="22"/>
          <w:szCs w:val="22"/>
        </w:rPr>
        <w:t>Viškovo</w:t>
      </w:r>
      <w:proofErr w:type="spellEnd"/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TONĆI MATIJAŠ </w:t>
      </w:r>
      <w:proofErr w:type="spellStart"/>
      <w:r w:rsidRPr="007A03D3">
        <w:rPr>
          <w:rFonts w:cs="Times New Roman" w:eastAsia="Calibri"/>
          <w:sz w:val="22"/>
          <w:szCs w:val="22"/>
        </w:rPr>
        <w:t>vl</w:t>
      </w:r>
      <w:proofErr w:type="spellEnd"/>
      <w:r w:rsidRPr="007A03D3">
        <w:rPr>
          <w:rFonts w:cs="Times New Roman" w:eastAsia="Calibri"/>
          <w:sz w:val="22"/>
          <w:szCs w:val="22"/>
        </w:rPr>
        <w:t xml:space="preserve">. obrta POLET, </w:t>
      </w:r>
      <w:proofErr w:type="spellStart"/>
      <w:r w:rsidRPr="007A03D3">
        <w:rPr>
          <w:rFonts w:cs="Times New Roman" w:eastAsia="Calibri"/>
          <w:sz w:val="22"/>
          <w:szCs w:val="22"/>
        </w:rPr>
        <w:t>Vrsine</w:t>
      </w:r>
      <w:proofErr w:type="spellEnd"/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TOP EQUIPMENT d.o.o. Zagreb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TPZ LINDE VILIČARI HRVATSKA d.o.o. Zagreb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TRANS ADRIA NOVA d.o.o. Šibenik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TURNER DIESEL LIMITED Velika Britanija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TRACON d.o.o. Varaždin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TRADE STONE d.o.o. Šibenik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TRGOMETAL d.o.o. Zagreb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TRIBOTIM d.o.o. Slovenija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UNIMAR SRL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VIG d.d. Zagreb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VLADO CVITIĆ </w:t>
      </w:r>
      <w:proofErr w:type="spellStart"/>
      <w:r w:rsidRPr="007A03D3">
        <w:rPr>
          <w:rFonts w:cs="Times New Roman" w:eastAsia="Calibri"/>
          <w:sz w:val="22"/>
          <w:szCs w:val="22"/>
        </w:rPr>
        <w:t>vl</w:t>
      </w:r>
      <w:proofErr w:type="spellEnd"/>
      <w:r w:rsidRPr="007A03D3">
        <w:rPr>
          <w:rFonts w:cs="Times New Roman" w:eastAsia="Calibri"/>
          <w:sz w:val="22"/>
          <w:szCs w:val="22"/>
        </w:rPr>
        <w:t xml:space="preserve">. obrta Hidraulika </w:t>
      </w:r>
      <w:proofErr w:type="spellStart"/>
      <w:r w:rsidRPr="007A03D3">
        <w:rPr>
          <w:rFonts w:cs="Times New Roman" w:eastAsia="Calibri"/>
          <w:sz w:val="22"/>
          <w:szCs w:val="22"/>
        </w:rPr>
        <w:t>cvitić</w:t>
      </w:r>
      <w:proofErr w:type="spellEnd"/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lastRenderedPageBreak/>
        <w:t>VELA YACHT d.o.o. Šibenik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VIKING LIFE-SAVING EQUIPMENT d.o.o. Stobreč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VITEK d.o.o. Split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XENON FORTE . ZAGREB, d.o.o. Zagreb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ZAŠTITAINSPEKT d.o.o. Osijek 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ZDRAVKO BUDIMIR </w:t>
      </w:r>
      <w:proofErr w:type="spellStart"/>
      <w:r w:rsidRPr="007A03D3">
        <w:rPr>
          <w:rFonts w:cs="Times New Roman" w:eastAsia="Calibri"/>
          <w:sz w:val="22"/>
          <w:szCs w:val="22"/>
        </w:rPr>
        <w:t>vl</w:t>
      </w:r>
      <w:proofErr w:type="spellEnd"/>
      <w:r w:rsidRPr="007A03D3">
        <w:rPr>
          <w:rFonts w:cs="Times New Roman" w:eastAsia="Calibri"/>
          <w:sz w:val="22"/>
          <w:szCs w:val="22"/>
        </w:rPr>
        <w:t>. Budimir Montaža, Vrsno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ZORAN DUDE </w:t>
      </w:r>
      <w:proofErr w:type="spellStart"/>
      <w:r w:rsidRPr="007A03D3">
        <w:rPr>
          <w:rFonts w:cs="Times New Roman" w:eastAsia="Calibri"/>
          <w:sz w:val="22"/>
          <w:szCs w:val="22"/>
        </w:rPr>
        <w:t>vl</w:t>
      </w:r>
      <w:proofErr w:type="spellEnd"/>
      <w:r w:rsidRPr="007A03D3">
        <w:rPr>
          <w:rFonts w:cs="Times New Roman" w:eastAsia="Calibri"/>
          <w:sz w:val="22"/>
          <w:szCs w:val="22"/>
        </w:rPr>
        <w:t>. obrta ACD TIP TOP, Split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ZORJANA PROTEGA </w:t>
      </w:r>
      <w:proofErr w:type="spellStart"/>
      <w:r w:rsidRPr="007A03D3">
        <w:rPr>
          <w:rFonts w:cs="Times New Roman" w:eastAsia="Calibri"/>
          <w:sz w:val="22"/>
          <w:szCs w:val="22"/>
        </w:rPr>
        <w:t>vl</w:t>
      </w:r>
      <w:proofErr w:type="spellEnd"/>
      <w:r w:rsidRPr="007A03D3">
        <w:rPr>
          <w:rFonts w:cs="Times New Roman" w:eastAsia="Calibri"/>
          <w:sz w:val="22"/>
          <w:szCs w:val="22"/>
        </w:rPr>
        <w:t xml:space="preserve">. obrta Protego gradnja, </w:t>
      </w:r>
      <w:proofErr w:type="spellStart"/>
      <w:r w:rsidRPr="007A03D3">
        <w:rPr>
          <w:rFonts w:cs="Times New Roman" w:eastAsia="Calibri"/>
          <w:sz w:val="22"/>
          <w:szCs w:val="22"/>
        </w:rPr>
        <w:t>Pibenik</w:t>
      </w:r>
      <w:proofErr w:type="spellEnd"/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WEST TRADING OIL COMPANY d.o.o. </w:t>
      </w:r>
      <w:proofErr w:type="spellStart"/>
      <w:r w:rsidRPr="007A03D3">
        <w:rPr>
          <w:rFonts w:cs="Times New Roman" w:eastAsia="Calibri"/>
          <w:sz w:val="22"/>
          <w:szCs w:val="22"/>
        </w:rPr>
        <w:t>Slobodnica</w:t>
      </w:r>
      <w:proofErr w:type="spellEnd"/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ŽANTEL, j.d.o.o. Poljica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ZAVOD ZA JAVNO ZDRAVSTVO ŠIBENSKO-KNINSKE ŽUPANIJE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ŽELJKO MORIĆ </w:t>
      </w:r>
      <w:proofErr w:type="spellStart"/>
      <w:r w:rsidRPr="007A03D3">
        <w:rPr>
          <w:rFonts w:cs="Times New Roman" w:eastAsia="Calibri"/>
          <w:sz w:val="22"/>
          <w:szCs w:val="22"/>
        </w:rPr>
        <w:t>vl</w:t>
      </w:r>
      <w:proofErr w:type="spellEnd"/>
      <w:r w:rsidRPr="007A03D3">
        <w:rPr>
          <w:rFonts w:cs="Times New Roman" w:eastAsia="Calibri"/>
          <w:sz w:val="22"/>
          <w:szCs w:val="22"/>
        </w:rPr>
        <w:t xml:space="preserve">. Mr. </w:t>
      </w:r>
      <w:proofErr w:type="spellStart"/>
      <w:r w:rsidRPr="007A03D3">
        <w:rPr>
          <w:rFonts w:cs="Times New Roman" w:eastAsia="Calibri"/>
          <w:sz w:val="22"/>
          <w:szCs w:val="22"/>
        </w:rPr>
        <w:t>Shrink</w:t>
      </w:r>
      <w:proofErr w:type="spellEnd"/>
      <w:r w:rsidRPr="007A03D3">
        <w:rPr>
          <w:rFonts w:cs="Times New Roman" w:eastAsia="Calibri"/>
          <w:sz w:val="22"/>
          <w:szCs w:val="22"/>
        </w:rPr>
        <w:t xml:space="preserve"> </w:t>
      </w:r>
      <w:proofErr w:type="spellStart"/>
      <w:r w:rsidRPr="007A03D3">
        <w:rPr>
          <w:rFonts w:cs="Times New Roman" w:eastAsia="Calibri"/>
          <w:sz w:val="22"/>
          <w:szCs w:val="22"/>
        </w:rPr>
        <w:t>Ltd</w:t>
      </w:r>
      <w:proofErr w:type="spellEnd"/>
      <w:r w:rsidRPr="007A03D3">
        <w:rPr>
          <w:rFonts w:cs="Times New Roman" w:eastAsia="Calibri"/>
          <w:sz w:val="22"/>
          <w:szCs w:val="22"/>
        </w:rPr>
        <w:t>, Pirovac</w:t>
      </w:r>
    </w:p>
    <w:p w:rsidRDefault="007A03D3" w:rsidP="007A03D3" w:rsidR="007A03D3" w:rsidRPr="007A03D3">
      <w:pPr>
        <w:numPr>
          <w:ilvl w:val="0"/>
          <w:numId w:val="48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ZORAN ŠUPE </w:t>
      </w:r>
      <w:proofErr w:type="spellStart"/>
      <w:r w:rsidRPr="007A03D3">
        <w:rPr>
          <w:rFonts w:cs="Times New Roman" w:eastAsia="Calibri"/>
          <w:sz w:val="22"/>
          <w:szCs w:val="22"/>
        </w:rPr>
        <w:t>vl</w:t>
      </w:r>
      <w:proofErr w:type="spellEnd"/>
      <w:r w:rsidRPr="007A03D3">
        <w:rPr>
          <w:rFonts w:cs="Times New Roman" w:eastAsia="Calibri"/>
          <w:sz w:val="22"/>
          <w:szCs w:val="22"/>
        </w:rPr>
        <w:t>. obrta Šupe Servis</w:t>
      </w:r>
    </w:p>
    <w:p w:rsidRDefault="007A03D3" w:rsidP="007A03D3" w:rsidR="007A03D3" w:rsidRPr="007A03D3">
      <w:pPr>
        <w:spacing w:after="0"/>
        <w:jc w:val="both"/>
        <w:rPr>
          <w:rFonts w:cs="Times New Roman" w:eastAsia="Calibri"/>
          <w:sz w:val="22"/>
          <w:szCs w:val="22"/>
        </w:rPr>
      </w:pPr>
    </w:p>
    <w:p w:rsidRDefault="007A03D3" w:rsidP="007A03D3" w:rsidR="007A03D3" w:rsidRPr="007A03D3">
      <w:pPr>
        <w:spacing w:after="0"/>
        <w:jc w:val="both"/>
        <w:rPr>
          <w:rFonts w:cs="Times New Roman" w:eastAsia="Calibri"/>
          <w:sz w:val="22"/>
          <w:szCs w:val="22"/>
        </w:rPr>
      </w:pPr>
    </w:p>
    <w:p w:rsidRDefault="007A03D3" w:rsidP="007A03D3" w:rsidR="007A03D3" w:rsidRPr="007A03D3">
      <w:pPr>
        <w:spacing w:after="0"/>
        <w:jc w:val="both"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te 3 </w:t>
      </w:r>
      <w:proofErr w:type="spellStart"/>
      <w:r w:rsidRPr="007A03D3">
        <w:rPr>
          <w:rFonts w:cs="Times New Roman" w:eastAsia="Calibri"/>
          <w:sz w:val="22"/>
          <w:szCs w:val="22"/>
        </w:rPr>
        <w:t>obrazca</w:t>
      </w:r>
      <w:proofErr w:type="spellEnd"/>
      <w:r w:rsidRPr="007A03D3">
        <w:rPr>
          <w:rFonts w:cs="Times New Roman" w:eastAsia="Calibri"/>
          <w:sz w:val="22"/>
          <w:szCs w:val="22"/>
        </w:rPr>
        <w:t xml:space="preserve"> vjerovnika koji su glasovali PROTIV izmijenjenog plana restrukturiranja dužnika, i to vjerovnici: </w:t>
      </w:r>
    </w:p>
    <w:p w:rsidRDefault="007A03D3" w:rsidP="007A03D3" w:rsidR="007A03D3" w:rsidRPr="007A03D3">
      <w:pPr>
        <w:spacing w:after="0"/>
        <w:jc w:val="both"/>
        <w:rPr>
          <w:rFonts w:cs="Times New Roman" w:eastAsia="Calibri"/>
          <w:sz w:val="22"/>
          <w:szCs w:val="22"/>
        </w:rPr>
      </w:pPr>
    </w:p>
    <w:p w:rsidRDefault="007A03D3" w:rsidP="007A03D3" w:rsidR="007A03D3" w:rsidRPr="007A03D3">
      <w:pPr>
        <w:numPr>
          <w:ilvl w:val="0"/>
          <w:numId w:val="50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MERCURY d.o.o. Karlovac</w:t>
      </w:r>
    </w:p>
    <w:p w:rsidRDefault="007A03D3" w:rsidP="007A03D3" w:rsidR="007A03D3" w:rsidRPr="007A03D3">
      <w:pPr>
        <w:numPr>
          <w:ilvl w:val="0"/>
          <w:numId w:val="50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ELEKTRO STRABEŽNIK d.o.o. Split</w:t>
      </w:r>
    </w:p>
    <w:p w:rsidRDefault="007A03D3" w:rsidP="007A03D3" w:rsidR="007A03D3" w:rsidRPr="007A03D3">
      <w:pPr>
        <w:numPr>
          <w:ilvl w:val="0"/>
          <w:numId w:val="50"/>
        </w:num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VLADIMIR MUŠE, a potonji iz razloga jer na njegovom obrascu nije zaokružena niti opcija ZA niti opcija PROTIV a zbog čega se sukladno odredbi čl. 58.st.2 SZ-a smatra da je glasovao protiv plana </w:t>
      </w:r>
    </w:p>
    <w:p w:rsidRDefault="007A03D3" w:rsidP="007A03D3" w:rsidR="007A03D3" w:rsidRPr="007A03D3">
      <w:pPr>
        <w:spacing w:lineRule="atLeast" w:line="240" w:after="0"/>
        <w:ind w:left="720"/>
        <w:contextualSpacing/>
        <w:rPr>
          <w:rFonts w:cs="Times New Roman" w:eastAsia="Calibri"/>
          <w:sz w:val="22"/>
          <w:szCs w:val="22"/>
        </w:rPr>
      </w:pPr>
    </w:p>
    <w:p w:rsidRDefault="007A03D3" w:rsidP="007A03D3" w:rsidR="007A03D3" w:rsidRPr="007A03D3">
      <w:pPr>
        <w:spacing w:lineRule="atLeast" w:line="240" w:after="0"/>
        <w:rPr>
          <w:rFonts w:cs="Times New Roman" w:eastAsia="Calibri"/>
          <w:b/>
          <w:sz w:val="22"/>
          <w:szCs w:val="22"/>
        </w:rPr>
      </w:pPr>
    </w:p>
    <w:p w:rsidRDefault="007A03D3" w:rsidP="007A03D3" w:rsidR="007A03D3" w:rsidRPr="007A03D3">
      <w:pPr>
        <w:spacing w:lineRule="atLeast" w:line="240" w:after="0"/>
        <w:jc w:val="both"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S obzirom da iz izmijenjenog plana restrukturiranja dužnika proizlazi da se sudionici u istom razvrstavaju pri utvrđivanju njihovih prava u tri skupine s različitim položajem, to prema odredbi čl. 59. st. 1. Stečajnog zakona svaka od tri skupine vjerovnika s pravom glasa odvojeno glasuje o izmijenjenom planu restrukturiranja dužnika. </w:t>
      </w:r>
    </w:p>
    <w:p w:rsidRDefault="007A03D3" w:rsidP="007A03D3" w:rsidR="007A03D3" w:rsidRPr="007A03D3">
      <w:pPr>
        <w:spacing w:lineRule="atLeast" w:line="240" w:after="0"/>
        <w:jc w:val="both"/>
        <w:rPr>
          <w:rFonts w:cs="Times New Roman" w:eastAsia="Calibri"/>
          <w:sz w:val="22"/>
          <w:szCs w:val="22"/>
        </w:rPr>
      </w:pPr>
    </w:p>
    <w:p w:rsidRDefault="007A03D3" w:rsidP="007A03D3" w:rsidR="007A03D3" w:rsidRPr="007A03D3">
      <w:pPr>
        <w:spacing w:lineRule="atLeast" w:line="240" w:after="0"/>
        <w:jc w:val="both"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Upozoravaju se nazočni vjerovnici da će se sukladno odredbi čl. 59. st. 2. Stečajnog zakona smatrati da su vjerovnici prihvatili plan restrukturiranja ako je za njega glasovala većina svih vjerovnika i ako u svakoj skupini vjerovnika zbroj tražbina vjerovnika koji su glasovali za plan dvostruko prelazi zbroj tražbina vjerovnika koji su glasovali protiv prihvaćanja plana. </w:t>
      </w:r>
    </w:p>
    <w:p w:rsidRDefault="007A03D3" w:rsidP="007A03D3" w:rsidR="007A03D3" w:rsidRPr="007A03D3">
      <w:pPr>
        <w:spacing w:lineRule="atLeast" w:line="240" w:after="0"/>
        <w:jc w:val="both"/>
        <w:rPr>
          <w:rFonts w:cs="Times New Roman" w:eastAsia="Calibri"/>
          <w:sz w:val="22"/>
          <w:szCs w:val="22"/>
        </w:rPr>
      </w:pPr>
    </w:p>
    <w:p w:rsidRDefault="007A03D3" w:rsidP="007A03D3" w:rsidR="007A03D3" w:rsidRPr="007A03D3">
      <w:pPr>
        <w:spacing w:lineRule="atLeast" w:line="240" w:after="0"/>
        <w:jc w:val="both"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Slijedom navedenog, pozivaju se vjerovnici s pravom glasa nazočni na današnjem ročištu koji do početka istog nisu dostavili propisani obrazac za glasovanje, pristupiti odvojenom glasovanju prema svojoj skupini, pisanim putem na propisanom obrascu, s tim da se sukladno odredbi čl. 58. st. 2. Stečajnog zakona napominje da ako vjerovnici s pravom glasa ne glasuju ni na današnjem ročištu, da će se smatrati da su glasovali protiv izmijenjenog plana restrukturiranja.  </w:t>
      </w:r>
    </w:p>
    <w:p w:rsidRDefault="007A03D3" w:rsidP="007A03D3" w:rsidR="007A03D3" w:rsidRPr="007A03D3">
      <w:pPr>
        <w:spacing w:lineRule="atLeast" w:line="240" w:after="0"/>
        <w:jc w:val="both"/>
        <w:rPr>
          <w:rFonts w:cs="Times New Roman" w:eastAsia="Calibri"/>
          <w:sz w:val="22"/>
          <w:szCs w:val="22"/>
        </w:rPr>
      </w:pPr>
    </w:p>
    <w:p w:rsidRDefault="007A03D3" w:rsidP="007A03D3" w:rsidR="007A03D3" w:rsidRPr="007A03D3">
      <w:pPr>
        <w:spacing w:lineRule="atLeast" w:line="240" w:after="0"/>
        <w:jc w:val="both"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Utvrđuje se da ZA izmijenjeni plan restrukturiranja dužnika glasuju slijedeći vjerovnici koji do početka ročišta nisu dostavili propisane obrasce i to: </w:t>
      </w:r>
    </w:p>
    <w:p w:rsidRDefault="007A03D3" w:rsidP="007A03D3" w:rsidR="007A03D3" w:rsidRPr="007A03D3">
      <w:pPr>
        <w:spacing w:lineRule="atLeast" w:line="240" w:after="0"/>
        <w:rPr>
          <w:rFonts w:cs="Times New Roman" w:eastAsia="Calibri"/>
        </w:rPr>
      </w:pPr>
      <w:r w:rsidRPr="007A03D3">
        <w:rPr>
          <w:rFonts w:cs="Times New Roman" w:eastAsia="Calibri"/>
        </w:rPr>
        <w:t xml:space="preserve">MARIN GLOBE d.o.o. Šibenik </w:t>
      </w:r>
    </w:p>
    <w:p w:rsidRDefault="007A03D3" w:rsidP="007A03D3" w:rsidR="007A03D3" w:rsidRPr="007A03D3">
      <w:pPr>
        <w:spacing w:lineRule="atLeast" w:line="240" w:after="0"/>
        <w:rPr>
          <w:rFonts w:cs="Times New Roman" w:eastAsia="Calibri"/>
        </w:rPr>
      </w:pPr>
      <w:r w:rsidRPr="007A03D3">
        <w:rPr>
          <w:rFonts w:cs="Times New Roman" w:eastAsia="Calibri"/>
        </w:rPr>
        <w:t xml:space="preserve">MOEN MARIN, Norveška </w:t>
      </w:r>
    </w:p>
    <w:p w:rsidRDefault="007A03D3" w:rsidP="007A03D3" w:rsidR="007A03D3" w:rsidRPr="007A03D3">
      <w:pPr>
        <w:spacing w:lineRule="atLeast" w:line="240" w:after="0"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KIMER d.o.o. </w:t>
      </w:r>
    </w:p>
    <w:p w:rsidRDefault="007A03D3" w:rsidP="007A03D3" w:rsidR="007A03D3" w:rsidRPr="007A03D3">
      <w:pPr>
        <w:spacing w:lineRule="atLeast" w:line="240" w:after="0"/>
        <w:rPr>
          <w:rFonts w:cs="Times New Roman" w:eastAsia="Calibri"/>
          <w:sz w:val="22"/>
          <w:szCs w:val="22"/>
        </w:rPr>
      </w:pPr>
    </w:p>
    <w:p w:rsidRDefault="007A03D3" w:rsidP="007A03D3" w:rsidR="007A03D3" w:rsidRPr="007A03D3">
      <w:pPr>
        <w:spacing w:lineRule="atLeast" w:line="240" w:after="0"/>
        <w:jc w:val="both"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Slijedom svega navedenog, utvrđuje se konačan rezultat glasovanja o izmijenjenom planu restrukturiranja dužnika na način kako slijedi </w:t>
      </w:r>
    </w:p>
    <w:p w:rsidRDefault="007A03D3" w:rsidP="007A03D3" w:rsidR="007A03D3" w:rsidRPr="007A03D3">
      <w:pPr>
        <w:spacing w:lineRule="atLeast" w:line="240" w:after="0"/>
        <w:contextualSpacing/>
        <w:jc w:val="both"/>
        <w:rPr>
          <w:rFonts w:cs="Times New Roman" w:eastAsia="Calibri"/>
          <w:b/>
          <w:sz w:val="22"/>
          <w:szCs w:val="22"/>
        </w:rPr>
      </w:pPr>
    </w:p>
    <w:p w:rsidRDefault="007A03D3" w:rsidP="007A03D3" w:rsidR="007A03D3" w:rsidRPr="007A03D3">
      <w:pPr>
        <w:spacing w:lineRule="atLeast" w:line="240" w:after="0"/>
        <w:contextualSpacing/>
        <w:rPr>
          <w:rFonts w:cs="Times New Roman" w:eastAsia="Calibri"/>
          <w:b/>
          <w:sz w:val="22"/>
          <w:szCs w:val="22"/>
        </w:rPr>
      </w:pPr>
      <w:r w:rsidRPr="007A03D3">
        <w:rPr>
          <w:rFonts w:cs="Times New Roman" w:eastAsia="Calibri"/>
          <w:b/>
          <w:sz w:val="22"/>
          <w:szCs w:val="22"/>
        </w:rPr>
        <w:t xml:space="preserve">PRVA SKUPINA VJEROVNIKA </w:t>
      </w:r>
    </w:p>
    <w:p w:rsidRDefault="007A03D3" w:rsidP="007A03D3" w:rsidR="007A03D3" w:rsidRPr="007A03D3">
      <w:pPr>
        <w:spacing w:lineRule="atLeast" w:line="240" w:after="0"/>
        <w:contextualSpacing/>
        <w:rPr>
          <w:rFonts w:cs="Times New Roman" w:eastAsia="Calibri"/>
          <w:i/>
          <w:sz w:val="22"/>
          <w:szCs w:val="22"/>
        </w:rPr>
      </w:pPr>
    </w:p>
    <w:tbl>
      <w:tblPr>
        <w:tblW w:type="dxa" w:w="9360"/>
        <w:tblLayout w:type="fixed"/>
        <w:tblLook w:val="04A0" w:noVBand="1" w:noHBand="0" w:lastColumn="0" w:firstColumn="1" w:lastRow="0" w:firstRow="1"/>
      </w:tblPr>
      <w:tblGrid>
        <w:gridCol w:w="567"/>
        <w:gridCol w:w="1559"/>
        <w:gridCol w:w="2128"/>
        <w:gridCol w:w="1702"/>
        <w:gridCol w:w="1702"/>
        <w:gridCol w:w="1702"/>
      </w:tblGrid>
      <w:tr w:rsidTr="007A03D3" w:rsidR="007A03D3" w:rsidRPr="007A03D3">
        <w:trPr>
          <w:trHeight w:val="842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lastRenderedPageBreak/>
              <w:t>R.</w:t>
            </w:r>
          </w:p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br.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OIB vjerovnika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Pravo glasa s utvrđenim iznosom tražbine u kn od: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ZA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PROTIV</w:t>
            </w:r>
          </w:p>
        </w:tc>
      </w:tr>
      <w:tr w:rsidTr="007A03D3" w:rsidR="007A03D3" w:rsidRPr="007A03D3">
        <w:trPr>
          <w:trHeight w:val="466"/>
        </w:trPr>
        <w:tc>
          <w:tcPr>
            <w:tcW w:type="dxa" w:w="5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37066802433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SPV za sanaciju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70.560.664,25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466"/>
        </w:trPr>
        <w:tc>
          <w:tcPr>
            <w:tcW w:type="dxa" w:w="5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73084055419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Bobar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banka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a.d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. u stečaju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27.709.322,59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466"/>
        </w:trPr>
        <w:tc>
          <w:tcPr>
            <w:tcW w:type="dxa" w:w="5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25351138943</w:t>
            </w:r>
          </w:p>
        </w:tc>
        <w:tc>
          <w:tcPr>
            <w:tcW w:type="dxa" w:w="2127"/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Banka splitsko dalmatinska d.d.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3.975.507,74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</w:t>
            </w:r>
          </w:p>
        </w:tc>
      </w:tr>
      <w:tr w:rsidTr="007A03D3" w:rsidR="007A03D3" w:rsidRPr="007A03D3">
        <w:trPr>
          <w:trHeight w:val="466"/>
        </w:trPr>
        <w:tc>
          <w:tcPr>
            <w:tcW w:type="dxa" w:w="5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UKUPNO KN: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102.245.494,58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</w:tr>
    </w:tbl>
    <w:p w:rsidRDefault="007A03D3" w:rsidP="007A03D3" w:rsidR="007A03D3" w:rsidRPr="007A03D3">
      <w:pPr>
        <w:spacing w:lineRule="atLeast" w:line="240" w:after="0"/>
        <w:contextualSpacing/>
        <w:rPr>
          <w:rFonts w:cs="Times New Roman" w:eastAsia="Calibri"/>
          <w:i/>
          <w:sz w:val="22"/>
          <w:szCs w:val="22"/>
        </w:rPr>
      </w:pPr>
    </w:p>
    <w:p w:rsidRDefault="007A03D3" w:rsidP="007A03D3" w:rsidR="007A03D3" w:rsidRPr="007A03D3">
      <w:pPr>
        <w:spacing w:lineRule="atLeast" w:line="240" w:after="0"/>
        <w:contextualSpacing/>
        <w:rPr>
          <w:rFonts w:cs="Times New Roman" w:eastAsia="Calibri"/>
          <w:i/>
          <w:sz w:val="22"/>
          <w:szCs w:val="22"/>
        </w:rPr>
      </w:pPr>
    </w:p>
    <w:p w:rsidRDefault="007A03D3" w:rsidP="007A03D3" w:rsidR="007A03D3" w:rsidRPr="007A03D3">
      <w:pPr>
        <w:spacing w:lineRule="atLeast" w:line="240" w:after="0"/>
        <w:contextualSpacing/>
        <w:rPr>
          <w:rFonts w:cs="Times New Roman" w:eastAsia="Calibri"/>
          <w:i/>
          <w:sz w:val="22"/>
          <w:szCs w:val="22"/>
        </w:rPr>
      </w:pPr>
    </w:p>
    <w:p w:rsidRDefault="007A03D3" w:rsidP="007A03D3" w:rsidR="007A03D3" w:rsidRPr="007A03D3">
      <w:pPr>
        <w:spacing w:lineRule="atLeast" w:line="240" w:after="0"/>
        <w:contextualSpacing/>
        <w:rPr>
          <w:rFonts w:cs="Times New Roman" w:eastAsia="Calibri"/>
          <w:b/>
          <w:sz w:val="22"/>
          <w:szCs w:val="22"/>
        </w:rPr>
      </w:pPr>
      <w:r w:rsidRPr="007A03D3">
        <w:rPr>
          <w:rFonts w:cs="Times New Roman" w:eastAsia="Calibri"/>
          <w:b/>
          <w:sz w:val="22"/>
          <w:szCs w:val="22"/>
        </w:rPr>
        <w:t xml:space="preserve">DRUGA SKUPINA VJEROVNIKA </w:t>
      </w:r>
    </w:p>
    <w:p w:rsidRDefault="007A03D3" w:rsidP="007A03D3" w:rsidR="007A03D3" w:rsidRPr="007A03D3">
      <w:pPr>
        <w:spacing w:lineRule="atLeast" w:line="240" w:after="0"/>
        <w:contextualSpacing/>
        <w:rPr>
          <w:rFonts w:cs="Times New Roman" w:eastAsia="Calibri"/>
          <w:i/>
          <w:sz w:val="22"/>
          <w:szCs w:val="22"/>
        </w:rPr>
      </w:pPr>
    </w:p>
    <w:tbl>
      <w:tblPr>
        <w:tblW w:type="dxa" w:w="9210"/>
        <w:tblLayout w:type="fixed"/>
        <w:tblLook w:val="04A0" w:noVBand="1" w:noHBand="0" w:lastColumn="0" w:firstColumn="1" w:lastRow="0" w:firstRow="1"/>
      </w:tblPr>
      <w:tblGrid>
        <w:gridCol w:w="710"/>
        <w:gridCol w:w="1442"/>
        <w:gridCol w:w="1958"/>
        <w:gridCol w:w="1700"/>
        <w:gridCol w:w="1700"/>
        <w:gridCol w:w="1700"/>
      </w:tblGrid>
      <w:tr w:rsidTr="007A03D3" w:rsidR="007A03D3" w:rsidRPr="007A03D3">
        <w:trPr>
          <w:trHeight w:val="900"/>
        </w:trPr>
        <w:tc>
          <w:tcPr>
            <w:tcW w:type="dxa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Red.br.</w:t>
            </w:r>
          </w:p>
        </w:tc>
        <w:tc>
          <w:tcPr>
            <w:tcW w:type="dxa" w:w="14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Oib</w:t>
            </w:r>
            <w:proofErr w:type="spellEnd"/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vjerovnika</w:t>
            </w:r>
          </w:p>
        </w:tc>
        <w:tc>
          <w:tcPr>
            <w:tcW w:type="dxa" w:w="19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Pravo glasa s utvrđenim iznosom tražbine u kn od: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ZA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PROTIV</w:t>
            </w:r>
          </w:p>
        </w:tc>
      </w:tr>
      <w:tr w:rsidTr="007A03D3" w:rsidR="007A03D3" w:rsidRPr="007A03D3">
        <w:trPr>
          <w:trHeight w:val="499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6692714941</w:t>
            </w:r>
          </w:p>
        </w:tc>
        <w:tc>
          <w:tcPr>
            <w:tcW w:type="dxa" w:w="19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Goran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Prgin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13.753.599,36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ZA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499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49469990713</w:t>
            </w:r>
          </w:p>
        </w:tc>
        <w:tc>
          <w:tcPr>
            <w:tcW w:type="dxa" w:w="19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Katica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Prgin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1.599.745,12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ZA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499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9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UKUPNO KN: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15.353.344,48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</w:tr>
    </w:tbl>
    <w:p w:rsidRDefault="007A03D3" w:rsidP="007A03D3" w:rsidR="007A03D3" w:rsidRPr="007A03D3">
      <w:pPr>
        <w:spacing w:lineRule="atLeast" w:line="240" w:after="0"/>
        <w:contextualSpacing/>
        <w:rPr>
          <w:rFonts w:cs="Times New Roman" w:eastAsia="Calibri"/>
          <w:i/>
          <w:sz w:val="22"/>
          <w:szCs w:val="22"/>
        </w:rPr>
      </w:pPr>
    </w:p>
    <w:p w:rsidRDefault="007A03D3" w:rsidP="007A03D3" w:rsidR="007A03D3" w:rsidRPr="007A03D3">
      <w:pPr>
        <w:spacing w:lineRule="atLeast" w:line="240" w:after="0"/>
        <w:contextualSpacing/>
        <w:rPr>
          <w:rFonts w:cs="Times New Roman" w:eastAsia="Calibri"/>
          <w:i/>
          <w:sz w:val="22"/>
          <w:szCs w:val="22"/>
        </w:rPr>
      </w:pPr>
    </w:p>
    <w:p w:rsidRDefault="007A03D3" w:rsidP="007A03D3" w:rsidR="007A03D3" w:rsidRPr="007A03D3">
      <w:pPr>
        <w:spacing w:lineRule="atLeast" w:line="240" w:after="0"/>
        <w:contextualSpacing/>
        <w:rPr>
          <w:rFonts w:cs="Times New Roman" w:eastAsia="Calibri"/>
          <w:i/>
          <w:sz w:val="22"/>
          <w:szCs w:val="22"/>
        </w:rPr>
      </w:pPr>
    </w:p>
    <w:p w:rsidRDefault="007A03D3" w:rsidP="007A03D3" w:rsidR="007A03D3" w:rsidRPr="007A03D3">
      <w:pPr>
        <w:spacing w:lineRule="atLeast" w:line="240" w:after="0"/>
        <w:contextualSpacing/>
        <w:rPr>
          <w:rFonts w:cs="Times New Roman" w:eastAsia="Calibri"/>
          <w:b/>
          <w:sz w:val="22"/>
          <w:szCs w:val="22"/>
        </w:rPr>
      </w:pPr>
      <w:r w:rsidRPr="007A03D3">
        <w:rPr>
          <w:rFonts w:cs="Times New Roman" w:eastAsia="Calibri"/>
          <w:b/>
          <w:sz w:val="22"/>
          <w:szCs w:val="22"/>
        </w:rPr>
        <w:t xml:space="preserve">TREĆA SKUPINA VJEROVNIKA </w:t>
      </w:r>
    </w:p>
    <w:p w:rsidRDefault="007A03D3" w:rsidP="007A03D3" w:rsidR="007A03D3" w:rsidRPr="007A03D3">
      <w:pPr>
        <w:spacing w:lineRule="atLeast" w:line="240" w:after="0"/>
        <w:contextualSpacing/>
        <w:rPr>
          <w:rFonts w:cs="Times New Roman" w:eastAsia="Calibri"/>
          <w:i/>
          <w:sz w:val="22"/>
          <w:szCs w:val="22"/>
        </w:rPr>
      </w:pPr>
    </w:p>
    <w:p w:rsidRDefault="007A03D3" w:rsidP="007A03D3" w:rsidR="007A03D3" w:rsidRPr="007A03D3">
      <w:pPr>
        <w:spacing w:lineRule="atLeast" w:line="240" w:after="0"/>
        <w:contextualSpacing/>
        <w:rPr>
          <w:rFonts w:cs="Times New Roman" w:eastAsia="Calibri"/>
          <w:i/>
          <w:sz w:val="22"/>
          <w:szCs w:val="22"/>
        </w:rPr>
      </w:pPr>
    </w:p>
    <w:tbl>
      <w:tblPr>
        <w:tblW w:type="dxa" w:w="9180"/>
        <w:tblLayout w:type="fixed"/>
        <w:tblLook w:val="04A0" w:noVBand="1" w:noHBand="0" w:lastColumn="0" w:firstColumn="1" w:lastRow="0" w:firstRow="1"/>
      </w:tblPr>
      <w:tblGrid>
        <w:gridCol w:w="567"/>
        <w:gridCol w:w="1820"/>
        <w:gridCol w:w="1680"/>
        <w:gridCol w:w="1399"/>
        <w:gridCol w:w="1539"/>
        <w:gridCol w:w="1041"/>
        <w:gridCol w:w="1134"/>
      </w:tblGrid>
      <w:tr w:rsidTr="007A03D3" w:rsidR="007A03D3" w:rsidRPr="007A03D3">
        <w:trPr>
          <w:trHeight w:val="603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R.</w:t>
            </w: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br.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1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Oib</w:t>
            </w:r>
            <w:proofErr w:type="spellEnd"/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vjerovnika</w:t>
            </w:r>
          </w:p>
        </w:tc>
        <w:tc>
          <w:tcPr>
            <w:tcW w:type="dxa" w:w="13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Adresa vjerovnika</w:t>
            </w:r>
          </w:p>
        </w:tc>
        <w:tc>
          <w:tcPr>
            <w:tcW w:type="dxa" w:w="15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Pravo glasa s utvrđenim iznosom tražbine u kn od:</w:t>
            </w:r>
          </w:p>
        </w:tc>
        <w:tc>
          <w:tcPr>
            <w:tcW w:type="dxa" w:w="10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ZA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PROTIV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3D-COMPANY, trgovina i ugostiteljstvo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14021712667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Ante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Šupuka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10,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2.760,25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A.B.E.INŽENJERING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03557707395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Vodovodna 17, Rijeka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2.156,25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A.C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. YACHTING D.O.O.</w:t>
            </w:r>
          </w:p>
        </w:tc>
        <w:tc>
          <w:tcPr>
            <w:tcW w:type="dxa" w:w="1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26174912577</w:t>
            </w:r>
          </w:p>
        </w:tc>
        <w:tc>
          <w:tcPr>
            <w:tcW w:type="dxa" w:w="13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Liburnijska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7,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Ičići</w:t>
            </w:r>
            <w:proofErr w:type="spellEnd"/>
          </w:p>
        </w:tc>
        <w:tc>
          <w:tcPr>
            <w:tcW w:type="dxa" w:w="15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16.358,00</w:t>
            </w:r>
          </w:p>
        </w:tc>
        <w:tc>
          <w:tcPr>
            <w:tcW w:type="dxa" w:w="10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A-ANTICUS </w:t>
            </w: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07545451198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Štefanovečk</w:t>
            </w: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10,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2.662,82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lastRenderedPageBreak/>
              <w:t>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ABELA GRADNJA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82082224135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Gomljanik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27, Brodarica,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3.459,38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1820"/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AD-BRODOVI d.o.o.</w:t>
            </w:r>
          </w:p>
        </w:tc>
        <w:tc>
          <w:tcPr>
            <w:tcW w:type="dxa" w:w="1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54906234653</w:t>
            </w:r>
          </w:p>
        </w:tc>
        <w:tc>
          <w:tcPr>
            <w:tcW w:type="dxa" w:w="1399"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Matoševa 8, Solin</w:t>
            </w:r>
          </w:p>
        </w:tc>
        <w:tc>
          <w:tcPr>
            <w:tcW w:type="dxa" w:w="15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15.690,00</w:t>
            </w:r>
          </w:p>
        </w:tc>
        <w:tc>
          <w:tcPr>
            <w:tcW w:type="dxa" w:w="10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ADRIA KARTON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73348871898</w:t>
            </w:r>
          </w:p>
        </w:tc>
        <w:tc>
          <w:tcPr>
            <w:tcW w:type="dxa" w:w="13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Plano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22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Apr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Trogir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57,50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AGRAM YACHTING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93962936243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Obala Kneza Branimira 5, Zadar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86.714,20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ALCA ZAGREB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58353015102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Koledovčina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8.417,59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ALCU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lineRule="atLeast" w:line="240" w:after="0"/>
              <w:rPr>
                <w:rFonts w:cs="Times New Roman" w:eastAsia="Calibri"/>
              </w:rPr>
            </w:pP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 xml:space="preserve">Ljubljanska cesta 45, 1241 </w:t>
            </w:r>
            <w:proofErr w:type="spellStart"/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Kamnik</w:t>
            </w:r>
            <w:proofErr w:type="spellEnd"/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, Slovenija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659.569,46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ALFA FAKTOR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17604104043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Radnička cesta 34 A,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176.375,00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ALPE ADRIA POSLOVODSTVO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99488126785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Slavonska avenija 6a,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210.857,90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ALUMAR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B.V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NL809266544B0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Scharrewiel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1,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Vlaardingen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Nizozemska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247.571,95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ANDA-OLSEN AS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NO935692113MVA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Blindheim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Industrivei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2e, 6020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Aalesund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Norveška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20,88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7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 xml:space="preserve">ANTE MEDVIDOVIĆ, </w:t>
            </w:r>
            <w:proofErr w:type="spellStart"/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vl.MEDO</w:t>
            </w:r>
            <w:proofErr w:type="spellEnd"/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, obrt za prijevoz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6398673813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Berinovac</w:t>
            </w:r>
            <w:proofErr w:type="spellEnd"/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 xml:space="preserve"> 46, </w:t>
            </w:r>
            <w:proofErr w:type="spellStart"/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Lokvičić</w:t>
            </w:r>
            <w:proofErr w:type="spellEnd"/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4.500,00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ANTIPIROS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70914161709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Pujanke</w:t>
            </w:r>
            <w:proofErr w:type="spellEnd"/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 xml:space="preserve"> 77/A,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37.921,25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ASSA ABLOY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lineRule="atLeast" w:line="240" w:after="0"/>
              <w:rPr>
                <w:rFonts w:cs="Times New Roman" w:eastAsia="Calibri"/>
              </w:rPr>
            </w:pP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Norveška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0,48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ASTA ARS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78001688865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Miramarska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13/d,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6.000,54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AUTO SIGET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90109302314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Siget 17, Zagreb-Novi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4.083,90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lastRenderedPageBreak/>
              <w:t>20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AUTO TOKIĆ J.D.O.O.</w:t>
            </w:r>
          </w:p>
        </w:tc>
        <w:tc>
          <w:tcPr>
            <w:tcW w:type="dxa" w:w="1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19674102085</w:t>
            </w:r>
          </w:p>
        </w:tc>
        <w:tc>
          <w:tcPr>
            <w:tcW w:type="dxa" w:w="13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Dr. Franje Tuđmana 74,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Vranjic</w:t>
            </w:r>
            <w:proofErr w:type="spellEnd"/>
          </w:p>
        </w:tc>
        <w:tc>
          <w:tcPr>
            <w:tcW w:type="dxa" w:w="15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6.316,00</w:t>
            </w:r>
          </w:p>
        </w:tc>
        <w:tc>
          <w:tcPr>
            <w:tcW w:type="dxa" w:w="10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21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AUTOPROMET M.J.D.O.O.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03372682301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Kralja Zvonimira 103,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30.030,22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BAŠTUN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77581448463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Pristeg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106, Benkovac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5.000,00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23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BELCOM ŠIBENIK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29174438740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Karla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Vipauca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,17 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261,35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24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BIJUK HPC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61373622132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Vrbovec 1A, Samobor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223.694,09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BILIĆ-ERIĆ D.O.O. ZA PRIVATNU ZAŠTITU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68580128211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Ljudevta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Posavskog 3, Sesvete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1.314.204,52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26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BIMES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94747646471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Rimski put 12, Trogir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1.670.984,44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27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BOLTANO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70250179767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Ivana Gundulića 10, 21000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20.155,89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28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BRODOARMATURA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46297031880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Trtni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59, Matulji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16.377,50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29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BRODOMERKUR D.D. SPLIT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33956120458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Poljička cesta 35,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0,05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30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BRODOSPAS D.D.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39030031494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Obala Lazareta 1/II, 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13.105,53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31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BUREAU VERITAS CROATIA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82798532151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Ciottina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17 a , p.o.b.71, Rijeka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7.047,24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32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CAESAREA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60560880763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Kneza Trpimira 85A, Solin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64,00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CAPRICORNO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9517317411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Hercegovačka 57A,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14.982,61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906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CARRARAFIERE S.R.L.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IT01129850457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Viale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Galileo Galilei, 133, 54033 Marina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di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Carrara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MS, Italija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3.023,12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35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CENTAR ALATA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94198231508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A.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Waldingera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1a, Osijek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156,68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CHAL-TEC VERTRIEBES+HAN</w:t>
            </w: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DELS GMBH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60211463909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Wallstraße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16, 10179 </w:t>
            </w: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Berlin, Njemačka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34,98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37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CHARVAT D.O.O.</w:t>
            </w:r>
          </w:p>
        </w:tc>
        <w:tc>
          <w:tcPr>
            <w:tcW w:type="dxa" w:w="1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14321572653</w:t>
            </w:r>
          </w:p>
        </w:tc>
        <w:tc>
          <w:tcPr>
            <w:tcW w:type="dxa" w:w="13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Josipa Jelačića 87A, Daruvar</w:t>
            </w:r>
          </w:p>
        </w:tc>
        <w:tc>
          <w:tcPr>
            <w:tcW w:type="dxa" w:w="15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29.226,09</w:t>
            </w:r>
          </w:p>
        </w:tc>
        <w:tc>
          <w:tcPr>
            <w:tcW w:type="dxa" w:w="10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COMITER TRGOVINA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55519632000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Rudeška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cesta 179,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59,89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39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CRIVAC - SKELE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75058604842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Zvonimira 75, Solin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476.646,97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CROATIA AIRLINES D.D.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24640993045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Bani 75b,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1.880,75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CRODUX DERIVATI DVA D.O.O.(OMV HRVATSKA D.O.O.)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00865396224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Savska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Opatovina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36,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516,48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CUMMINS ADRIATIC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44284514731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Kraljice Jelene 15,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Dugopolje</w:t>
            </w:r>
            <w:proofErr w:type="spellEnd"/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20.130,36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43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ČEMPRESI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10025069271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Kvanj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935,00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44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ĆALETA GRADNJA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89960535090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Put Krtina 12, Trogir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876.329,07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45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DALSTROJ D.D.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43458781581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Mostine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11A, P.P. 158,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4.750,00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46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DANG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41480508953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Velebitska 11,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15.117,28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47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 xml:space="preserve">DARKO SLAVICA, </w:t>
            </w:r>
            <w:proofErr w:type="spellStart"/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>vl.AUTOLIMARSKI</w:t>
            </w:r>
            <w:proofErr w:type="spellEnd"/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 xml:space="preserve"> OBRT "CRNI"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38349783571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Lugovići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-Slavice 49,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2.900,00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48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DASKA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72918951062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Prljuge 19/A,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9.292,50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49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DENI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25433742708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Vrboran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2a,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95.801,46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DEZINSEKCIJA PUNTAMIKA J.D.O.O.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05931274546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Ffa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Grge Martića 3, Zadar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5.812,50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DHL INTERNATIONAL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79069474349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Utinjska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40,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5.348,16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DIJANA VITIĆ,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."Knjigovežnica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Vitić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"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79880323378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Bribirskih knezova 30, Vodice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475,00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53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 xml:space="preserve">DINKO PERAN, </w:t>
            </w:r>
            <w:proofErr w:type="spellStart"/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>vl</w:t>
            </w:r>
            <w:proofErr w:type="spellEnd"/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 xml:space="preserve">. AVANTI obrt za ugostiteljstvo i pranje </w:t>
            </w:r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lastRenderedPageBreak/>
              <w:t>automobila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lastRenderedPageBreak/>
              <w:t>96593261016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Gebaštica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donja 50,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880,00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lastRenderedPageBreak/>
              <w:t>54</w:t>
            </w:r>
          </w:p>
        </w:tc>
        <w:tc>
          <w:tcPr>
            <w:tcW w:type="dxa" w:w="1820"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DONIT SPLIT D.O.O.</w:t>
            </w:r>
          </w:p>
        </w:tc>
        <w:tc>
          <w:tcPr>
            <w:tcW w:type="dxa" w:w="1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89189610978</w:t>
            </w:r>
          </w:p>
        </w:tc>
        <w:tc>
          <w:tcPr>
            <w:tcW w:type="dxa" w:w="1399"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Matoševa 8, Solin</w:t>
            </w:r>
          </w:p>
        </w:tc>
        <w:tc>
          <w:tcPr>
            <w:tcW w:type="dxa" w:w="15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36.799,89</w:t>
            </w:r>
          </w:p>
        </w:tc>
        <w:tc>
          <w:tcPr>
            <w:tcW w:type="dxa" w:w="10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 PLUS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93923226222</w:t>
            </w:r>
          </w:p>
        </w:tc>
        <w:tc>
          <w:tcPr>
            <w:tcW w:type="dxa" w:w="13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Gospodarska 16/C, Donji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Stupnik</w:t>
            </w:r>
            <w:proofErr w:type="spellEnd"/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56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ECO CHEM d.o.o.</w:t>
            </w:r>
          </w:p>
        </w:tc>
        <w:tc>
          <w:tcPr>
            <w:tcW w:type="dxa" w:w="1680"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62167457399</w:t>
            </w:r>
          </w:p>
        </w:tc>
        <w:tc>
          <w:tcPr>
            <w:tcW w:type="dxa" w:w="1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Gornje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Prekrižje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24,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4.277,25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EKO TAXI D.O.O.</w:t>
            </w:r>
          </w:p>
        </w:tc>
        <w:tc>
          <w:tcPr>
            <w:tcW w:type="dxa" w:w="1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65695875800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Vodovodna 20A,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58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EKRAN MEDIJA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21857507337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Kralja Zvonimira 49,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Podstrana</w:t>
            </w:r>
            <w:proofErr w:type="spellEnd"/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55.171,88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59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ELEKTA-C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17708664252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Smiljanića 2,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107,27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ELEKTRO STRABEŽNIK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61273203021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Potok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strabežnik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8, Kaštel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Sućurac</w:t>
            </w:r>
            <w:proofErr w:type="spellEnd"/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232.261,62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61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ELEKTRO YACHT SERVIS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16476966977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Prgon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41, Punat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2.167,31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62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ELEKTROLUX-TS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63987374262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Pod Vidilicom 2,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9.738,72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ELENIKS J.D.O.O.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70512550754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Vukovarska 14, Jakšić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700,00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64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EMO COMMERCE D.O.O. SPLIT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15289050579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Ive Tijardovića 26,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254.600,89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65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EURO DAUS D.D.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19212513210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Put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mostina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958,31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66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EUROHERC OSIGURANJE D.D.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22694857747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Varaždinska 54,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1.807,02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67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EUROTEHNIKA D.O.O. ZA PROIZVODNJU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42818468021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Samoborska cesta 241,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94.337,89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EXERTUS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39837666314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Rubeši 136, Kastav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1.375,00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F.I.U.M.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29075609859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Nebojanska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15,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FALCON ELECTRONIC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08554241826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Vinogradska cesta 2B3, Slavonski Brod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9.826,38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lastRenderedPageBreak/>
              <w:t>71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FIBAS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78847982632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Istarska 17,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39,34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72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FILIP INFORMATIKA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76370914231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F.Tuđmana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7A, Kaštel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Sućurac</w:t>
            </w:r>
            <w:proofErr w:type="spellEnd"/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4.985,65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FINANCIJSKA AGENCIJA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85821130368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Ulica garda Vukovara 70,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475,69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FOND ZA ZAŠTITU OKOLIŠA I ENERGETSKU UČINKOVITOST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85828625994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Radnička cesta 80, 10000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6.317,28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FORCH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74056056752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Buzinska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cesta 58,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398,73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76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FORMA LOK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02222844635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Mesekov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put 6,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18,75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77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 xml:space="preserve">GEHNA PETRA PESCH </w:t>
            </w:r>
            <w:proofErr w:type="spellStart"/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E.K</w:t>
            </w:r>
            <w:proofErr w:type="spellEnd"/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DE254002354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Im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Grund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16, 21435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Stelle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Njemačka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12.503,82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78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GLUIĆ-BARUN d.o.o.(RESTORAN BARUN)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69647433422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Podsolarsko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24,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4.189,50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79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GM TURBO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03577935735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Vukovarska 58 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26.662,50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80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 xml:space="preserve">GORAN BUŠAC, </w:t>
            </w:r>
            <w:proofErr w:type="spellStart"/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>vl.BUCHY</w:t>
            </w:r>
            <w:proofErr w:type="spellEnd"/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>-SUB obrt za podvodne radove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49668532780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Verdana" w:ascii="Verdana"/>
                <w:sz w:val="20"/>
                <w:szCs w:val="20"/>
                <w:lang w:eastAsia="hr-HR"/>
              </w:rPr>
            </w:pPr>
            <w:r w:rsidRPr="007A03D3">
              <w:rPr>
                <w:rFonts w:cs="Times New Roman" w:eastAsia="Times New Roman" w:hAnsi="Verdana" w:ascii="Verdana"/>
                <w:sz w:val="20"/>
                <w:szCs w:val="20"/>
                <w:lang w:eastAsia="hr-HR"/>
              </w:rPr>
              <w:t>Dubravski put 6,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1.600,00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81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 xml:space="preserve">GORDAN BUDIŠA, </w:t>
            </w:r>
            <w:proofErr w:type="spellStart"/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>vl.DODO</w:t>
            </w:r>
            <w:proofErr w:type="spellEnd"/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 xml:space="preserve"> obrt za proizvodnju i usluge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13360731376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Verdana" w:ascii="Verdana"/>
                <w:sz w:val="20"/>
                <w:szCs w:val="20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Verdana" w:ascii="Verdana"/>
                <w:sz w:val="20"/>
                <w:szCs w:val="20"/>
                <w:lang w:eastAsia="hr-HR"/>
              </w:rPr>
              <w:t>Vrisovci</w:t>
            </w:r>
            <w:proofErr w:type="spellEnd"/>
            <w:r w:rsidRPr="007A03D3">
              <w:rPr>
                <w:rFonts w:cs="Times New Roman" w:eastAsia="Times New Roman" w:hAnsi="Verdana" w:ascii="Verdana"/>
                <w:sz w:val="20"/>
                <w:szCs w:val="20"/>
                <w:lang w:eastAsia="hr-HR"/>
              </w:rPr>
              <w:t xml:space="preserve"> 23, Omiš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23.550,00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82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GRAD ŠIBENIK - gradska uprava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55644094063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Trg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palih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branitelja Domovinskog rata 1,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GRADSKA ĆISTOĆA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54873130289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Stjepana Radića 100,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7.555,63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84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GRADSKI PARKING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87342329948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Draga 14,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414,00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85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GRAFEX PROMET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85286436570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Mandalinskih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žrtava 11c,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86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HAND.COM GMBH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DE222493336</w:t>
            </w:r>
          </w:p>
        </w:tc>
        <w:tc>
          <w:tcPr>
            <w:tcW w:type="dxa" w:w="1399"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Konrad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-Adenauer-Ring 24,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Oosnabruck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Njemačka</w:t>
            </w:r>
          </w:p>
        </w:tc>
        <w:tc>
          <w:tcPr>
            <w:tcW w:type="dxa" w:w="15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53.495,15</w:t>
            </w:r>
          </w:p>
        </w:tc>
        <w:tc>
          <w:tcPr>
            <w:tcW w:type="dxa" w:w="10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HANZA MEDIA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79517545745</w:t>
            </w:r>
          </w:p>
        </w:tc>
        <w:tc>
          <w:tcPr>
            <w:tcW w:type="dxa" w:w="13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Koranska 2,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1.467,20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88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HEMPEL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14448967911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Novigradska 32, Umag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176.271,37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HEP ELEKTRA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43965974818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Serdara Tomaševića 2  Sinj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136,70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HEP-ELEKTRODALMACIJA SINJ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46830600751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Ulica grada Vukovara 37,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276,21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91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HERMES-ŠUŠNJIĆ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29124837480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Topola 16,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54.099,81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92</w:t>
            </w:r>
          </w:p>
        </w:tc>
        <w:tc>
          <w:tcPr>
            <w:tcW w:type="dxa" w:w="1820"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HISTA /94 D.O.O.</w:t>
            </w:r>
          </w:p>
        </w:tc>
        <w:tc>
          <w:tcPr>
            <w:tcW w:type="dxa" w:w="1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46364972384</w:t>
            </w:r>
          </w:p>
        </w:tc>
        <w:tc>
          <w:tcPr>
            <w:tcW w:type="dxa" w:w="1399"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Ante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Trlaje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Antića 15, Šibenik</w:t>
            </w:r>
          </w:p>
        </w:tc>
        <w:tc>
          <w:tcPr>
            <w:tcW w:type="dxa" w:w="15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294,10</w:t>
            </w:r>
          </w:p>
        </w:tc>
        <w:tc>
          <w:tcPr>
            <w:tcW w:type="dxa" w:w="10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93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HP- HRVATSKA POŠTA D.D.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87311810356</w:t>
            </w:r>
          </w:p>
        </w:tc>
        <w:tc>
          <w:tcPr>
            <w:tcW w:type="dxa" w:w="13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Jurišićeva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13,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15.748,72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HRVATSKA UDRUGA POSLODAVACA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80978339255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Pavla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Hatza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12,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20.941,20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HRVATSKE AUTOCESTE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57500462912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Širolina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ulica 4,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1.500,00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HRVATSKE ŠUME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69693144506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Ul.Ljudevita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Farkaša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Vukotinovića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2, 10000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138.350,61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HRVATSKE VODE, pravna osoba za upravljanje vodama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28921383001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Grada Vukovara 220, 10000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3.758,80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98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HRVATSKI REGISTAR BRODOVA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04601923208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Marasovićeva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67,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30.786,25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99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IN-DI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74115235791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Antonio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della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Zonca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25/F,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Vodnjan</w:t>
            </w:r>
            <w:proofErr w:type="spellEnd"/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1.990,37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IN TIME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18458216879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Velika cesta 78,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121,50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INA-UNUTR.TRG.ŠIBENIK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27759560625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Avenija Većeslava Holjevca 10, </w:t>
            </w: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8.177,20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lastRenderedPageBreak/>
              <w:t>102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INELTEH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1426311050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Ljubljanska cesta 7, Rijeka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90.412,14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103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INOKEM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27919002370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Industrijska cesta 12  Ivanić-Grad-Donji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Šarampov</w:t>
            </w:r>
            <w:proofErr w:type="spellEnd"/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11.440,00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INTEHNA ZAGREB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37327565128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Samoborska 255,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13.433,59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105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INTER-EKO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61138375629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Murini 17, Matulji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26.976,49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106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INTER EXPO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SI37131354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Slovenija vas 75, Ptuj, Slovenija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39.102,33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107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INTEREUROPA SPLIT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85514716931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Josipa Lončara 3,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1.660,00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108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ISCAR ALATI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42440962203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J.Jelačića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134, Samobor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15.345,69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109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ISTRA MARINE ELEKTRONIKA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55410131017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Gervaisova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59, Rijeka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79,99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906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110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 xml:space="preserve">IVAN LEŠIĆ, </w:t>
            </w:r>
            <w:proofErr w:type="spellStart"/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>vl</w:t>
            </w:r>
            <w:proofErr w:type="spellEnd"/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>. LIKTIN obrt za proizvodnju i usluge metala, gume i plastike, vulkanizacija i trgovina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70816753053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Preseka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31,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Preseka</w:t>
            </w:r>
            <w:proofErr w:type="spellEnd"/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7.143,71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IVANDA COMMERCE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18392028862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Nazorov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prilaz 10,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92,36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IVANKA ŠARAC,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vl.Obrt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za ribarstvo i trgovinu "EOL"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40170750447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Branka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Laginje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40, Matulji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5.656,88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IVASIM D.O.O. ZA PROIZVODNJU KEMIJS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32677374790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Industrijska cesta 4, p.p.51  Ivanić-Grad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4.473,88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IVO ĆURIĆ,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vl.Obrt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za usluge AUTOELEKTRO SERVIS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17951408035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Ivana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Paštrića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12,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437,50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lastRenderedPageBreak/>
              <w:t>115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J.U.A. FRISCHIES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18918947938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Industrijska zona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Podi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bb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313.047,73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116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JADRANSKO OSIGURANJE D.D.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94472454976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Listopadska 2,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78.998,69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117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JADRANTRADE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63556409926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Žaborićka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72.142,56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118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JARUŠICA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75768448999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Put Gradine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bb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Murter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1.021,57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119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JAVNI BILJEŽNIK ALISA KALE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20422098987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Stjepana Radića 79A,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2.153,75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JAVNI BILJEŽNIK ANICA HUKELJ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57556630385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Ulica Matije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Mrazovića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6/I,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95,00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121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JOLLY EKO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7000900355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Ante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Šupuka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10,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4.820,00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498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122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JUŽNI PROLAZ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23088119851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Majstorska 3,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220.815,00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 i K ELEKTRONIKA D.O.O. (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technomarket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)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39488087440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Dugoselska cesta 33a, Sesvete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149,00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KGV ŠUTALO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06692893248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Vukovarska 14, Jakšić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525,00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KIMER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56295615072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Velimira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Škorpika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17b,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37.320,00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126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 xml:space="preserve">KREŠIMIR MARIČIĆ, </w:t>
            </w:r>
            <w:proofErr w:type="spellStart"/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>vl</w:t>
            </w:r>
            <w:proofErr w:type="spellEnd"/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>."ELEKTROSERVIS ANTE MARIČIĆ"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57665725135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Ul.Šubićevo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šetalište 1,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34.236,88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KUEHNE &amp; NAGEL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81210206592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Gospodarska 2, Sveta Nedjelja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5.930,17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KUSUTRA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Ltd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./CONSORTIUM SOLUTIONS LIMITED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GB164919870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5th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Floor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,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Dudley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House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169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Poccadilly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,  London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91.811,01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LESNINA H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36998794856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Kukljanovo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345,  Rijeka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942,38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LIBURNIJA PARKING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37830330079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Sv.Florijana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8, Opatija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LINDSTROM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17796122877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Kovinska 4a,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89.967,59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lastRenderedPageBreak/>
              <w:t>132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LINEA MARE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16290850677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Žrnovnička 1,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105.787,75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LP-BRODSKI SERVISI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6969063164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Franje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Račkoga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50A-52A, Rijeka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179.340,00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134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LJUBIĆ COMMERCE D.O.O. (PROCESOR)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64093807256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Frana Supila 7,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373,00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LJUBO KUNJAŠIĆ,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vl.Obrt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za proizvodnju i usluge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57620783111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Smokvica 52, Smokvica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119.036,50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136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M.A.G.-D.D.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41435588068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Ivana Meštrovića 27A,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1.029,57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 I JA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78525617476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Petra Preradovića 15,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MAIMAN YOSSER ARIE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lineRule="atLeast" w:line="240" w:after="0"/>
              <w:rPr>
                <w:rFonts w:cs="Times New Roman" w:eastAsia="Calibri"/>
              </w:rPr>
            </w:pP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Izrael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17.273,81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MAJA SLIVNJAK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88133014625</w:t>
            </w:r>
          </w:p>
        </w:tc>
        <w:tc>
          <w:tcPr>
            <w:tcW w:type="dxa" w:w="1399"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Ulderika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Donadinia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46, Zagreb</w:t>
            </w:r>
          </w:p>
        </w:tc>
        <w:tc>
          <w:tcPr>
            <w:tcW w:type="dxa" w:w="15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210.000,00</w:t>
            </w:r>
          </w:p>
        </w:tc>
        <w:tc>
          <w:tcPr>
            <w:tcW w:type="dxa" w:w="10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140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MALO VITRA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79586521000</w:t>
            </w:r>
          </w:p>
        </w:tc>
        <w:tc>
          <w:tcPr>
            <w:tcW w:type="dxa" w:w="13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Žrnovnička 1,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7.976,80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MARIN FRANČIŠKOVIĆ,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vl.PRODAJNO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SERVISNI CENTAR-BOSCH SERVICE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35578517168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Tome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Strižića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12 A, Rijeka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13.421,32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MARIN GLOBE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36322217417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Velimira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Škorpika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6,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261.319,61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MARINA ŠIBENIK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51380357466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Obala Jerka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Šižgorića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727,74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144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 xml:space="preserve">MARKO SMOLIĆ, </w:t>
            </w:r>
            <w:proofErr w:type="spellStart"/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>vl</w:t>
            </w:r>
            <w:proofErr w:type="spellEnd"/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>. SMOLIĆ GRAFIKA obrt za reklame i tisak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64796748545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113. šibenske brigade HV-a 1,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890,00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145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MARKOJA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10585552225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Selska cesta 93,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1.064,85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906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MARSILI ALDO &amp; C. S.R.L.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IT00909960437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Via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N.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Bixio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63 62012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Civitanova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Marche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(MC), Italija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1.341,64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lastRenderedPageBreak/>
              <w:t>147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MARTINA S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16666250937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Srima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X br.12,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2.118,87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MATIĆ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86712534659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Žaborićka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3/d,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149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MEDITA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40272809402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Slavka Batušića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bb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Zadar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4.539,14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1511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MERCATOR MEDIA (MARITIME JOURNAL)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lineRule="atLeast" w:line="240" w:after="0"/>
              <w:rPr>
                <w:rFonts w:cs="Times New Roman" w:eastAsia="Calibri"/>
              </w:rPr>
            </w:pP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Spinnaker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House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Waterside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Gardens</w:t>
            </w: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br/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Fareham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Hampshire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PO16 8SD</w:t>
            </w: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br/>
              <w:t xml:space="preserve">United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Kingdom</w:t>
            </w:r>
            <w:proofErr w:type="spellEnd"/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784,61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MERCURY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80792043913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Mirka Bogovića 9, Karlovac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8.265,00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Protiv </w:t>
            </w: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152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MESSER CROATIA PLIN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32179081874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Industrijska 1, Zaprešić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510.244,76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153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METAFLON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22745036385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Mobine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32, Metković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112.790,66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154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METALNA OPREMA D.D.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62633446044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Kaetana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Knežića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20, Senj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14.807,17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906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155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 xml:space="preserve">MICHAEL PASARIĆ I PETRA PASARIĆ, </w:t>
            </w:r>
            <w:proofErr w:type="spellStart"/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vl.Pasarić</w:t>
            </w:r>
            <w:proofErr w:type="spellEnd"/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 xml:space="preserve"> zajednički obrt za vulkanizaciju, izradu </w:t>
            </w:r>
            <w:proofErr w:type="spellStart"/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gumenotehničke</w:t>
            </w:r>
            <w:proofErr w:type="spellEnd"/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 xml:space="preserve"> </w:t>
            </w: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robe i trgovinu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22306436358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Zagrebačka 123, Zaprešić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1.317,50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MIKRONIS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59964152545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Nova cesta 166,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5.369,39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157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MIL-TRANS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lineRule="atLeast" w:line="240" w:after="0"/>
              <w:rPr>
                <w:rFonts w:cs="Times New Roman" w:eastAsia="Calibri"/>
              </w:rPr>
            </w:pP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Trn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bb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Široki brijeg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12.548,70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MIRJANA RADAK I BORIS RADAK, trgovački obrt "BRUKVICA" zajednički obrt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66661659742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Petra Zrinskog 1C,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3.192,52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906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lastRenderedPageBreak/>
              <w:t>159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 xml:space="preserve">MLADEN KRANJEC, </w:t>
            </w:r>
            <w:proofErr w:type="spellStart"/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vl</w:t>
            </w:r>
            <w:proofErr w:type="spellEnd"/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 xml:space="preserve">."Proizvodnja vijaka </w:t>
            </w:r>
            <w:proofErr w:type="spellStart"/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Kranjec</w:t>
            </w:r>
            <w:proofErr w:type="spellEnd"/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" veleprodaja i maloprodaja željeznom robom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59294924118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Grada Vukovara 3,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109,98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MMM AGRAMSERVIS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77209285118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Slavonska avenija 22D,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337,00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MOEN MARIN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NO912082679MV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Postbooks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1287, 7462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Trondheim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Norveška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7.279,67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MORSKI VODIČI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69241506388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Savska 141,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11.340,00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NAIAD DYNAMICS US, INC.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NL820371841B01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Nizozemska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278,84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NARODNE NOVINE D.D.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64546066176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Savski gaj XII,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280,50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165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NAUTIČKI CENTAR PINA &amp; MARE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43627437921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Dubrovačka 21A,  Primošten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13.906,33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166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NCP - BRODOSERVIS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76842195081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Velimira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Škorpika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6,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1.043.725,73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167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NCP REMONTNO BRODOGRADILIŠTE D.O.O. - U STEČAJU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23065093882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Obala Jerka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Šižgorića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558.720,55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NIK HAUGRONNING AS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lineRule="atLeast" w:line="240" w:after="0"/>
              <w:rPr>
                <w:rFonts w:cs="Times New Roman" w:eastAsia="Calibri"/>
              </w:rPr>
            </w:pPr>
          </w:p>
        </w:tc>
        <w:tc>
          <w:tcPr>
            <w:tcW w:type="dxa" w:w="1399"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Bynesvren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987, Norveška</w:t>
            </w:r>
          </w:p>
        </w:tc>
        <w:tc>
          <w:tcPr>
            <w:tcW w:type="dxa" w:w="15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9.767,29</w:t>
            </w:r>
          </w:p>
        </w:tc>
        <w:tc>
          <w:tcPr>
            <w:tcW w:type="dxa" w:w="10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NOGVA MOTORFABRIKK AS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lineRule="atLeast" w:line="240" w:after="0"/>
              <w:rPr>
                <w:rFonts w:cs="Times New Roman" w:eastAsia="Calibri"/>
              </w:rPr>
            </w:pPr>
          </w:p>
        </w:tc>
        <w:tc>
          <w:tcPr>
            <w:tcW w:type="dxa" w:w="13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Sovik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Norveška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22.671,52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170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NOVO SYSTEMS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97213196638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Josipa Lončara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bb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17,34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O.S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. SOLHAUGH AS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lineRule="atLeast" w:line="240" w:after="0"/>
              <w:rPr>
                <w:rFonts w:cs="Times New Roman" w:eastAsia="Calibri"/>
              </w:rPr>
            </w:pP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Sveberg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gard, N-7550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Hommelvik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Norway</w:t>
            </w:r>
            <w:proofErr w:type="spellEnd"/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68.269,74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172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OCEANUS D.O.O. (MARINE SAFETY)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91986298797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Hosti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103/2, Rijeka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14,77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173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 xml:space="preserve">ODVJETNIK JASMIN </w:t>
            </w: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lastRenderedPageBreak/>
              <w:t>AVDAGIĆ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28699841940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Kralja Zvonimira </w:t>
            </w: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44,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30,00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lastRenderedPageBreak/>
              <w:t>174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OKUS SOLI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59790393052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Marina Getaldića 19,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10.000,00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OPĆINA DICMO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29961155594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Kraj 43,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Dicmo</w:t>
            </w:r>
            <w:proofErr w:type="spellEnd"/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2.048,40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176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ORECO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55358229712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Brajdica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3, Rijeka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177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OSOR PROMET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53848806583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Štefanovac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76,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3.357,49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OVERSEAS TRADE CO. LTD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19407280555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Zastavnice 38a,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75,00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179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 xml:space="preserve">P.B.S. d.o.o. za projektiranje, </w:t>
            </w:r>
            <w:proofErr w:type="spellStart"/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prozvodnju</w:t>
            </w:r>
            <w:proofErr w:type="spellEnd"/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 xml:space="preserve"> i održavanje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56701335999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Ivana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Matrljana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28a, Rijeka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18.443,75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PABULUM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43972246939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Dražanac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4,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10.956,98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181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PATRIA AVIATION OY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FI08690368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Linnavuorentie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2, 37240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Linnavuori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Finska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221.163,52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PBZ CARD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28495895537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Radnička cesta 44,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21.531,64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PERFORMANCE YACHT PAINTING SARL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FR83434151783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Port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de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Darse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06230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Villefranche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sur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mer</w:t>
            </w:r>
            <w:proofErr w:type="spellEnd"/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77.937,71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PEVEC D.D.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73660371074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Savska cesta 84, Sesvete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150,47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185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PHOEBUS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72348995804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Velimira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Škorpika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6,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2.430,00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186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PK- PALFINGER D.O.O. KRAN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07930503403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Industrijska zona R-27,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Škrljevo</w:t>
            </w:r>
            <w:proofErr w:type="spellEnd"/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10.708,43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PLOVPUT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14480721492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Obala Lazareta 1,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355,30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PMP nautika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73631849841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G.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Carabino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7, Rijeka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40.935,18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PODRUŽNICA TRIBOTIM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93109840637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Planinska 13/A,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38.247,79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PONDI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62781739468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Ostravska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8,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PRAMAT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52513935681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Ulica Savica I. 115, </w:t>
            </w: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487,50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192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PRGGIN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37261562866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Vrtlarska 12,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908.341,78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193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PRIMOTRONIC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01385353636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Savska cesta 118,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487,50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194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PROENERGY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90577420988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J.Marohnića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1, 10000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896.916,62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195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PROPAN OPREMA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90577420988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Ježdovečka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22D, Lučko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1.365,75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196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PROPULZIJA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38568280946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Svetog Duje 10A,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Dugopolje</w:t>
            </w:r>
            <w:proofErr w:type="spellEnd"/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36.312,50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197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PULAKA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11201264590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Milutina Barača 20, Rijeka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135.625,00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PUPA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35206273148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Ljudevita Gaja 27, Slavonski Brod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1.014,00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199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PURIĆ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56717147376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Andrije Hebranga 54, Samobor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30.000,00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QUAESTIO MATERIAE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58124431086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Ivana Gorana Kovačića 66, Vrbovsko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18.300,00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201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 xml:space="preserve">RENATA POPOVIĆ, </w:t>
            </w:r>
            <w:proofErr w:type="spellStart"/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>vl</w:t>
            </w:r>
            <w:proofErr w:type="spellEnd"/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>."HIDRA GRUPA" obrt za trgovinu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95406566101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Lužine 7/1, Rijeka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5.397,60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202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RIBAR I MORE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29948842052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Gorička 23,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194.650,00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ROCKWOOL ADRIATIC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68329725135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Poduzetnička zona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Pićan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Jug 130,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Zajci</w:t>
            </w:r>
            <w:proofErr w:type="spellEnd"/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18.960,66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ROTO ARCUS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72364026395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Zgon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52, Solin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1.134,63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ROTOMETAL ALATI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40221358176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Svetonedjeljska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19, Samobor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30.842,18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ROTOMETAL PROMET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42362921136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Svetonedjeljska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19, Samobor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127.807,95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ROTOMETAL-ING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74290794499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Svetonedjeljska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19, Samobor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13.889,86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208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ROVEREDO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17911219232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Velimira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Škorpika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6,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290,40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RRIF PLUS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18376805890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Vlaška 68,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1.785,20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210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S.A.K.Z.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58773375636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Zgon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23/a, Solin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59.862,50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211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 xml:space="preserve">SANDRA ANIĆ, </w:t>
            </w:r>
            <w:proofErr w:type="spellStart"/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vl.ANIĆ</w:t>
            </w:r>
            <w:proofErr w:type="spellEnd"/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, obrt za proizvodnju tekstilne užarije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71624184648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N.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Božidarevića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17, Zadar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14,49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SCHENKER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51003352330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Slavonska avenija 52i,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28.634,24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SECRETS PUTOVANJA I NEKRETNINE J.D.O.O.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01708852325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Praška 6,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358,00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214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SERAPHILUS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25339849197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Gornje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prekrižje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14,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215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SERVUS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08532746102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Dr.I.Novaka 32A, Čakovec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139.654,98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906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SHIPCO TRANSPORT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lineRule="atLeast" w:line="240" w:after="0"/>
              <w:rPr>
                <w:rFonts w:cs="Times New Roman" w:eastAsia="Calibri"/>
              </w:rPr>
            </w:pP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Vojkovo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nabrežje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30, 6000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Koper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-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Capodistria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Slovenija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882,45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SIFTE BERTI S.P.A.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lineRule="atLeast" w:line="240" w:after="0"/>
              <w:rPr>
                <w:rFonts w:cs="Times New Roman" w:eastAsia="Calibri"/>
              </w:rPr>
            </w:pP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Via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Donizetti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30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264,52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218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SINE - TRADE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31173543647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Varaždinska 39,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2.747,11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219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SKORING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09104883791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Vjenceslava Novaka 14, Rijeka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1.767,49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SLOBODNA DALMACIJA D.D.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35075764438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Ulica hrvatske mornarice 4,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134.488,56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SM VENTIL TEHNIKA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77170462406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Klake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15, Zaprešić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4.070,60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SORMIKO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78853440387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Dr. Franje Tuđmana 31, Sveta Nedjelja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113.356,36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223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SPIROFLEX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93551028470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Ljudevta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Gaja 7,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Ruščica</w:t>
            </w:r>
            <w:proofErr w:type="spellEnd"/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13.827,75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224</w:t>
            </w:r>
          </w:p>
        </w:tc>
        <w:tc>
          <w:tcPr>
            <w:tcW w:type="dxa" w:w="1820"/>
            <w:vAlign w:val="center"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 xml:space="preserve">SRĐAN BAŠIĆ, </w:t>
            </w:r>
            <w:proofErr w:type="spellStart"/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>vl</w:t>
            </w:r>
            <w:proofErr w:type="spellEnd"/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>. MERCEDES automehaničarski obrt</w:t>
            </w:r>
          </w:p>
        </w:tc>
        <w:tc>
          <w:tcPr>
            <w:tcW w:type="dxa" w:w="1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41063691720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Sv.Tekle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3, Solin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2.185,53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225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STROJOPROMET-ZAGREB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97994010225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Zagrebačka 6,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Šenkovec</w:t>
            </w:r>
            <w:proofErr w:type="spellEnd"/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11.526,19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SUVREMENO UČILIŠTE U SPLITU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77159208472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Mike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Tripala 6,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1.200,00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227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ŠIBENSKI REVICON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52321849300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Vladimira Nazora 53,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90.250,00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228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ŠKARE TRADE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88448992592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Sarajevska ulica 64,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17.648,00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TATAMI TRADE d.o.o. Turistička agencija i usluge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76410388064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Trg šibenskih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palih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boraca 1,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1.341,18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TEHNO JELČIĆ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07381640339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8.Dalmatinske udarne brigade 71,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193,75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TELCO FABRIKKER AS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lineRule="atLeast" w:line="240" w:after="0"/>
              <w:rPr>
                <w:rFonts w:cs="Times New Roman" w:eastAsia="Calibri"/>
              </w:rPr>
            </w:pP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Ausa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industriområde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 N-7580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Selbu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Norveška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40,86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232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TERMODINAMIKA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62531096862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Put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Mostina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8,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783,80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TEXO TRGOVINA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25594096987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Ulica hrvatskih branitelja 7, Samobor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15.074,37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TI MI TRANSPORTI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28404691794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Nova V 6,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750,00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TIFON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77607495225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A.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Von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Humboldta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4V,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2.140,54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236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TIM KABEL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69927324836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Savska cesta 103, Sesvete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9.430,46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TISAK d.d.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75917721668</w:t>
            </w:r>
          </w:p>
        </w:tc>
        <w:tc>
          <w:tcPr>
            <w:tcW w:type="dxa" w:w="1399"/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Slavonska avenija 11a, Zagreb</w:t>
            </w:r>
          </w:p>
        </w:tc>
        <w:tc>
          <w:tcPr>
            <w:tcW w:type="dxa" w:w="15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19,98</w:t>
            </w:r>
          </w:p>
        </w:tc>
        <w:tc>
          <w:tcPr>
            <w:tcW w:type="dxa" w:w="10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238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 xml:space="preserve">TONĆI MATIJAŠ, </w:t>
            </w:r>
            <w:proofErr w:type="spellStart"/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>vl.stolarski</w:t>
            </w:r>
            <w:proofErr w:type="spellEnd"/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 xml:space="preserve"> obrt POLET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01394305638</w:t>
            </w:r>
          </w:p>
        </w:tc>
        <w:tc>
          <w:tcPr>
            <w:tcW w:type="dxa" w:w="13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Vrsine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 Marina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126.859,64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lastRenderedPageBreak/>
              <w:t>239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TOP EQUIPMENT d.o.o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94507189861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1.Banjolski odvojak 4,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33.225,00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240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TPZ LINDE VILIČARI HRVATSKA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69503639110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Novoselska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25,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4.251,61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241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TRACON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87528263661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Optujska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85, Varaždin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39.589,57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TRADE STONE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64422690922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Prokljanska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43,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2.699,97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243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TRANS ADRIA NOVA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18757471482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Bana Ivana Mažuranića 1,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3.250,00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244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TREA TRADE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96536434016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Blažići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2A,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Viškovo</w:t>
            </w:r>
            <w:proofErr w:type="spellEnd"/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3.858,75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TRGOMETAL D.O.O. ZA TRGOVINU I PROI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26004523816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Mažuranićevo šetalište 44-46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POSL.SPLIT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47.471,14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TURNER DIESEL LIMITED podružnica u RH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81622965185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KPMG, Centar Kaptol, Nova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Ves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11, 10000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112.344,27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UDRUGA ZA PROMICANJE CIVILNOG DRUŠTVA, MED. KULTURE I RAZMJ. INFORMACIJA - TRIS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50741067371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Drniških žrtava 12,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12.000,00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UMJETNIČKA ORGANIZACIJA PRODUKCIJA Z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22181167942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Rendićeva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26,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3.500,00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249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UNIMAR S.R.L.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IT00947080321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222222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222222"/>
                <w:sz w:val="22"/>
                <w:szCs w:val="22"/>
                <w:lang w:eastAsia="hr-HR"/>
              </w:rPr>
              <w:t>Via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222222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222222"/>
                <w:sz w:val="22"/>
                <w:szCs w:val="22"/>
                <w:lang w:eastAsia="hr-HR"/>
              </w:rPr>
              <w:t>Flavia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222222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222222"/>
                <w:sz w:val="22"/>
                <w:szCs w:val="22"/>
                <w:lang w:eastAsia="hr-HR"/>
              </w:rPr>
              <w:t>di</w:t>
            </w:r>
            <w:proofErr w:type="spellEnd"/>
            <w:r w:rsidRPr="007A03D3">
              <w:rPr>
                <w:rFonts w:cs="Times New Roman" w:eastAsia="Times New Roman" w:hAnsi="Calibri" w:ascii="Calibri"/>
                <w:color w:val="222222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222222"/>
                <w:sz w:val="22"/>
                <w:szCs w:val="22"/>
                <w:lang w:eastAsia="hr-HR"/>
              </w:rPr>
              <w:t>Stramare</w:t>
            </w:r>
            <w:proofErr w:type="spellEnd"/>
            <w:r w:rsidRPr="007A03D3">
              <w:rPr>
                <w:rFonts w:cs="Times New Roman" w:eastAsia="Times New Roman" w:hAnsi="Calibri" w:ascii="Calibri"/>
                <w:color w:val="222222"/>
                <w:sz w:val="22"/>
                <w:szCs w:val="22"/>
                <w:lang w:eastAsia="hr-HR"/>
              </w:rPr>
              <w:t xml:space="preserve">, 64, 34015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222222"/>
                <w:sz w:val="22"/>
                <w:szCs w:val="22"/>
                <w:lang w:eastAsia="hr-HR"/>
              </w:rPr>
              <w:t>Muggia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222222"/>
                <w:sz w:val="22"/>
                <w:szCs w:val="22"/>
                <w:lang w:eastAsia="hr-HR"/>
              </w:rPr>
              <w:t xml:space="preserve"> TS, Italija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1.359,24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UNIVEL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00956621867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Našićka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6,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1.847,00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VATROPROMET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57189591567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Ježdovečka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87,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350,66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VB LEASING d.o.o. za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leasing</w:t>
            </w:r>
            <w:proofErr w:type="spellEnd"/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55525619967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Horvatova 82, 10000 </w:t>
            </w: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183,42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lastRenderedPageBreak/>
              <w:t>253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VELA YACHT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21257473810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Vrpoljačka cesta 35,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109.920,89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VELEBIT OSIGURANJE D.D.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42098054984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Savska 144/a,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74,56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VELPRO-CENTAR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46660800468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M.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Čavića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598,01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VIG d.d.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80499543406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Rakitnica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7.000,00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257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VIKING LIFE-SAVING EQUIPMENT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64770989568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4.gardijske 51, Stobreč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155.687,38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VIPNET DOO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29524210204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Vrtni put 1,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59.678,81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259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VITEK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93605225979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Klokočevac 6d, Bregana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56.095,39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260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 xml:space="preserve">VLADIMIR MUŠE, </w:t>
            </w:r>
            <w:proofErr w:type="spellStart"/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vl.Obrt</w:t>
            </w:r>
            <w:proofErr w:type="spellEnd"/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 xml:space="preserve"> za usluge i trgovinu AUTO CENTAR MUŠE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23660507466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Ninska 21,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16.426,30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</w:t>
            </w: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261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 xml:space="preserve">VLADO CVITIĆ, </w:t>
            </w:r>
            <w:proofErr w:type="spellStart"/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>vl.Obrt</w:t>
            </w:r>
            <w:proofErr w:type="spellEnd"/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 xml:space="preserve"> za proizvodnju strojeva i </w:t>
            </w:r>
            <w:proofErr w:type="spellStart"/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>uredjaja</w:t>
            </w:r>
            <w:proofErr w:type="spellEnd"/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 xml:space="preserve"> "HIDRAULIKA CVITIĆ"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63148723208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Rovinjsko selo BB, Rovinj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30,75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VODOVOD I ODVODNJA CETINSKE KRAJINE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81685682389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UL. 126. Brigade hrvatske vojske 12, Sinj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99,97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WDF DOSTAVA VODE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79263523642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Ludbreška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116, Ludbreg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944,50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264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WEST TRADING OIL COMPANY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19911825156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Slavonskobrodska 21, Slavonski Brod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9.921,34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WIENER OSIGURANJE VIENNA INSURANCE GROUP d.d. (KVARNER)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52848403362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Slovenska ulica 24,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58.679,82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lastRenderedPageBreak/>
              <w:t>266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XENON FORTE - ZAGREB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28212527269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Slavonska avenija 24/6,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5.704,25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 - EL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11374156664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Industrijska cesta 28, Sesvete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5.245,17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ZAGREBAČKI HOLDING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85584865987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Ulica grada Vukovara 41 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269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ZAŠTITA INSPECT 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28737940650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Grebaštička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5,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67.325,00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270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ZAVOD ZA JAVNO ZDRAVSTVO ŠIBENSKO-KNINSKE ŽUPANIJE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84082732674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Matije Gupca 74, Šibenik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8.167,50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271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 xml:space="preserve">ZDENKA ŠUPE, </w:t>
            </w:r>
            <w:proofErr w:type="spellStart"/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>vl</w:t>
            </w:r>
            <w:proofErr w:type="spellEnd"/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 xml:space="preserve">. "ŠUPE SERVIS" obrt za knjigovodstvo i </w:t>
            </w:r>
            <w:proofErr w:type="spellStart"/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>automehaniku</w:t>
            </w:r>
            <w:proofErr w:type="spellEnd"/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39621089180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Šupe 5, Gradina,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Lozovac</w:t>
            </w:r>
            <w:proofErr w:type="spellEnd"/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508,00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272</w:t>
            </w:r>
          </w:p>
        </w:tc>
        <w:tc>
          <w:tcPr>
            <w:tcW w:type="dxa" w:w="1820"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 xml:space="preserve">ZDRAVKO BUDIMIR, </w:t>
            </w:r>
            <w:proofErr w:type="spellStart"/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>vl</w:t>
            </w:r>
            <w:proofErr w:type="spellEnd"/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>. BUDIMIR MONTAŽA obrt za izradu i montažu metalnih konstrukcija</w:t>
            </w:r>
          </w:p>
        </w:tc>
        <w:tc>
          <w:tcPr>
            <w:tcW w:type="dxa" w:w="1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27645675849</w:t>
            </w:r>
          </w:p>
        </w:tc>
        <w:tc>
          <w:tcPr>
            <w:tcW w:type="dxa" w:w="1399"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Vrsno 51,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Boraja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, Šibenik</w:t>
            </w:r>
          </w:p>
        </w:tc>
        <w:tc>
          <w:tcPr>
            <w:tcW w:type="dxa" w:w="15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195.750,04</w:t>
            </w:r>
          </w:p>
        </w:tc>
        <w:tc>
          <w:tcPr>
            <w:tcW w:type="dxa" w:w="10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1209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273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Zhongshan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SAIYA SOUVENIRS &amp; GIFTS MANUFACTURE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lineRule="atLeast" w:line="240" w:after="0"/>
              <w:rPr>
                <w:rFonts w:cs="Times New Roman" w:eastAsia="Calibri"/>
              </w:rPr>
            </w:pPr>
          </w:p>
        </w:tc>
        <w:tc>
          <w:tcPr>
            <w:tcW w:type="dxa" w:w="13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Plant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1, 1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Hongwei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Road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,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Dongshen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Town,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Zhongshan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, 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Guangdong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, China (</w:t>
            </w: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Mainland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)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4.874,60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274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 xml:space="preserve">ZORAN DUDE, </w:t>
            </w:r>
            <w:proofErr w:type="spellStart"/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>vl</w:t>
            </w:r>
            <w:proofErr w:type="spellEnd"/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>. Obrt za usluge i trgovinu ACD TIP TOP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60497348612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Poljička cesta 1 c, Split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2.380,00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275</w:t>
            </w:r>
          </w:p>
        </w:tc>
        <w:tc>
          <w:tcPr>
            <w:tcW w:type="dxa" w:w="1820"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 xml:space="preserve">ZORJANA PROTEGA, </w:t>
            </w:r>
            <w:proofErr w:type="spellStart"/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>vl</w:t>
            </w:r>
            <w:proofErr w:type="spellEnd"/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>. PROTEGA GRADNJA</w:t>
            </w:r>
          </w:p>
        </w:tc>
        <w:tc>
          <w:tcPr>
            <w:tcW w:type="dxa" w:w="1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34407937415</w:t>
            </w:r>
          </w:p>
        </w:tc>
        <w:tc>
          <w:tcPr>
            <w:tcW w:type="dxa" w:w="1399"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Stjepana Radića 27, Šibenik</w:t>
            </w:r>
          </w:p>
        </w:tc>
        <w:tc>
          <w:tcPr>
            <w:tcW w:type="dxa" w:w="15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86.020,71</w:t>
            </w:r>
          </w:p>
        </w:tc>
        <w:tc>
          <w:tcPr>
            <w:tcW w:type="dxa" w:w="10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502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276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ZVIJEZDA EUROPE D.O.O. (HOTEL ILICA)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70571685534</w:t>
            </w:r>
          </w:p>
        </w:tc>
        <w:tc>
          <w:tcPr>
            <w:tcW w:type="dxa" w:w="13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Ilica 102, Zagreb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4.466,00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277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ŽANTEL j.d.o.o.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28638411194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Put </w:t>
            </w:r>
            <w:proofErr w:type="spellStart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Ukinjskog</w:t>
            </w:r>
            <w:proofErr w:type="spellEnd"/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4, Poljica, Marina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94.557,00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7A03D3" w:rsidR="007A03D3" w:rsidRPr="007A03D3">
        <w:trPr>
          <w:trHeight w:val="60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color w:val="000000"/>
                <w:sz w:val="22"/>
                <w:szCs w:val="22"/>
                <w:lang w:eastAsia="hr-HR"/>
              </w:rPr>
              <w:t>278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 xml:space="preserve">ŽELJKO MORIĆ, </w:t>
            </w:r>
            <w:proofErr w:type="spellStart"/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>vl</w:t>
            </w:r>
            <w:proofErr w:type="spellEnd"/>
            <w:r w:rsidRPr="007A03D3">
              <w:rPr>
                <w:rFonts w:cs="Times New Roman" w:eastAsia="Times New Roman" w:hAnsi="Calibri" w:ascii="Calibri"/>
                <w:b/>
                <w:sz w:val="22"/>
                <w:szCs w:val="22"/>
                <w:lang w:eastAsia="hr-HR"/>
              </w:rPr>
              <w:t>. "MR. SHRINK LTD" trgovački obrt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58017244023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proofErr w:type="spellStart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R.Boškovića</w:t>
            </w:r>
            <w:proofErr w:type="spellEnd"/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 xml:space="preserve"> 3, Pirovac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7A03D3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8.742,50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A03D3" w:rsidP="007A03D3" w:rsidR="007A03D3" w:rsidRPr="007A03D3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</w:p>
        </w:tc>
      </w:tr>
    </w:tbl>
    <w:p w:rsidRDefault="007A03D3" w:rsidP="007A03D3" w:rsidR="007A03D3" w:rsidRPr="007A03D3">
      <w:pPr>
        <w:spacing w:lineRule="atLeast" w:line="240" w:after="0"/>
        <w:contextualSpacing/>
        <w:rPr>
          <w:rFonts w:cs="Times New Roman" w:eastAsia="Calibri"/>
          <w:i/>
          <w:sz w:val="22"/>
          <w:szCs w:val="22"/>
        </w:rPr>
      </w:pPr>
    </w:p>
    <w:p w:rsidRDefault="007A03D3" w:rsidP="007A03D3" w:rsidR="007A03D3" w:rsidRPr="007A03D3">
      <w:pPr>
        <w:spacing w:lineRule="atLeast" w:line="240" w:after="0"/>
        <w:contextualSpacing/>
        <w:rPr>
          <w:rFonts w:cs="Times New Roman" w:eastAsia="Calibri"/>
          <w:i/>
          <w:sz w:val="22"/>
          <w:szCs w:val="22"/>
        </w:rPr>
      </w:pPr>
    </w:p>
    <w:p w:rsidRDefault="007A03D3" w:rsidP="007A03D3" w:rsidR="007A03D3" w:rsidRPr="007A03D3">
      <w:p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Sukladno odredbi čl. 59. st. 2. Stečajnog zakona, utvrđuje se da je ZA izmijenjeni plan restrukturiranja dužnika  glasovalo ukupno  179  vjerovnika što čini većinu od  svih 283 vjerovnika u postupku, i to: </w:t>
      </w:r>
    </w:p>
    <w:p w:rsidRDefault="007A03D3" w:rsidP="007A03D3" w:rsidR="007A03D3" w:rsidRPr="007A03D3">
      <w:p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</w:p>
    <w:p w:rsidRDefault="007A03D3" w:rsidP="007A03D3" w:rsidR="007A03D3" w:rsidRPr="007A03D3">
      <w:p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u prvoj skupini vjerovnika dva vjerovnika s ukupnim zbrojem tražbina u iznosu od 98.269.986,84 kn, a što čini dvostruko veći zbroj tražbina jednog preostalog vjerovnika koji je glasovao protiv plana, </w:t>
      </w:r>
    </w:p>
    <w:p w:rsidRDefault="007A03D3" w:rsidP="007A03D3" w:rsidR="007A03D3" w:rsidRPr="007A03D3">
      <w:pPr>
        <w:spacing w:lineRule="atLeast" w:line="240" w:after="0"/>
        <w:contextualSpacing/>
        <w:jc w:val="both"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u drugoj skupini vjerovnika svi vjerovnici, te u trećoj skupini vjerovnika 175  vjerovnika s ukupnim zbrojem tražbina u iznosu od 15.040.590,52 kune, a što dvostruko prelazi zbroj tražbina vjerovnika ove skupine koji su glasovali protiv plana zbog čega se utvrđuje da je izmijenjeni plan restrukturiranja </w:t>
      </w:r>
      <w:proofErr w:type="spellStart"/>
      <w:r w:rsidRPr="007A03D3">
        <w:rPr>
          <w:rFonts w:cs="Times New Roman" w:eastAsia="Calibri"/>
          <w:sz w:val="22"/>
          <w:szCs w:val="22"/>
        </w:rPr>
        <w:t>predstečajnog</w:t>
      </w:r>
      <w:proofErr w:type="spellEnd"/>
      <w:r w:rsidRPr="007A03D3">
        <w:rPr>
          <w:rFonts w:cs="Times New Roman" w:eastAsia="Calibri"/>
          <w:sz w:val="22"/>
          <w:szCs w:val="22"/>
        </w:rPr>
        <w:t xml:space="preserve"> dužnika od 31. listopada 2017. PRIHVAĆEN. </w:t>
      </w:r>
    </w:p>
    <w:p w:rsidRDefault="007A03D3" w:rsidP="007A03D3" w:rsidR="007A03D3" w:rsidRPr="007A03D3">
      <w:pPr>
        <w:spacing w:lineRule="atLeast" w:line="240" w:after="0"/>
        <w:contextualSpacing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 </w:t>
      </w:r>
    </w:p>
    <w:p w:rsidRDefault="007A03D3" w:rsidP="007A03D3" w:rsidR="007A03D3" w:rsidRPr="007A03D3">
      <w:pPr>
        <w:spacing w:lineRule="atLeast" w:line="240" w:after="0"/>
        <w:contextualSpacing/>
        <w:jc w:val="both"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S obzirom da iz izmijenjenog plana restrukturiranja dužnika jasno proizlazi vjerojatnost da će njegova provedba omogućiti sposobnost dužnika za plaćanje dužnika u razdoblju do kraja tekuće i u dvije slijedeće kalendarske godine te da u konkretnom slučaju nije ispunjena niti jedna negativna zakonska pretpostavka iz čl. 61. st. 1. Stečajnog zakona, </w:t>
      </w:r>
    </w:p>
    <w:p w:rsidRDefault="007A03D3" w:rsidP="007A03D3" w:rsidR="007A03D3" w:rsidRPr="007A03D3">
      <w:pPr>
        <w:spacing w:lineRule="atLeast" w:line="240" w:after="0"/>
        <w:rPr>
          <w:rFonts w:cs="Times New Roman" w:eastAsia="Calibri"/>
          <w:sz w:val="22"/>
          <w:szCs w:val="22"/>
        </w:rPr>
      </w:pPr>
    </w:p>
    <w:p w:rsidRDefault="007A03D3" w:rsidP="007A03D3" w:rsidR="007A03D3" w:rsidRPr="007A03D3">
      <w:pPr>
        <w:spacing w:lineRule="atLeast" w:line="240" w:after="0"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Sud donosi</w:t>
      </w:r>
    </w:p>
    <w:p w:rsidRDefault="007A03D3" w:rsidP="007A03D3" w:rsidR="007A03D3" w:rsidRPr="007A03D3">
      <w:pPr>
        <w:spacing w:lineRule="atLeast" w:line="240" w:after="0"/>
        <w:jc w:val="center"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r j e š e n j e</w:t>
      </w:r>
    </w:p>
    <w:p w:rsidRDefault="007A03D3" w:rsidP="007A03D3" w:rsidR="007A03D3" w:rsidRPr="007A03D3">
      <w:pPr>
        <w:spacing w:lineRule="atLeast" w:line="240" w:after="0"/>
        <w:rPr>
          <w:rFonts w:cs="Times New Roman" w:eastAsia="Calibri"/>
          <w:sz w:val="22"/>
          <w:szCs w:val="22"/>
        </w:rPr>
      </w:pPr>
    </w:p>
    <w:p w:rsidRDefault="007A03D3" w:rsidP="007A03D3" w:rsidR="007A03D3" w:rsidRPr="007A03D3">
      <w:pPr>
        <w:spacing w:lineRule="atLeast" w:line="240" w:after="0"/>
        <w:ind w:firstLine="708"/>
        <w:jc w:val="both"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Rješenje ovoga suda kojim će se utvrditi prihvaćanje izmijenjenog plana restrukturiranja </w:t>
      </w:r>
      <w:proofErr w:type="spellStart"/>
      <w:r w:rsidRPr="007A03D3">
        <w:rPr>
          <w:rFonts w:cs="Times New Roman" w:eastAsia="Calibri"/>
          <w:sz w:val="22"/>
          <w:szCs w:val="22"/>
        </w:rPr>
        <w:t>predstečajnog</w:t>
      </w:r>
      <w:proofErr w:type="spellEnd"/>
      <w:r w:rsidRPr="007A03D3">
        <w:rPr>
          <w:rFonts w:cs="Times New Roman" w:eastAsia="Calibri"/>
          <w:sz w:val="22"/>
          <w:szCs w:val="22"/>
        </w:rPr>
        <w:t xml:space="preserve"> dužnika i potvrditi </w:t>
      </w:r>
      <w:proofErr w:type="spellStart"/>
      <w:r w:rsidRPr="007A03D3">
        <w:rPr>
          <w:rFonts w:cs="Times New Roman" w:eastAsia="Calibri"/>
          <w:sz w:val="22"/>
          <w:szCs w:val="22"/>
        </w:rPr>
        <w:t>predstečajni</w:t>
      </w:r>
      <w:proofErr w:type="spellEnd"/>
      <w:r w:rsidRPr="007A03D3">
        <w:rPr>
          <w:rFonts w:cs="Times New Roman" w:eastAsia="Calibri"/>
          <w:sz w:val="22"/>
          <w:szCs w:val="22"/>
        </w:rPr>
        <w:t xml:space="preserve"> sporazum između dužnika i vjerovnika biti će doneseno u roku od 8 dana od danas te će se isto objaviti na mrežnoj stranici e-Oglasna ploča sudova, sve sukladno odredbama čl. 61. st. 1., 3. i 4. Stečajnog zakona. </w:t>
      </w:r>
    </w:p>
    <w:p w:rsidRDefault="007A03D3" w:rsidP="007A03D3" w:rsidR="007A03D3" w:rsidRPr="007A03D3">
      <w:pPr>
        <w:spacing w:lineRule="atLeast" w:line="240" w:after="0"/>
        <w:rPr>
          <w:rFonts w:cs="Times New Roman" w:eastAsia="Calibri"/>
          <w:sz w:val="22"/>
          <w:szCs w:val="22"/>
        </w:rPr>
      </w:pPr>
    </w:p>
    <w:p w:rsidRDefault="007A03D3" w:rsidP="007A03D3" w:rsidR="007A03D3" w:rsidRPr="007A03D3">
      <w:pPr>
        <w:spacing w:lineRule="atLeast" w:line="240" w:after="0"/>
        <w:ind w:firstLine="708"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>Dovršeno u 10,50 sati</w:t>
      </w:r>
    </w:p>
    <w:p w:rsidRDefault="007A03D3" w:rsidP="007A03D3" w:rsidR="007A03D3" w:rsidRPr="007A03D3">
      <w:pPr>
        <w:spacing w:lineRule="atLeast" w:line="240" w:after="0"/>
        <w:rPr>
          <w:rFonts w:cs="Times New Roman" w:eastAsia="Calibri"/>
          <w:sz w:val="22"/>
          <w:szCs w:val="22"/>
        </w:rPr>
      </w:pPr>
    </w:p>
    <w:p w:rsidRDefault="007A03D3" w:rsidP="007A03D3" w:rsidR="007A03D3" w:rsidRPr="007A03D3">
      <w:pPr>
        <w:spacing w:lineRule="atLeast" w:line="240" w:after="0"/>
        <w:jc w:val="both"/>
        <w:rPr>
          <w:rFonts w:cs="Times New Roman" w:eastAsia="Calibri"/>
          <w:sz w:val="22"/>
          <w:szCs w:val="22"/>
        </w:rPr>
      </w:pPr>
    </w:p>
    <w:p w:rsidRDefault="007A03D3" w:rsidP="007A03D3" w:rsidR="007A03D3" w:rsidRPr="007A03D3">
      <w:pPr>
        <w:spacing w:lineRule="atLeast" w:line="240" w:after="0"/>
        <w:ind w:firstLine="708" w:left="2124"/>
        <w:jc w:val="both"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SUTKINJA </w:t>
      </w:r>
      <w:r w:rsidRPr="007A03D3">
        <w:rPr>
          <w:rFonts w:cs="Times New Roman" w:eastAsia="Calibri"/>
          <w:sz w:val="22"/>
          <w:szCs w:val="22"/>
        </w:rPr>
        <w:tab/>
      </w:r>
      <w:r w:rsidRPr="007A03D3">
        <w:rPr>
          <w:rFonts w:cs="Times New Roman" w:eastAsia="Calibri"/>
          <w:sz w:val="22"/>
          <w:szCs w:val="22"/>
        </w:rPr>
        <w:tab/>
      </w:r>
      <w:r w:rsidRPr="007A03D3">
        <w:rPr>
          <w:rFonts w:cs="Times New Roman" w:eastAsia="Calibri"/>
          <w:sz w:val="22"/>
          <w:szCs w:val="22"/>
        </w:rPr>
        <w:tab/>
        <w:t>PREDSTEČAJNI POVJERENIK</w:t>
      </w:r>
    </w:p>
    <w:p w:rsidRDefault="007A03D3" w:rsidP="007A03D3" w:rsidR="007A03D3" w:rsidRPr="007A03D3">
      <w:pPr>
        <w:spacing w:lineRule="atLeast" w:line="240" w:after="0"/>
        <w:ind w:firstLine="708" w:left="3540"/>
        <w:jc w:val="both"/>
        <w:rPr>
          <w:rFonts w:cs="Times New Roman" w:eastAsia="Calibri"/>
          <w:sz w:val="22"/>
          <w:szCs w:val="22"/>
        </w:rPr>
      </w:pPr>
    </w:p>
    <w:p w:rsidRDefault="007A03D3" w:rsidP="007A03D3" w:rsidR="007A03D3" w:rsidRPr="007A03D3">
      <w:pPr>
        <w:spacing w:lineRule="atLeast" w:line="240" w:after="0"/>
        <w:jc w:val="both"/>
        <w:rPr>
          <w:rFonts w:cs="Times New Roman" w:eastAsia="Calibri"/>
          <w:sz w:val="22"/>
          <w:szCs w:val="22"/>
        </w:rPr>
      </w:pPr>
    </w:p>
    <w:p w:rsidRDefault="007A03D3" w:rsidP="007A03D3" w:rsidR="007A03D3" w:rsidRPr="007A03D3">
      <w:pPr>
        <w:spacing w:lineRule="atLeast" w:line="240" w:after="0"/>
        <w:jc w:val="center"/>
        <w:rPr>
          <w:rFonts w:cs="Times New Roman" w:eastAsia="Calibri"/>
          <w:sz w:val="22"/>
          <w:szCs w:val="22"/>
        </w:rPr>
      </w:pPr>
    </w:p>
    <w:p w:rsidRDefault="007A03D3" w:rsidP="007A03D3" w:rsidR="007A03D3" w:rsidRPr="007A03D3">
      <w:pPr>
        <w:spacing w:lineRule="atLeast" w:line="240" w:after="0"/>
        <w:jc w:val="center"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       </w:t>
      </w:r>
    </w:p>
    <w:p w:rsidRDefault="007A03D3" w:rsidP="007A03D3" w:rsidR="007A03D3" w:rsidRPr="007A03D3">
      <w:pPr>
        <w:spacing w:lineRule="atLeast" w:line="240" w:after="0"/>
        <w:jc w:val="center"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 xml:space="preserve">   ZAPISNIČARKA </w:t>
      </w:r>
      <w:r w:rsidRPr="007A03D3">
        <w:rPr>
          <w:rFonts w:cs="Times New Roman" w:eastAsia="Calibri"/>
          <w:sz w:val="22"/>
          <w:szCs w:val="22"/>
        </w:rPr>
        <w:tab/>
      </w:r>
      <w:r w:rsidRPr="007A03D3">
        <w:rPr>
          <w:rFonts w:cs="Times New Roman" w:eastAsia="Calibri"/>
          <w:sz w:val="22"/>
          <w:szCs w:val="22"/>
        </w:rPr>
        <w:tab/>
        <w:t xml:space="preserve">  DUŽNIK  </w:t>
      </w:r>
    </w:p>
    <w:p w:rsidRDefault="007A03D3" w:rsidP="007A03D3" w:rsidR="007A03D3" w:rsidRPr="007A03D3">
      <w:pPr>
        <w:spacing w:lineRule="atLeast" w:line="240" w:after="0"/>
        <w:jc w:val="center"/>
        <w:rPr>
          <w:rFonts w:cs="Times New Roman" w:eastAsia="Calibri"/>
          <w:sz w:val="22"/>
          <w:szCs w:val="22"/>
        </w:rPr>
      </w:pPr>
    </w:p>
    <w:p w:rsidRDefault="007A03D3" w:rsidP="007A03D3" w:rsidR="007A03D3" w:rsidRPr="007A03D3">
      <w:pPr>
        <w:spacing w:lineRule="atLeast" w:line="240" w:after="0"/>
        <w:jc w:val="center"/>
        <w:rPr>
          <w:rFonts w:cs="Times New Roman" w:eastAsia="Calibri"/>
          <w:sz w:val="22"/>
          <w:szCs w:val="22"/>
        </w:rPr>
      </w:pPr>
    </w:p>
    <w:p w:rsidRDefault="007A03D3" w:rsidP="007A03D3" w:rsidR="007A03D3" w:rsidRPr="007A03D3">
      <w:pPr>
        <w:spacing w:lineRule="atLeast" w:line="240" w:after="0"/>
        <w:jc w:val="center"/>
        <w:rPr>
          <w:rFonts w:cs="Times New Roman" w:eastAsia="Calibri"/>
          <w:sz w:val="22"/>
          <w:szCs w:val="22"/>
        </w:rPr>
      </w:pPr>
    </w:p>
    <w:p w:rsidRDefault="007A03D3" w:rsidP="007A03D3" w:rsidR="007A03D3" w:rsidRPr="007A03D3">
      <w:pPr>
        <w:spacing w:lineRule="atLeast" w:line="240" w:after="0"/>
        <w:jc w:val="center"/>
        <w:rPr>
          <w:rFonts w:cs="Times New Roman" w:eastAsia="Calibri"/>
          <w:sz w:val="22"/>
          <w:szCs w:val="22"/>
        </w:rPr>
      </w:pPr>
      <w:r w:rsidRPr="007A03D3">
        <w:rPr>
          <w:rFonts w:cs="Times New Roman" w:eastAsia="Calibri"/>
          <w:sz w:val="22"/>
          <w:szCs w:val="22"/>
        </w:rPr>
        <w:tab/>
      </w:r>
      <w:r w:rsidRPr="007A03D3">
        <w:rPr>
          <w:rFonts w:cs="Times New Roman" w:eastAsia="Calibri"/>
          <w:sz w:val="22"/>
          <w:szCs w:val="22"/>
        </w:rPr>
        <w:tab/>
      </w:r>
      <w:r w:rsidRPr="007A03D3">
        <w:rPr>
          <w:rFonts w:cs="Times New Roman" w:eastAsia="Calibri"/>
          <w:sz w:val="22"/>
          <w:szCs w:val="22"/>
        </w:rPr>
        <w:tab/>
      </w:r>
      <w:r w:rsidRPr="007A03D3">
        <w:rPr>
          <w:rFonts w:cs="Times New Roman" w:eastAsia="Calibri"/>
          <w:sz w:val="22"/>
          <w:szCs w:val="22"/>
        </w:rPr>
        <w:tab/>
        <w:t xml:space="preserve">         VJEROVNICI</w:t>
      </w:r>
    </w:p>
    <w:p w:rsidRDefault="007A03D3" w:rsidP="007A03D3" w:rsidR="007A03D3" w:rsidRPr="007A03D3">
      <w:pPr>
        <w:spacing w:lineRule="atLeast" w:line="240" w:after="0"/>
        <w:jc w:val="center"/>
        <w:rPr>
          <w:rFonts w:cs="Times New Roman" w:eastAsia="Calibri"/>
          <w:sz w:val="22"/>
          <w:szCs w:val="22"/>
        </w:rPr>
      </w:pPr>
    </w:p>
    <w:p w:rsidRDefault="007A03D3" w:rsidP="007A03D3" w:rsidR="007A03D3" w:rsidRPr="007A03D3">
      <w:pPr>
        <w:spacing w:lineRule="atLeast" w:line="240" w:after="0"/>
        <w:jc w:val="both"/>
        <w:rPr>
          <w:rFonts w:cs="Times New Roman" w:eastAsia="Calibri"/>
          <w:sz w:val="22"/>
          <w:szCs w:val="22"/>
        </w:rPr>
      </w:pPr>
    </w:p>
    <w:p w:rsidRDefault="007A03D3" w:rsidP="007A03D3" w:rsidR="007A03D3" w:rsidRPr="007A03D3">
      <w:pPr>
        <w:spacing w:lineRule="atLeast" w:line="240" w:after="0"/>
        <w:jc w:val="center"/>
        <w:rPr>
          <w:rFonts w:cs="Times New Roman" w:eastAsia="Calibri"/>
        </w:rPr>
      </w:pPr>
      <w:r w:rsidRPr="007A03D3">
        <w:rPr>
          <w:rFonts w:cs="Times New Roman" w:eastAsia="Calibri"/>
        </w:rPr>
        <w:t xml:space="preserve">                                                                                    BOBAR BANKA d.d. </w:t>
      </w:r>
      <w:proofErr w:type="spellStart"/>
      <w:r w:rsidRPr="007A03D3">
        <w:rPr>
          <w:rFonts w:cs="Times New Roman" w:eastAsia="Calibri"/>
        </w:rPr>
        <w:t>Bjeljina</w:t>
      </w:r>
      <w:proofErr w:type="spellEnd"/>
      <w:r w:rsidRPr="007A03D3">
        <w:rPr>
          <w:rFonts w:cs="Times New Roman" w:eastAsia="Calibri"/>
        </w:rPr>
        <w:t xml:space="preserve"> – </w:t>
      </w:r>
    </w:p>
    <w:p w:rsidRDefault="007A03D3" w:rsidP="007A03D3" w:rsidR="007A03D3" w:rsidRPr="007A03D3">
      <w:pPr>
        <w:spacing w:lineRule="atLeast" w:line="240" w:after="0"/>
        <w:jc w:val="right"/>
        <w:rPr>
          <w:rFonts w:cs="Times New Roman" w:eastAsia="Calibri"/>
        </w:rPr>
      </w:pPr>
    </w:p>
    <w:p w:rsidRDefault="007A03D3" w:rsidP="007A03D3" w:rsidR="007A03D3" w:rsidRPr="007A03D3">
      <w:pPr>
        <w:spacing w:lineRule="atLeast" w:line="240" w:after="0"/>
        <w:jc w:val="right"/>
        <w:rPr>
          <w:rFonts w:cs="Times New Roman" w:eastAsia="Calibri"/>
        </w:rPr>
      </w:pPr>
    </w:p>
    <w:p w:rsidRDefault="007A03D3" w:rsidP="007A03D3" w:rsidR="007A03D3" w:rsidRPr="007A03D3">
      <w:pPr>
        <w:spacing w:lineRule="atLeast" w:line="240" w:after="0"/>
        <w:jc w:val="right"/>
        <w:rPr>
          <w:rFonts w:cs="Times New Roman" w:eastAsia="Calibri"/>
        </w:rPr>
      </w:pPr>
      <w:r w:rsidRPr="007A03D3">
        <w:rPr>
          <w:rFonts w:cs="Times New Roman" w:eastAsia="Calibri"/>
        </w:rPr>
        <w:t xml:space="preserve">punomoćnica </w:t>
      </w:r>
      <w:proofErr w:type="spellStart"/>
      <w:r w:rsidRPr="007A03D3">
        <w:rPr>
          <w:rFonts w:cs="Times New Roman" w:eastAsia="Calibri"/>
        </w:rPr>
        <w:t>Dajna</w:t>
      </w:r>
      <w:proofErr w:type="spellEnd"/>
      <w:r w:rsidRPr="007A03D3">
        <w:rPr>
          <w:rFonts w:cs="Times New Roman" w:eastAsia="Calibri"/>
        </w:rPr>
        <w:t xml:space="preserve"> Bjedov </w:t>
      </w:r>
    </w:p>
    <w:p w:rsidRDefault="007A03D3" w:rsidP="007A03D3" w:rsidR="007A03D3" w:rsidRPr="007A03D3">
      <w:pPr>
        <w:spacing w:lineRule="atLeast" w:line="240" w:after="0"/>
        <w:jc w:val="right"/>
        <w:rPr>
          <w:rFonts w:cs="Times New Roman" w:eastAsia="Calibri"/>
        </w:rPr>
      </w:pPr>
      <w:r w:rsidRPr="007A03D3">
        <w:rPr>
          <w:rFonts w:cs="Times New Roman" w:eastAsia="Calibri"/>
        </w:rPr>
        <w:t xml:space="preserve">MARIN GLOBE d.o.o. Šibenik </w:t>
      </w:r>
    </w:p>
    <w:p w:rsidRDefault="007A03D3" w:rsidP="007A03D3" w:rsidR="007A03D3" w:rsidRPr="007A03D3">
      <w:pPr>
        <w:spacing w:lineRule="atLeast" w:line="240" w:after="0"/>
        <w:jc w:val="right"/>
        <w:rPr>
          <w:rFonts w:cs="Times New Roman" w:eastAsia="Calibri"/>
        </w:rPr>
      </w:pPr>
      <w:r w:rsidRPr="007A03D3">
        <w:rPr>
          <w:rFonts w:cs="Times New Roman" w:eastAsia="Calibri"/>
        </w:rPr>
        <w:t>MOEN MARIN, Norveška –</w:t>
      </w:r>
    </w:p>
    <w:p w:rsidRDefault="007A03D3" w:rsidP="007A03D3" w:rsidR="007A03D3" w:rsidRPr="007A03D3">
      <w:pPr>
        <w:spacing w:lineRule="atLeast" w:line="240" w:after="0"/>
        <w:jc w:val="right"/>
        <w:rPr>
          <w:rFonts w:cs="Times New Roman" w:eastAsia="Calibri"/>
        </w:rPr>
      </w:pPr>
    </w:p>
    <w:p w:rsidRDefault="007A03D3" w:rsidP="007A03D3" w:rsidR="007A03D3" w:rsidRPr="007A03D3">
      <w:pPr>
        <w:spacing w:lineRule="atLeast" w:line="240" w:after="0"/>
        <w:jc w:val="right"/>
        <w:rPr>
          <w:rFonts w:cs="Times New Roman" w:eastAsia="Calibri"/>
        </w:rPr>
      </w:pPr>
    </w:p>
    <w:p w:rsidRDefault="007A03D3" w:rsidP="007A03D3" w:rsidR="007A03D3" w:rsidRPr="007A03D3">
      <w:pPr>
        <w:spacing w:lineRule="atLeast" w:line="240" w:after="0"/>
        <w:jc w:val="right"/>
        <w:rPr>
          <w:rFonts w:cs="Times New Roman" w:eastAsia="Calibri"/>
        </w:rPr>
      </w:pPr>
      <w:r w:rsidRPr="007A03D3">
        <w:rPr>
          <w:rFonts w:cs="Times New Roman" w:eastAsia="Calibri"/>
        </w:rPr>
        <w:t>punomoćnik Ante Burić odvjetnik u Šibeniku</w:t>
      </w:r>
    </w:p>
    <w:p w:rsidRDefault="007A03D3" w:rsidP="007A03D3" w:rsidR="007A03D3" w:rsidRPr="007A03D3">
      <w:pPr>
        <w:spacing w:lineRule="atLeast" w:line="240" w:after="0"/>
        <w:jc w:val="right"/>
        <w:rPr>
          <w:rFonts w:cs="Times New Roman" w:eastAsia="Calibri"/>
        </w:rPr>
      </w:pPr>
      <w:r w:rsidRPr="007A03D3">
        <w:rPr>
          <w:rFonts w:cs="Times New Roman" w:eastAsia="Calibri"/>
        </w:rPr>
        <w:t xml:space="preserve">SPV ZA SANACIJU d.o.o.  </w:t>
      </w:r>
    </w:p>
    <w:p w:rsidRDefault="007A03D3" w:rsidP="007A03D3" w:rsidR="007A03D3" w:rsidRPr="007A03D3">
      <w:pPr>
        <w:spacing w:lineRule="atLeast" w:line="240" w:after="0"/>
        <w:jc w:val="right"/>
        <w:rPr>
          <w:rFonts w:cs="Times New Roman" w:eastAsia="Calibri"/>
        </w:rPr>
      </w:pPr>
    </w:p>
    <w:p w:rsidRDefault="007A03D3" w:rsidP="007A03D3" w:rsidR="007A03D3" w:rsidRPr="007A03D3">
      <w:pPr>
        <w:spacing w:lineRule="atLeast" w:line="240" w:after="0"/>
        <w:jc w:val="right"/>
        <w:rPr>
          <w:rFonts w:cs="Times New Roman" w:eastAsia="Calibri"/>
        </w:rPr>
      </w:pPr>
      <w:r w:rsidRPr="007A03D3">
        <w:rPr>
          <w:rFonts w:cs="Times New Roman" w:eastAsia="Calibri"/>
        </w:rPr>
        <w:t xml:space="preserve">punomoćnik Petar </w:t>
      </w:r>
      <w:proofErr w:type="spellStart"/>
      <w:r w:rsidRPr="007A03D3">
        <w:rPr>
          <w:rFonts w:cs="Times New Roman" w:eastAsia="Calibri"/>
        </w:rPr>
        <w:t>Ceronja</w:t>
      </w:r>
      <w:proofErr w:type="spellEnd"/>
    </w:p>
    <w:p w:rsidRDefault="007A03D3" w:rsidP="007A03D3" w:rsidR="007A03D3" w:rsidRPr="007A03D3">
      <w:pPr>
        <w:spacing w:lineRule="atLeast" w:line="240" w:after="0"/>
        <w:jc w:val="right"/>
        <w:rPr>
          <w:rFonts w:cs="Times New Roman" w:eastAsia="Calibri"/>
        </w:rPr>
      </w:pPr>
    </w:p>
    <w:p w:rsidRDefault="007A03D3" w:rsidP="007A03D3" w:rsidR="007A03D3" w:rsidRPr="007A03D3">
      <w:pPr>
        <w:spacing w:lineRule="atLeast" w:line="240" w:after="0"/>
        <w:jc w:val="right"/>
        <w:rPr>
          <w:rFonts w:cs="Times New Roman" w:eastAsia="Calibri"/>
        </w:rPr>
      </w:pPr>
      <w:r w:rsidRPr="007A03D3">
        <w:rPr>
          <w:rFonts w:cs="Times New Roman" w:eastAsia="Calibri"/>
        </w:rPr>
        <w:t xml:space="preserve">KIMER d.o.o. Šibenik – </w:t>
      </w:r>
    </w:p>
    <w:p w:rsidRDefault="007A03D3" w:rsidP="007A03D3" w:rsidR="007A03D3" w:rsidRPr="007A03D3">
      <w:pPr>
        <w:spacing w:lineRule="atLeast" w:line="240" w:after="0"/>
        <w:jc w:val="right"/>
        <w:rPr>
          <w:rFonts w:cs="Times New Roman" w:eastAsia="Calibri"/>
        </w:rPr>
      </w:pPr>
    </w:p>
    <w:p w:rsidRDefault="007A03D3" w:rsidP="007A03D3" w:rsidR="007A03D3" w:rsidRPr="007A03D3">
      <w:pPr>
        <w:spacing w:lineRule="atLeast" w:line="240" w:after="0"/>
        <w:jc w:val="right"/>
        <w:rPr>
          <w:rFonts w:cs="Times New Roman" w:eastAsia="Calibri"/>
        </w:rPr>
      </w:pPr>
    </w:p>
    <w:p w:rsidRDefault="007A03D3" w:rsidP="007A03D3" w:rsidR="007A03D3" w:rsidRPr="007A03D3">
      <w:pPr>
        <w:spacing w:lineRule="atLeast" w:line="240" w:after="0"/>
        <w:jc w:val="right"/>
        <w:rPr>
          <w:rFonts w:cs="Times New Roman" w:eastAsia="Calibri"/>
        </w:rPr>
      </w:pPr>
      <w:r w:rsidRPr="007A03D3">
        <w:rPr>
          <w:rFonts w:cs="Times New Roman" w:eastAsia="Calibri"/>
        </w:rPr>
        <w:t xml:space="preserve">direktorica </w:t>
      </w:r>
      <w:proofErr w:type="spellStart"/>
      <w:r w:rsidRPr="007A03D3">
        <w:rPr>
          <w:rFonts w:cs="Times New Roman" w:eastAsia="Calibri"/>
        </w:rPr>
        <w:t>Natali</w:t>
      </w:r>
      <w:proofErr w:type="spellEnd"/>
      <w:r w:rsidRPr="007A03D3">
        <w:rPr>
          <w:rFonts w:cs="Times New Roman" w:eastAsia="Calibri"/>
        </w:rPr>
        <w:t xml:space="preserve"> </w:t>
      </w:r>
      <w:proofErr w:type="spellStart"/>
      <w:r w:rsidRPr="007A03D3">
        <w:rPr>
          <w:rFonts w:cs="Times New Roman" w:eastAsia="Calibri"/>
        </w:rPr>
        <w:t>Aužina</w:t>
      </w:r>
      <w:proofErr w:type="spellEnd"/>
    </w:p>
    <w:p w:rsidRDefault="007A03D3" w:rsidP="007A03D3" w:rsidR="007A03D3" w:rsidRPr="007A03D3">
      <w:pPr>
        <w:spacing w:lineRule="atLeast" w:line="240" w:after="0"/>
        <w:jc w:val="right"/>
        <w:rPr>
          <w:rFonts w:cs="Times New Roman" w:eastAsia="Calibri"/>
        </w:rPr>
      </w:pPr>
      <w:r w:rsidRPr="007A03D3">
        <w:rPr>
          <w:rFonts w:cs="Times New Roman" w:eastAsia="Calibri"/>
        </w:rPr>
        <w:t xml:space="preserve">NCP – </w:t>
      </w:r>
      <w:proofErr w:type="spellStart"/>
      <w:r w:rsidRPr="007A03D3">
        <w:rPr>
          <w:rFonts w:cs="Times New Roman" w:eastAsia="Calibri"/>
        </w:rPr>
        <w:t>Brodoservis</w:t>
      </w:r>
      <w:proofErr w:type="spellEnd"/>
      <w:r w:rsidRPr="007A03D3">
        <w:rPr>
          <w:rFonts w:cs="Times New Roman" w:eastAsia="Calibri"/>
        </w:rPr>
        <w:t xml:space="preserve"> d.o.o. Šibenik – </w:t>
      </w:r>
    </w:p>
    <w:p w:rsidRDefault="007A03D3" w:rsidP="007A03D3" w:rsidR="007A03D3" w:rsidRPr="007A03D3">
      <w:pPr>
        <w:spacing w:lineRule="atLeast" w:line="240" w:after="0"/>
        <w:jc w:val="right"/>
        <w:rPr>
          <w:rFonts w:cs="Times New Roman" w:eastAsia="Calibri"/>
        </w:rPr>
      </w:pPr>
    </w:p>
    <w:p w:rsidRDefault="007A03D3" w:rsidP="007A03D3" w:rsidR="007A03D3" w:rsidRPr="007A03D3">
      <w:pPr>
        <w:spacing w:lineRule="atLeast" w:line="240" w:after="0"/>
        <w:jc w:val="right"/>
        <w:rPr>
          <w:rFonts w:cs="Times New Roman" w:eastAsia="Calibri"/>
        </w:rPr>
      </w:pPr>
    </w:p>
    <w:p w:rsidRDefault="007A03D3" w:rsidP="007A03D3" w:rsidR="007A03D3" w:rsidRPr="007A03D3">
      <w:pPr>
        <w:spacing w:lineRule="atLeast" w:line="240" w:after="0"/>
        <w:jc w:val="right"/>
        <w:rPr>
          <w:rFonts w:cs="Times New Roman" w:eastAsia="Calibri"/>
        </w:rPr>
      </w:pPr>
      <w:r w:rsidRPr="007A03D3">
        <w:rPr>
          <w:rFonts w:cs="Times New Roman" w:eastAsia="Calibri"/>
        </w:rPr>
        <w:t>punomoćnik po zaposlenju Gordan Arambašić</w:t>
      </w:r>
    </w:p>
    <w:p w:rsidRDefault="00AE649C" w:rsidP="00E67D40" w:rsidR="00AE649C" w:rsidRPr="00B76F3C">
      <w:pPr>
        <w:pStyle w:val="SudNaziv"/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83896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B34046"/>
    <w:multiLevelType w:val="hybridMultilevel"/>
    <w:tmpl w:val="0BC01C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6D9038C"/>
    <w:multiLevelType w:val="hybridMultilevel"/>
    <w:tmpl w:val="8B2CC0B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</w:num>
  <w:num w:numId="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8"/>
  </w:num>
  <w:num w:numId="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3D3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  <w:lsdException w:qFormat="true" w:uiPriority="39" w:name="TOC Heading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3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3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Bezpopisa1" w:type="numbering">
    <w:name w:val="Bez popisa1"/>
    <w:next w:val="Bezpopisa"/>
    <w:uiPriority w:val="99"/>
    <w:semiHidden/>
    <w:unhideWhenUsed/>
    <w:rsid w:val="007A03D3"/>
  </w:style>
  <w:style w:styleId="Revizija" w:type="paragraph">
    <w:name w:val="Revision"/>
    <w:uiPriority w:val="99"/>
    <w:semiHidden/>
    <w:rsid w:val="007A03D3"/>
    <w:pPr>
      <w:spacing w:lineRule="auto" w:line="240" w:after="0"/>
    </w:pPr>
    <w:rPr>
      <w:rFonts w:cs="Times New Roman" w:eastAsia="Calibri" w:hAnsi="Calibri" w:ascii="Calibri"/>
      <w:lang w:val="hr-HR"/>
    </w:rPr>
  </w:style>
  <w:style w:customStyle="true" w:styleId="Default" w:type="paragraph">
    <w:name w:val="Default"/>
    <w:rsid w:val="007A03D3"/>
    <w:pPr>
      <w:autoSpaceDE w:val="false"/>
      <w:autoSpaceDN w:val="false"/>
      <w:adjustRightInd w:val="false"/>
      <w:spacing w:lineRule="atLeast" w:line="240" w:after="0"/>
    </w:pPr>
    <w:rPr>
      <w:rFonts w:cs="Times New Roman" w:eastAsia="Times New Roman" w:hAnsi="Times New Roman" w:ascii="Times New Roman"/>
      <w:color w:val="000000"/>
      <w:sz w:val="24"/>
      <w:szCs w:val="24"/>
      <w:lang w:eastAsia="hr-HR" w:val="hr-HR"/>
    </w:rPr>
  </w:style>
  <w:style w:customStyle="true" w:styleId="Bodytext2" w:type="character">
    <w:name w:val="Body text (2)_"/>
    <w:basedOn w:val="Zadanifontodlomka"/>
    <w:link w:val="Bodytext20"/>
    <w:locked/>
    <w:rsid w:val="007A03D3"/>
    <w:rPr>
      <w:rFonts w:cs="Book Antiqua" w:eastAsia="Book Antiqua" w:hAnsi="Book Antiqua" w:ascii="Book Antiqua"/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7A03D3"/>
    <w:pPr>
      <w:widowControl w:val="false"/>
      <w:shd w:fill="FFFFFF" w:color="auto" w:val="clear"/>
      <w:spacing w:lineRule="exact" w:line="278" w:after="0"/>
      <w:ind w:hanging="1060"/>
    </w:pPr>
    <w:rPr>
      <w:rFonts w:cs="Book Antiqua" w:eastAsia="Book Antiqua" w:hAnsi="Book Antiqua" w:ascii="Book Antiqua"/>
      <w:sz w:val="22"/>
      <w:szCs w:val="22"/>
      <w:lang w:val="en-US"/>
    </w:rPr>
  </w:style>
  <w:style w:customStyle="true" w:styleId="Odlomakpopisa1" w:type="paragraph">
    <w:name w:val="Odlomak popisa1"/>
    <w:basedOn w:val="Normal"/>
    <w:uiPriority w:val="99"/>
    <w:rsid w:val="007A03D3"/>
    <w:pPr>
      <w:spacing w:after="0"/>
      <w:ind w:left="708"/>
    </w:pPr>
    <w:rPr>
      <w:rFonts w:cs="Times New Roman" w:eastAsia="Times New Roman"/>
      <w:lang w:eastAsia="hr-HR"/>
    </w:rPr>
  </w:style>
  <w:style w:customStyle="true" w:styleId="xl65" w:type="paragraph">
    <w:name w:val="xl65"/>
    <w:basedOn w:val="Normal"/>
    <w:rsid w:val="007A03D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auto" w:val="clear"/>
      <w:spacing w:afterAutospacing="true" w:after="100" w:beforeAutospacing="true" w:before="100"/>
      <w:jc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66" w:type="paragraph">
    <w:name w:val="xl66"/>
    <w:basedOn w:val="Normal"/>
    <w:rsid w:val="007A03D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auto" w:val="clear"/>
      <w:spacing w:afterAutospacing="true" w:after="100" w:beforeAutospacing="true" w:before="100"/>
      <w:jc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67" w:type="paragraph">
    <w:name w:val="xl67"/>
    <w:basedOn w:val="Normal"/>
    <w:rsid w:val="007A03D3"/>
    <w:pPr>
      <w:shd w:fill="BFBFBF" w:color="auto" w:val="clear"/>
      <w:spacing w:afterAutospacing="true" w:after="100" w:beforeAutospacing="true" w:before="100"/>
      <w:jc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68" w:type="paragraph">
    <w:name w:val="xl68"/>
    <w:basedOn w:val="Normal"/>
    <w:rsid w:val="007A03D3"/>
    <w:pPr>
      <w:spacing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69" w:type="paragraph">
    <w:name w:val="xl69"/>
    <w:basedOn w:val="Normal"/>
    <w:rsid w:val="007A03D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0" w:type="paragraph">
    <w:name w:val="xl70"/>
    <w:basedOn w:val="Normal"/>
    <w:rsid w:val="007A03D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1" w:type="paragraph">
    <w:name w:val="xl71"/>
    <w:basedOn w:val="Normal"/>
    <w:rsid w:val="007A03D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2" w:type="paragraph">
    <w:name w:val="xl72"/>
    <w:basedOn w:val="Normal"/>
    <w:rsid w:val="007A03D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3" w:type="paragraph">
    <w:name w:val="xl73"/>
    <w:basedOn w:val="Normal"/>
    <w:rsid w:val="007A03D3"/>
    <w:pPr>
      <w:spacing w:afterAutospacing="true" w:after="100" w:beforeAutospacing="true" w:before="100"/>
      <w:jc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4" w:type="paragraph">
    <w:name w:val="xl74"/>
    <w:basedOn w:val="Normal"/>
    <w:rsid w:val="007A03D3"/>
    <w:pPr>
      <w:spacing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5" w:type="paragraph">
    <w:name w:val="xl75"/>
    <w:basedOn w:val="Normal"/>
    <w:rsid w:val="007A03D3"/>
    <w:pPr>
      <w:spacing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Naslov11" w:type="paragraph">
    <w:name w:val="Naslov 11"/>
    <w:basedOn w:val="Normal"/>
    <w:next w:val="Normal"/>
    <w:uiPriority w:val="9"/>
    <w:qFormat/>
    <w:rsid w:val="007A03D3"/>
    <w:pPr>
      <w:keepNext/>
      <w:keepLines/>
      <w:spacing w:lineRule="auto" w:line="276" w:after="0" w:before="480"/>
      <w:outlineLvl w:val="0"/>
    </w:pPr>
    <w:rPr>
      <w:rFonts w:cs="Times New Roman" w:eastAsia="SimSun" w:hAnsi="Cambria" w:ascii="Cambria"/>
      <w:b/>
      <w:bCs/>
      <w:color w:val="365F91"/>
      <w:sz w:val="28"/>
      <w:szCs w:val="28"/>
    </w:rPr>
  </w:style>
  <w:style w:customStyle="true" w:styleId="xl76" w:type="paragraph">
    <w:name w:val="xl76"/>
    <w:basedOn w:val="Normal"/>
    <w:rsid w:val="007A03D3"/>
    <w:pPr>
      <w:spacing w:afterAutospacing="true" w:after="100" w:beforeAutospacing="true" w:before="100"/>
    </w:pPr>
    <w:rPr>
      <w:rFonts w:cs="Times New Roman" w:eastAsia="Times New Roman"/>
      <w:color w:val="000000"/>
      <w:lang w:eastAsia="hr-HR"/>
    </w:rPr>
  </w:style>
  <w:style w:customStyle="true" w:styleId="xl77" w:type="paragraph">
    <w:name w:val="xl77"/>
    <w:basedOn w:val="Normal"/>
    <w:rsid w:val="007A03D3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78" w:type="paragraph">
    <w:name w:val="xl78"/>
    <w:basedOn w:val="Normal"/>
    <w:rsid w:val="007A03D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color w:val="000000"/>
      <w:lang w:eastAsia="hr-HR"/>
    </w:rPr>
  </w:style>
  <w:style w:customStyle="true" w:styleId="xl79" w:type="paragraph">
    <w:name w:val="xl79"/>
    <w:basedOn w:val="Normal"/>
    <w:rsid w:val="007A03D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80" w:type="paragraph">
    <w:name w:val="xl80"/>
    <w:basedOn w:val="Normal"/>
    <w:rsid w:val="007A03D3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81" w:type="paragraph">
    <w:name w:val="xl81"/>
    <w:basedOn w:val="Normal"/>
    <w:rsid w:val="007A03D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color w:val="000000"/>
      <w:lang w:eastAsia="hr-HR"/>
    </w:rPr>
  </w:style>
  <w:style w:customStyle="true" w:styleId="xl82" w:type="paragraph">
    <w:name w:val="xl82"/>
    <w:basedOn w:val="Normal"/>
    <w:rsid w:val="007A03D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83" w:type="paragraph">
    <w:name w:val="xl83"/>
    <w:basedOn w:val="Normal"/>
    <w:rsid w:val="007A03D3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84" w:type="paragraph">
    <w:name w:val="xl84"/>
    <w:basedOn w:val="Normal"/>
    <w:rsid w:val="007A03D3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85" w:type="paragraph">
    <w:name w:val="xl85"/>
    <w:basedOn w:val="Normal"/>
    <w:rsid w:val="007A03D3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86" w:type="paragraph">
    <w:name w:val="xl86"/>
    <w:basedOn w:val="Normal"/>
    <w:rsid w:val="007A03D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Times New Roman" w:eastAsia="Times New Roman"/>
      <w:lang w:eastAsia="hr-HR"/>
    </w:rPr>
  </w:style>
  <w:style w:customStyle="true" w:styleId="xl87" w:type="paragraph">
    <w:name w:val="xl87"/>
    <w:basedOn w:val="Normal"/>
    <w:rsid w:val="007A03D3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Times New Roman" w:eastAsia="Times New Roman"/>
      <w:b/>
      <w:bCs/>
      <w:lang w:eastAsia="hr-HR"/>
    </w:rPr>
  </w:style>
  <w:style w:customStyle="true" w:styleId="xl88" w:type="paragraph">
    <w:name w:val="xl88"/>
    <w:basedOn w:val="Normal"/>
    <w:rsid w:val="007A03D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color w:val="222222"/>
      <w:lang w:eastAsia="hr-HR"/>
    </w:rPr>
  </w:style>
  <w:style w:customStyle="true" w:styleId="xl89" w:type="paragraph">
    <w:name w:val="xl89"/>
    <w:basedOn w:val="Normal"/>
    <w:rsid w:val="007A03D3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90" w:type="paragraph">
    <w:name w:val="xl90"/>
    <w:basedOn w:val="Normal"/>
    <w:rsid w:val="007A03D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91" w:type="paragraph">
    <w:name w:val="xl91"/>
    <w:basedOn w:val="Normal"/>
    <w:rsid w:val="007A03D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92" w:type="paragraph">
    <w:name w:val="xl92"/>
    <w:basedOn w:val="Normal"/>
    <w:rsid w:val="007A03D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Times New Roman" w:eastAsia="Times New Roman"/>
      <w:lang w:eastAsia="hr-HR"/>
    </w:rPr>
  </w:style>
  <w:style w:customStyle="true" w:styleId="xl93" w:type="paragraph">
    <w:name w:val="xl93"/>
    <w:basedOn w:val="Normal"/>
    <w:rsid w:val="007A03D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94" w:type="paragraph">
    <w:name w:val="xl94"/>
    <w:basedOn w:val="Normal"/>
    <w:rsid w:val="007A03D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lang w:eastAsia="hr-HR"/>
    </w:rPr>
  </w:style>
  <w:style w:customStyle="true" w:styleId="xl95" w:type="paragraph">
    <w:name w:val="xl95"/>
    <w:basedOn w:val="Normal"/>
    <w:rsid w:val="007A03D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b/>
      <w:bCs/>
      <w:lang w:eastAsia="hr-HR"/>
    </w:rPr>
  </w:style>
  <w:style w:customStyle="true" w:styleId="xl96" w:type="paragraph">
    <w:name w:val="xl96"/>
    <w:basedOn w:val="Normal"/>
    <w:rsid w:val="007A03D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lang w:eastAsia="hr-HR"/>
    </w:rPr>
  </w:style>
  <w:style w:customStyle="true" w:styleId="xl97" w:type="paragraph">
    <w:name w:val="xl97"/>
    <w:basedOn w:val="Normal"/>
    <w:rsid w:val="007A03D3"/>
    <w:pPr>
      <w:spacing w:afterAutospacing="true" w:after="100" w:beforeAutospacing="true" w:before="100"/>
    </w:pPr>
    <w:rPr>
      <w:rFonts w:cs="Times New Roman" w:eastAsia="Times New Roman"/>
      <w:b/>
      <w:bCs/>
      <w:lang w:eastAsia="hr-HR"/>
    </w:rPr>
  </w:style>
  <w:style w:customStyle="true" w:styleId="xl98" w:type="paragraph">
    <w:name w:val="xl98"/>
    <w:basedOn w:val="Normal"/>
    <w:rsid w:val="007A03D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Times New Roman" w:eastAsia="Times New Roman"/>
      <w:lang w:eastAsia="hr-HR"/>
    </w:rPr>
  </w:style>
  <w:style w:customStyle="true" w:styleId="xl99" w:type="paragraph">
    <w:name w:val="xl99"/>
    <w:basedOn w:val="Normal"/>
    <w:rsid w:val="007A03D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Verdana" w:ascii="Verdana"/>
      <w:sz w:val="20"/>
      <w:szCs w:val="20"/>
      <w:lang w:eastAsia="hr-HR"/>
    </w:rPr>
  </w:style>
  <w:style w:customStyle="true" w:styleId="xl100" w:type="paragraph">
    <w:name w:val="xl100"/>
    <w:basedOn w:val="Normal"/>
    <w:rsid w:val="007A03D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101" w:type="paragraph">
    <w:name w:val="xl101"/>
    <w:basedOn w:val="Normal"/>
    <w:rsid w:val="007A03D3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102" w:type="paragraph">
    <w:name w:val="xl102"/>
    <w:basedOn w:val="Normal"/>
    <w:rsid w:val="007A03D3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103" w:type="paragraph">
    <w:name w:val="xl103"/>
    <w:basedOn w:val="Normal"/>
    <w:rsid w:val="007A03D3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Times New Roman" w:eastAsia="Times New Roman"/>
      <w:lang w:eastAsia="hr-HR"/>
    </w:rPr>
  </w:style>
  <w:style w:customStyle="true" w:styleId="xl104" w:type="paragraph">
    <w:name w:val="xl104"/>
    <w:basedOn w:val="Normal"/>
    <w:rsid w:val="007A03D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Times New Roman" w:eastAsia="Times New Roman"/>
      <w:b/>
      <w:bCs/>
      <w:lang w:eastAsia="hr-HR"/>
    </w:rPr>
  </w:style>
  <w:style w:customStyle="true" w:styleId="xl105" w:type="paragraph">
    <w:name w:val="xl105"/>
    <w:basedOn w:val="Normal"/>
    <w:rsid w:val="007A03D3"/>
    <w:pP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106" w:type="paragraph">
    <w:name w:val="xl106"/>
    <w:basedOn w:val="Normal"/>
    <w:rsid w:val="007A03D3"/>
    <w:pP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107" w:type="paragraph">
    <w:name w:val="xl107"/>
    <w:basedOn w:val="Normal"/>
    <w:rsid w:val="007A03D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b/>
      <w:bCs/>
      <w:lang w:eastAsia="hr-HR"/>
    </w:rPr>
  </w:style>
  <w:style w:customStyle="true" w:styleId="xl108" w:type="paragraph">
    <w:name w:val="xl108"/>
    <w:basedOn w:val="Normal"/>
    <w:rsid w:val="007A03D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109" w:type="paragraph">
    <w:name w:val="xl109"/>
    <w:basedOn w:val="Normal"/>
    <w:rsid w:val="007A03D3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ZaglavljeChar1" w:type="character">
    <w:name w:val="Zaglavlje Char1"/>
    <w:basedOn w:val="Zadanifontodlomka"/>
    <w:uiPriority w:val="99"/>
    <w:semiHidden/>
    <w:rsid w:val="007A03D3"/>
  </w:style>
  <w:style w:customStyle="true" w:styleId="PodnojeChar1" w:type="character">
    <w:name w:val="Podnožje Char1"/>
    <w:basedOn w:val="Zadanifontodlomka"/>
    <w:uiPriority w:val="99"/>
    <w:semiHidden/>
    <w:rsid w:val="007A03D3"/>
  </w:style>
  <w:style w:customStyle="true" w:styleId="TekstbaloniaChar1" w:type="character">
    <w:name w:val="Tekst balončića Char1"/>
    <w:basedOn w:val="Zadanifontodlomka"/>
    <w:uiPriority w:val="99"/>
    <w:semiHidden/>
    <w:rsid w:val="007A03D3"/>
    <w:rPr>
      <w:rFonts w:cs="Tahoma" w:hAnsi="Tahoma" w:ascii="Tahoma" w:hint="default"/>
      <w:sz w:val="16"/>
      <w:szCs w:val="16"/>
    </w:rPr>
  </w:style>
  <w:style w:customStyle="true" w:styleId="Bodytext2Bold" w:type="character">
    <w:name w:val="Body text (2) + Bold"/>
    <w:basedOn w:val="Bodytext2"/>
    <w:rsid w:val="007A03D3"/>
    <w:rPr>
      <w:rFonts w:cs="Calibri" w:eastAsia="Calibri" w:hAnsi="Calibri" w:ascii="Calibri"/>
      <w:b/>
      <w:bCs/>
      <w:i w:val="false"/>
      <w:iCs w:val="false"/>
      <w:smallCaps w:val="false"/>
      <w:strike w:val="false"/>
      <w:dstrike w:val="false"/>
      <w:color w:val="000000"/>
      <w:spacing w:val="0"/>
      <w:w w:val="100"/>
      <w:position w:val="0"/>
      <w:sz w:val="22"/>
      <w:szCs w:val="22"/>
      <w:u w:val="none"/>
      <w:effect w:val="none"/>
      <w:shd w:fill="FFFFFF" w:color="auto" w:val="clear"/>
      <w:lang w:bidi="hr-HR" w:eastAsia="hr-HR" w:val="hr-HR"/>
    </w:rPr>
  </w:style>
  <w:style w:customStyle="true" w:styleId="Naslov1Char1" w:type="character">
    <w:name w:val="Naslov 1 Char1"/>
    <w:basedOn w:val="Zadanifontodlomka"/>
    <w:uiPriority w:val="9"/>
    <w:locked/>
    <w:rsid w:val="007A03D3"/>
    <w:rPr>
      <w:rFonts w:cs="Times New Roman" w:eastAsia="Times New Roman" w:hAnsi="Cambria" w:ascii="Cambria"/>
      <w:b/>
      <w:bCs/>
      <w:color w:val="365F91"/>
      <w:sz w:val="28"/>
      <w:szCs w:val="28"/>
      <w:lang w:val="hr-HR"/>
    </w:rPr>
  </w:style>
  <w:style w:customStyle="true" w:styleId="Reetkatablice10" w:type="table">
    <w:name w:val="Rešetka tablice1"/>
    <w:basedOn w:val="Obinatablica"/>
    <w:next w:val="Reetkatablice"/>
    <w:uiPriority w:val="59"/>
    <w:rsid w:val="007A03D3"/>
    <w:pPr>
      <w:spacing w:lineRule="atLeast" w:line="240" w:after="0"/>
    </w:pPr>
    <w:rPr>
      <w:rFonts w:cs="Times New Roman" w:eastAsia="Calibri"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11" w:type="table">
    <w:name w:val="Rešetka tablice11"/>
    <w:basedOn w:val="Obinatablica"/>
    <w:uiPriority w:val="99"/>
    <w:locked/>
    <w:rsid w:val="007A03D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20" w:type="table">
    <w:name w:val="Rešetka tablice2"/>
    <w:basedOn w:val="Obinatablica"/>
    <w:uiPriority w:val="99"/>
    <w:rsid w:val="007A03D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30" w:type="table">
    <w:name w:val="Rešetka tablice3"/>
    <w:basedOn w:val="Obinatablica"/>
    <w:uiPriority w:val="59"/>
    <w:rsid w:val="007A03D3"/>
    <w:pPr>
      <w:spacing w:lineRule="auto" w:line="240" w:after="0"/>
    </w:pPr>
    <w:rPr>
      <w:rFonts w:cs="Times New Roman" w:eastAsia="Calibri" w:hAnsi="Calibri" w:ascii="Calibri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  <w:lsdException w:name="TOC Heading" w:qFormat="1" w:uiPriority="39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3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3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Bezpopisa1" w:type="numbering">
    <w:name w:val="Bez popisa1"/>
    <w:next w:val="Bezpopisa"/>
    <w:uiPriority w:val="99"/>
    <w:semiHidden/>
    <w:unhideWhenUsed/>
    <w:rsid w:val="007A03D3"/>
  </w:style>
  <w:style w:styleId="Revizija" w:type="paragraph">
    <w:name w:val="Revision"/>
    <w:uiPriority w:val="99"/>
    <w:semiHidden/>
    <w:rsid w:val="007A03D3"/>
    <w:pPr>
      <w:spacing w:after="0" w:line="240" w:lineRule="auto"/>
    </w:pPr>
    <w:rPr>
      <w:rFonts w:ascii="Calibri" w:cs="Times New Roman" w:eastAsia="Calibri" w:hAnsi="Calibri"/>
      <w:lang w:val="hr-HR"/>
    </w:rPr>
  </w:style>
  <w:style w:customStyle="1" w:styleId="Default" w:type="paragraph">
    <w:name w:val="Default"/>
    <w:rsid w:val="007A03D3"/>
    <w:pPr>
      <w:autoSpaceDE w:val="0"/>
      <w:autoSpaceDN w:val="0"/>
      <w:adjustRightInd w:val="0"/>
      <w:spacing w:after="0" w:line="240" w:lineRule="atLeast"/>
    </w:pPr>
    <w:rPr>
      <w:rFonts w:ascii="Times New Roman" w:cs="Times New Roman" w:eastAsia="Times New Roman" w:hAnsi="Times New Roman"/>
      <w:color w:val="000000"/>
      <w:sz w:val="24"/>
      <w:szCs w:val="24"/>
      <w:lang w:eastAsia="hr-HR" w:val="hr-HR"/>
    </w:rPr>
  </w:style>
  <w:style w:customStyle="1" w:styleId="Bodytext2" w:type="character">
    <w:name w:val="Body text (2)_"/>
    <w:basedOn w:val="Zadanifontodlomka"/>
    <w:link w:val="Bodytext20"/>
    <w:locked/>
    <w:rsid w:val="007A03D3"/>
    <w:rPr>
      <w:rFonts w:ascii="Book Antiqua" w:cs="Book Antiqua" w:eastAsia="Book Antiqua" w:hAnsi="Book Antiqua"/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7A03D3"/>
    <w:pPr>
      <w:widowControl w:val="0"/>
      <w:shd w:color="auto" w:fill="FFFFFF" w:val="clear"/>
      <w:spacing w:after="0" w:line="278" w:lineRule="exact"/>
      <w:ind w:hanging="1060"/>
    </w:pPr>
    <w:rPr>
      <w:rFonts w:ascii="Book Antiqua" w:cs="Book Antiqua" w:eastAsia="Book Antiqua" w:hAnsi="Book Antiqua"/>
      <w:sz w:val="22"/>
      <w:szCs w:val="22"/>
      <w:lang w:val="en-US"/>
    </w:rPr>
  </w:style>
  <w:style w:customStyle="1" w:styleId="Odlomakpopisa1" w:type="paragraph">
    <w:name w:val="Odlomak popisa1"/>
    <w:basedOn w:val="Normal"/>
    <w:uiPriority w:val="99"/>
    <w:rsid w:val="007A03D3"/>
    <w:pPr>
      <w:spacing w:after="0"/>
      <w:ind w:left="708"/>
    </w:pPr>
    <w:rPr>
      <w:rFonts w:cs="Times New Roman" w:eastAsia="Times New Roman"/>
      <w:lang w:eastAsia="hr-HR"/>
    </w:rPr>
  </w:style>
  <w:style w:customStyle="1" w:styleId="xl65" w:type="paragraph">
    <w:name w:val="xl65"/>
    <w:basedOn w:val="Normal"/>
    <w:rsid w:val="007A03D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BFBFBF" w:val="clear"/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7A03D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BFBFBF" w:val="clear"/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7A03D3"/>
    <w:pPr>
      <w:shd w:color="auto" w:fill="BFBFBF" w:val="clear"/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7A03D3"/>
    <w:pP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69" w:type="paragraph">
    <w:name w:val="xl69"/>
    <w:basedOn w:val="Normal"/>
    <w:rsid w:val="007A03D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0" w:type="paragraph">
    <w:name w:val="xl70"/>
    <w:basedOn w:val="Normal"/>
    <w:rsid w:val="007A03D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71" w:type="paragraph">
    <w:name w:val="xl71"/>
    <w:basedOn w:val="Normal"/>
    <w:rsid w:val="007A03D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72" w:type="paragraph">
    <w:name w:val="xl72"/>
    <w:basedOn w:val="Normal"/>
    <w:rsid w:val="007A03D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73" w:type="paragraph">
    <w:name w:val="xl73"/>
    <w:basedOn w:val="Normal"/>
    <w:rsid w:val="007A03D3"/>
    <w:pPr>
      <w:spacing w:after="100" w:afterAutospacing="1" w:before="100" w:beforeAutospacing="1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4" w:type="paragraph">
    <w:name w:val="xl74"/>
    <w:basedOn w:val="Normal"/>
    <w:rsid w:val="007A03D3"/>
    <w:pP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75" w:type="paragraph">
    <w:name w:val="xl75"/>
    <w:basedOn w:val="Normal"/>
    <w:rsid w:val="007A03D3"/>
    <w:pP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Naslov11" w:type="paragraph">
    <w:name w:val="Naslov 11"/>
    <w:basedOn w:val="Normal"/>
    <w:next w:val="Normal"/>
    <w:uiPriority w:val="9"/>
    <w:qFormat/>
    <w:rsid w:val="007A03D3"/>
    <w:pPr>
      <w:keepNext/>
      <w:keepLines/>
      <w:spacing w:after="0" w:before="480" w:line="276" w:lineRule="auto"/>
      <w:outlineLvl w:val="0"/>
    </w:pPr>
    <w:rPr>
      <w:rFonts w:ascii="Cambria" w:cs="Times New Roman" w:eastAsia="SimSun" w:hAnsi="Cambria"/>
      <w:b/>
      <w:bCs/>
      <w:color w:val="365F91"/>
      <w:sz w:val="28"/>
      <w:szCs w:val="28"/>
    </w:rPr>
  </w:style>
  <w:style w:customStyle="1" w:styleId="xl76" w:type="paragraph">
    <w:name w:val="xl76"/>
    <w:basedOn w:val="Normal"/>
    <w:rsid w:val="007A03D3"/>
    <w:pPr>
      <w:spacing w:after="100" w:afterAutospacing="1" w:before="100" w:beforeAutospacing="1"/>
    </w:pPr>
    <w:rPr>
      <w:rFonts w:cs="Times New Roman" w:eastAsia="Times New Roman"/>
      <w:color w:val="000000"/>
      <w:lang w:eastAsia="hr-HR"/>
    </w:rPr>
  </w:style>
  <w:style w:customStyle="1" w:styleId="xl77" w:type="paragraph">
    <w:name w:val="xl77"/>
    <w:basedOn w:val="Normal"/>
    <w:rsid w:val="007A03D3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78" w:type="paragraph">
    <w:name w:val="xl78"/>
    <w:basedOn w:val="Normal"/>
    <w:rsid w:val="007A03D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color w:val="000000"/>
      <w:lang w:eastAsia="hr-HR"/>
    </w:rPr>
  </w:style>
  <w:style w:customStyle="1" w:styleId="xl79" w:type="paragraph">
    <w:name w:val="xl79"/>
    <w:basedOn w:val="Normal"/>
    <w:rsid w:val="007A03D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80" w:type="paragraph">
    <w:name w:val="xl80"/>
    <w:basedOn w:val="Normal"/>
    <w:rsid w:val="007A03D3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81" w:type="paragraph">
    <w:name w:val="xl81"/>
    <w:basedOn w:val="Normal"/>
    <w:rsid w:val="007A03D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color w:val="000000"/>
      <w:lang w:eastAsia="hr-HR"/>
    </w:rPr>
  </w:style>
  <w:style w:customStyle="1" w:styleId="xl82" w:type="paragraph">
    <w:name w:val="xl82"/>
    <w:basedOn w:val="Normal"/>
    <w:rsid w:val="007A03D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83" w:type="paragraph">
    <w:name w:val="xl83"/>
    <w:basedOn w:val="Normal"/>
    <w:rsid w:val="007A03D3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84" w:type="paragraph">
    <w:name w:val="xl84"/>
    <w:basedOn w:val="Normal"/>
    <w:rsid w:val="007A03D3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85" w:type="paragraph">
    <w:name w:val="xl85"/>
    <w:basedOn w:val="Normal"/>
    <w:rsid w:val="007A03D3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86" w:type="paragraph">
    <w:name w:val="xl86"/>
    <w:basedOn w:val="Normal"/>
    <w:rsid w:val="007A03D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lang w:eastAsia="hr-HR"/>
    </w:rPr>
  </w:style>
  <w:style w:customStyle="1" w:styleId="xl87" w:type="paragraph">
    <w:name w:val="xl87"/>
    <w:basedOn w:val="Normal"/>
    <w:rsid w:val="007A03D3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b/>
      <w:bCs/>
      <w:lang w:eastAsia="hr-HR"/>
    </w:rPr>
  </w:style>
  <w:style w:customStyle="1" w:styleId="xl88" w:type="paragraph">
    <w:name w:val="xl88"/>
    <w:basedOn w:val="Normal"/>
    <w:rsid w:val="007A03D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color w:val="222222"/>
      <w:lang w:eastAsia="hr-HR"/>
    </w:rPr>
  </w:style>
  <w:style w:customStyle="1" w:styleId="xl89" w:type="paragraph">
    <w:name w:val="xl89"/>
    <w:basedOn w:val="Normal"/>
    <w:rsid w:val="007A03D3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90" w:type="paragraph">
    <w:name w:val="xl90"/>
    <w:basedOn w:val="Normal"/>
    <w:rsid w:val="007A03D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91" w:type="paragraph">
    <w:name w:val="xl91"/>
    <w:basedOn w:val="Normal"/>
    <w:rsid w:val="007A03D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92" w:type="paragraph">
    <w:name w:val="xl92"/>
    <w:basedOn w:val="Normal"/>
    <w:rsid w:val="007A03D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lang w:eastAsia="hr-HR"/>
    </w:rPr>
  </w:style>
  <w:style w:customStyle="1" w:styleId="xl93" w:type="paragraph">
    <w:name w:val="xl93"/>
    <w:basedOn w:val="Normal"/>
    <w:rsid w:val="007A03D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94" w:type="paragraph">
    <w:name w:val="xl94"/>
    <w:basedOn w:val="Normal"/>
    <w:rsid w:val="007A03D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lang w:eastAsia="hr-HR"/>
    </w:rPr>
  </w:style>
  <w:style w:customStyle="1" w:styleId="xl95" w:type="paragraph">
    <w:name w:val="xl95"/>
    <w:basedOn w:val="Normal"/>
    <w:rsid w:val="007A03D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b/>
      <w:bCs/>
      <w:lang w:eastAsia="hr-HR"/>
    </w:rPr>
  </w:style>
  <w:style w:customStyle="1" w:styleId="xl96" w:type="paragraph">
    <w:name w:val="xl96"/>
    <w:basedOn w:val="Normal"/>
    <w:rsid w:val="007A03D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lang w:eastAsia="hr-HR"/>
    </w:rPr>
  </w:style>
  <w:style w:customStyle="1" w:styleId="xl97" w:type="paragraph">
    <w:name w:val="xl97"/>
    <w:basedOn w:val="Normal"/>
    <w:rsid w:val="007A03D3"/>
    <w:pPr>
      <w:spacing w:after="100" w:afterAutospacing="1" w:before="100" w:beforeAutospacing="1"/>
    </w:pPr>
    <w:rPr>
      <w:rFonts w:cs="Times New Roman" w:eastAsia="Times New Roman"/>
      <w:b/>
      <w:bCs/>
      <w:lang w:eastAsia="hr-HR"/>
    </w:rPr>
  </w:style>
  <w:style w:customStyle="1" w:styleId="xl98" w:type="paragraph">
    <w:name w:val="xl98"/>
    <w:basedOn w:val="Normal"/>
    <w:rsid w:val="007A03D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lang w:eastAsia="hr-HR"/>
    </w:rPr>
  </w:style>
  <w:style w:customStyle="1" w:styleId="xl99" w:type="paragraph">
    <w:name w:val="xl99"/>
    <w:basedOn w:val="Normal"/>
    <w:rsid w:val="007A03D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Verdana" w:cs="Times New Roman" w:eastAsia="Times New Roman" w:hAnsi="Verdana"/>
      <w:sz w:val="20"/>
      <w:szCs w:val="20"/>
      <w:lang w:eastAsia="hr-HR"/>
    </w:rPr>
  </w:style>
  <w:style w:customStyle="1" w:styleId="xl100" w:type="paragraph">
    <w:name w:val="xl100"/>
    <w:basedOn w:val="Normal"/>
    <w:rsid w:val="007A03D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101" w:type="paragraph">
    <w:name w:val="xl101"/>
    <w:basedOn w:val="Normal"/>
    <w:rsid w:val="007A03D3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102" w:type="paragraph">
    <w:name w:val="xl102"/>
    <w:basedOn w:val="Normal"/>
    <w:rsid w:val="007A03D3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103" w:type="paragraph">
    <w:name w:val="xl103"/>
    <w:basedOn w:val="Normal"/>
    <w:rsid w:val="007A03D3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lang w:eastAsia="hr-HR"/>
    </w:rPr>
  </w:style>
  <w:style w:customStyle="1" w:styleId="xl104" w:type="paragraph">
    <w:name w:val="xl104"/>
    <w:basedOn w:val="Normal"/>
    <w:rsid w:val="007A03D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b/>
      <w:bCs/>
      <w:lang w:eastAsia="hr-HR"/>
    </w:rPr>
  </w:style>
  <w:style w:customStyle="1" w:styleId="xl105" w:type="paragraph">
    <w:name w:val="xl105"/>
    <w:basedOn w:val="Normal"/>
    <w:rsid w:val="007A03D3"/>
    <w:pP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106" w:type="paragraph">
    <w:name w:val="xl106"/>
    <w:basedOn w:val="Normal"/>
    <w:rsid w:val="007A03D3"/>
    <w:pP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107" w:type="paragraph">
    <w:name w:val="xl107"/>
    <w:basedOn w:val="Normal"/>
    <w:rsid w:val="007A03D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b/>
      <w:bCs/>
      <w:lang w:eastAsia="hr-HR"/>
    </w:rPr>
  </w:style>
  <w:style w:customStyle="1" w:styleId="xl108" w:type="paragraph">
    <w:name w:val="xl108"/>
    <w:basedOn w:val="Normal"/>
    <w:rsid w:val="007A03D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109" w:type="paragraph">
    <w:name w:val="xl109"/>
    <w:basedOn w:val="Normal"/>
    <w:rsid w:val="007A03D3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ZaglavljeChar1" w:type="character">
    <w:name w:val="Zaglavlje Char1"/>
    <w:basedOn w:val="Zadanifontodlomka"/>
    <w:uiPriority w:val="99"/>
    <w:semiHidden/>
    <w:rsid w:val="007A03D3"/>
  </w:style>
  <w:style w:customStyle="1" w:styleId="PodnojeChar1" w:type="character">
    <w:name w:val="Podnožje Char1"/>
    <w:basedOn w:val="Zadanifontodlomka"/>
    <w:uiPriority w:val="99"/>
    <w:semiHidden/>
    <w:rsid w:val="007A03D3"/>
  </w:style>
  <w:style w:customStyle="1" w:styleId="TekstbaloniaChar1" w:type="character">
    <w:name w:val="Tekst balončića Char1"/>
    <w:basedOn w:val="Zadanifontodlomka"/>
    <w:uiPriority w:val="99"/>
    <w:semiHidden/>
    <w:rsid w:val="007A03D3"/>
    <w:rPr>
      <w:rFonts w:ascii="Tahoma" w:cs="Tahoma" w:hAnsi="Tahoma" w:hint="default"/>
      <w:sz w:val="16"/>
      <w:szCs w:val="16"/>
    </w:rPr>
  </w:style>
  <w:style w:customStyle="1" w:styleId="Bodytext2Bold" w:type="character">
    <w:name w:val="Body text (2) + Bold"/>
    <w:basedOn w:val="Bodytext2"/>
    <w:rsid w:val="007A03D3"/>
    <w:rPr>
      <w:rFonts w:ascii="Calibri" w:cs="Calibri" w:eastAsia="Calibri" w:hAnsi="Calibri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color="auto" w:fill="FFFFFF" w:val="clear"/>
      <w:lang w:bidi="hr-HR" w:eastAsia="hr-HR" w:val="hr-HR"/>
    </w:rPr>
  </w:style>
  <w:style w:customStyle="1" w:styleId="Naslov1Char1" w:type="character">
    <w:name w:val="Naslov 1 Char1"/>
    <w:basedOn w:val="Zadanifontodlomka"/>
    <w:uiPriority w:val="9"/>
    <w:locked/>
    <w:rsid w:val="007A03D3"/>
    <w:rPr>
      <w:rFonts w:ascii="Cambria" w:cs="Times New Roman" w:eastAsia="Times New Roman" w:hAnsi="Cambria"/>
      <w:b/>
      <w:bCs/>
      <w:color w:val="365F91"/>
      <w:sz w:val="28"/>
      <w:szCs w:val="28"/>
      <w:lang w:val="hr-HR"/>
    </w:rPr>
  </w:style>
  <w:style w:customStyle="1" w:styleId="Reetkatablice10" w:type="table">
    <w:name w:val="Rešetka tablice1"/>
    <w:basedOn w:val="Obinatablica"/>
    <w:next w:val="Reetkatablice"/>
    <w:uiPriority w:val="59"/>
    <w:rsid w:val="007A03D3"/>
    <w:pPr>
      <w:spacing w:after="0" w:line="240" w:lineRule="atLeast"/>
    </w:pPr>
    <w:rPr>
      <w:rFonts w:ascii="Times New Roman" w:cs="Times New Roman" w:eastAsia="Calibri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11" w:type="table">
    <w:name w:val="Rešetka tablice11"/>
    <w:basedOn w:val="Obinatablica"/>
    <w:uiPriority w:val="99"/>
    <w:locked/>
    <w:rsid w:val="007A03D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20" w:type="table">
    <w:name w:val="Rešetka tablice2"/>
    <w:basedOn w:val="Obinatablica"/>
    <w:uiPriority w:val="99"/>
    <w:rsid w:val="007A03D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30" w:type="table">
    <w:name w:val="Rešetka tablice3"/>
    <w:basedOn w:val="Obinatablica"/>
    <w:uiPriority w:val="59"/>
    <w:rsid w:val="007A03D3"/>
    <w:pPr>
      <w:spacing w:after="0" w:line="240" w:lineRule="auto"/>
    </w:pPr>
    <w:rPr>
      <w:rFonts w:ascii="Calibri" w:cs="Times New Roman" w:eastAsia="Calibri" w:hAnsi="Calibri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823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16. studenog 2017.</izvorni_sadrzaj>
    <derivirana_varijabla naziv="DomainObject.PlaniraniZavrsetakDatum_1">16. studenog 2017.</derivirana_varijabla>
  </DomainObject.PlaniraniZavrsetakDatum>
  <DomainObject.PlaniraniPocetakDatum>
    <izvorni_sadrzaj>16. studenog 2017.</izvorni_sadrzaj>
    <derivirana_varijabla naziv="DomainObject.PlaniraniPocetakDatum_1">16. studenog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studenog 2017.</izvorni_sadrzaj>
    <derivirana_varijabla naziv="DomainObject.Zapisnik.DatumKreiranja_1">16.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St-178/2017-265</izvorni_sadrzaj>
    <derivirana_varijabla naziv="DomainObject.Zapisnik.Oznaka_1">St-178/2017-265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St-178/2017</izvorni_sadrzaj>
    <derivirana_varijabla naziv="DomainObject.Predmet.OznakaBroj_1">St-178/2017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NCP-NAUTIČKI CENTAR PRGIN-GRUPA društvo s ograničenom odgovornošću za upravljanje</izvorni_sadrzaj>
    <derivirana_varijabla naziv="DomainObject.Predmet.StrankaFormated_1">  NCP-NAUTIČKI CENTAR PRGIN-GRUPA društvo s ograničenom odgovornošću za upravljanje</derivirana_varijabla>
  </DomainObject.Predmet.StrankaFormated>
  <DomainObject.Predmet.StrankaFormatedOIB>
    <izvorni_sadrzaj>  NCP-NAUTIČKI CENTAR PRGIN-GRUPA društvo s ograničenom odgovornošću za upravljanje, OIB 27581651826</izvorni_sadrzaj>
    <derivirana_varijabla naziv="DomainObject.Predmet.StrankaFormatedOIB_1">  NCP-NAUTIČKI CENTAR PRGIN-GRUPA društvo s ograničenom odgovornošću za upravljanje, OIB 27581651826</derivirana_varijabla>
  </DomainObject.Predmet.StrankaFormatedOIB>
  <DomainObject.Predmet.StrankaFormatedWithAdress>
    <izvorni_sadrzaj> NCP-NAUTIČKI CENTAR PRGIN-GRUPA društvo s ograničenom odgovornošću za upravljanje, Obala Jerka Šižgorića 1 , 22000 Šibenik</izvorni_sadrzaj>
    <derivirana_varijabla naziv="DomainObject.Predmet.StrankaFormatedWithAdress_1"> NCP-NAUTIČKI CENTAR PRGIN-GRUPA društvo s ograničenom odgovornošću za upravljanje, Obala Jerka Šižgorića 1 , 22000 Šibenik</derivirana_varijabla>
  </DomainObject.Predmet.StrankaFormatedWithAdress>
  <DomainObject.Predmet.StrankaFormatedWithAdressOIB>
    <izvorni_sadrzaj> NCP-NAUTIČKI CENTAR PRGIN-GRUPA društvo s ograničenom odgovornošću za upravljanje, OIB 27581651826, Obala Jerka Šižgorića 1 , 22000 Šibenik</izvorni_sadrzaj>
    <derivirana_varijabla naziv="DomainObject.Predmet.StrankaFormatedWithAdressOIB_1"> NCP-NAUTIČKI CENTAR PRGIN-GRUPA društvo s ograničenom odgovornošću za upravljanje, OIB 27581651826, Obala Jerka Šižgorića 1 , 22000 Šibenik</derivirana_varijabla>
  </DomainObject.Predmet.StrankaFormatedWithAdressOIB>
  <DomainObject.Predmet.StrankaWithAdress>
    <izvorni_sadrzaj>NCP-NAUTIČKI CENTAR PRGIN-GRUPA društvo s ograničenom odgovornošću za upravljanje Obala Jerka Šižgorića 1 ,22000 Šibenik</izvorni_sadrzaj>
    <derivirana_varijabla naziv="DomainObject.Predmet.StrankaWithAdress_1">NCP-NAUTIČKI CENTAR PRGIN-GRUPA društvo s ograničenom odgovornošću za upravljanje Obala Jerka Šižgorića 1 ,22000 Šibenik</derivirana_varijabla>
  </DomainObject.Predmet.StrankaWithAdress>
  <DomainObject.Predmet.StrankaWithAdressOIB>
    <izvorni_sadrzaj>NCP-NAUTIČKI CENTAR PRGIN-GRUPA društvo s ograničenom odgovornošću za upravljanje, OIB 27581651826, Obala Jerka Šižgorića 1 ,22000 Šibenik</izvorni_sadrzaj>
    <derivirana_varijabla naziv="DomainObject.Predmet.StrankaWithAdressOIB_1">NCP-NAUTIČKI CENTAR PRGIN-GRUPA društvo s ograničenom odgovornošću za upravljanje, OIB 27581651826, Obala Jerka Šižgorića 1 ,22000 Šibenik</derivirana_varijabla>
  </DomainObject.Predmet.StrankaWithAdressOIB>
  <DomainObject.Predmet.StrankaNazivFormated>
    <izvorni_sadrzaj>NCP-NAUTIČKI CENTAR PRGIN-GRUPA društvo s ograničenom odgovornošću za upravljanje</izvorni_sadrzaj>
    <derivirana_varijabla naziv="DomainObject.Predmet.StrankaNazivFormated_1">NCP-NAUTIČKI CENTAR PRGIN-GRUPA društvo s ograničenom odgovornošću za upravljanje</derivirana_varijabla>
  </DomainObject.Predmet.StrankaNazivFormated>
  <DomainObject.Predmet.StrankaNazivFormatedOIB>
    <izvorni_sadrzaj>NCP-NAUTIČKI CENTAR PRGIN-GRUPA društvo s ograničenom odgovornošću za upravljanje, OIB 27581651826</izvorni_sadrzaj>
    <derivirana_varijabla naziv="DomainObject.Predmet.StrankaNazivFormatedOIB_1">NCP-NAUTIČKI CENTAR PRGIN-GRUPA društvo s ograničenom odgovornošću za upravljanje, OIB 27581651826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NCP-NAUTIČKI CENTAR PRGIN-GRUPA društvo s ograničenom odgovornošću za upravljanje</item>
    </izvorni_sadrzaj>
    <derivirana_varijabla naziv="DomainObject.Predmet.StrankaListFormated_1">
      <item>NCP-NAUTIČKI CENTAR PRGIN-GRUPA društvo s ograničenom odgovornošću za upravljanje</item>
    </derivirana_varijabla>
  </DomainObject.Predmet.StrankaListFormated>
  <DomainObject.Predmet.StrankaListFormatedOIB>
    <izvorni_sadrzaj>
      <item>NCP-NAUTIČKI CENTAR PRGIN-GRUPA društvo s ograničenom odgovornošću za upravljanje, OIB 27581651826</item>
    </izvorni_sadrzaj>
    <derivirana_varijabla naziv="DomainObject.Predmet.StrankaListFormatedOIB_1">
      <item>NCP-NAUTIČKI CENTAR PRGIN-GRUPA društvo s ograničenom odgovornošću za upravljanje, OIB 27581651826</item>
    </derivirana_varijabla>
  </DomainObject.Predmet.StrankaListFormatedOIB>
  <DomainObject.Predmet.StrankaListFormatedWithAdress>
    <izvorni_sadrzaj>
      <item>NCP-NAUTIČKI CENTAR PRGIN-GRUPA društvo s ograničenom odgovornošću za upravljanje, Obala Jerka Šižgorića 1 , 22000 Šibenik</item>
    </izvorni_sadrzaj>
    <derivirana_varijabla naziv="DomainObject.Predmet.StrankaListFormatedWithAdress_1">
      <item>NCP-NAUTIČKI CENTAR PRGIN-GRUPA društvo s ograničenom odgovornošću za upravljanje, Obala Jerka Šižgorića 1 , 22000 Šibenik</item>
    </derivirana_varijabla>
  </DomainObject.Predmet.StrankaListFormatedWithAdress>
  <DomainObject.Predmet.StrankaListFormatedWithAdressOIB>
    <izvorni_sadrzaj>
      <item>NCP-NAUTIČKI CENTAR PRGIN-GRUPA društvo s ograničenom odgovornošću za upravljanje, OIB 27581651826, Obala Jerka Šižgorića 1 , 22000 Šibenik</item>
    </izvorni_sadrzaj>
    <derivirana_varijabla naziv="DomainObject.Predmet.StrankaListFormatedWithAdressOIB_1">
      <item>NCP-NAUTIČKI CENTAR PRGIN-GRUPA društvo s ograničenom odgovornošću za upravljanje, OIB 27581651826, Obala Jerka Šižgorića 1 , 22000 Šibenik</item>
    </derivirana_varijabla>
  </DomainObject.Predmet.StrankaListFormatedWithAdressOIB>
  <DomainObject.Predmet.StrankaListNazivFormated>
    <izvorni_sadrzaj>
      <item>NCP-NAUTIČKI CENTAR PRGIN-GRUPA društvo s ograničenom odgovornošću za upravljanje</item>
    </izvorni_sadrzaj>
    <derivirana_varijabla naziv="DomainObject.Predmet.StrankaListNazivFormated_1">
      <item>NCP-NAUTIČKI CENTAR PRGIN-GRUPA društvo s ograničenom odgovornošću za upravljanje</item>
    </derivirana_varijabla>
  </DomainObject.Predmet.StrankaListNazivFormated>
  <DomainObject.Predmet.StrankaListNazivFormatedOIB>
    <izvorni_sadrzaj>
      <item>NCP-NAUTIČKI CENTAR PRGIN-GRUPA društvo s ograničenom odgovornošću za upravljanje, OIB 27581651826</item>
    </izvorni_sadrzaj>
    <derivirana_varijabla naziv="DomainObject.Predmet.StrankaListNazivFormatedOIB_1">
      <item>NCP-NAUTIČKI CENTAR PRGIN-GRUPA društvo s ograničenom odgovornošću za upravljanje, OIB 27581651826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>St-178/2017-265</izvorni_sadrzaj>
    <derivirana_varijabla naziv="DomainObject.PoslovniBrojDokumenta_1">St-178/2017-265</derivirana_varijabla>
  </DomainObject.PoslovniBrojDokumenta>
  <DomainObject.Predmet.StrankaIDrugi>
    <izvorni_sadrzaj>NCP-NAUTIČKI CENTAR PRGIN-GRUPA društvo s ograničenom odgovornošću za upravljanje</izvorni_sadrzaj>
    <derivirana_varijabla naziv="DomainObject.Predmet.StrankaIDrugi_1">NCP-NAUTIČKI CENTAR PRGIN-GRUPA društvo s ograničenom odgovornošću za upravljanje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NCP-NAUTIČKI CENTAR PRGIN-GRUPA društvo s ograničenom odgovornošću za upravljanje, OIB 27581651826, Obala Jerka Šižgorića 1 , 22000 Šibenik</izvorni_sadrzaj>
    <derivirana_varijabla naziv="DomainObject.Predmet.StrankaIDrugiAdressOIB_1">NCP-NAUTIČKI CENTAR PRGIN-GRUPA društvo s ograničenom odgovornošću za upravljanje, OIB 27581651826, Obala Jerka Šižgorića 1 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NCP-NAUTIČKI CENTAR PRGIN-GRUPA društvo s ograničenom odgovornošću za upravljanje</item>
    </izvorni_sadrzaj>
    <derivirana_varijabla naziv="DomainObject.Predmet.SudioniciListNaziv_1">
      <item>NCP-NAUTIČKI CENTAR PRGIN-GRUPA društvo s ograničenom odgovornošću za upravljanje</item>
    </derivirana_varijabla>
  </DomainObject.Predmet.SudioniciListNaziv>
  <DomainObject.Predmet.SudioniciListAdressOIB>
    <izvorni_sadrzaj>
      <item>NCP-NAUTIČKI CENTAR PRGIN-GRUPA društvo s ograničenom odgovornošću za upravljanje, OIB 27581651826, Obala Jerka Šižgorića 1 ,22000 Šibenik</item>
    </izvorni_sadrzaj>
    <derivirana_varijabla naziv="DomainObject.Predmet.SudioniciListAdressOIB_1">
      <item>NCP-NAUTIČKI CENTAR PRGIN-GRUPA društvo s ograničenom odgovornošću za upravljanje, OIB 27581651826, Obala Jerka Šižgorića 1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B6E573-14C2-4C66-9F6E-76E9580621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46</properties:Pages>
  <properties:Words>8333</properties:Words>
  <properties:Characters>51289</properties:Characters>
  <properties:Lines>5723</properties:Lines>
  <properties:Paragraphs>3089</properties:Paragraphs>
  <properties:TotalTime>28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56780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2017-11-16T09:57:00Z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46</vt:i4>
  </prop:property>
  <prop:property name="Naslov" pid="5" fmtid="{D5CDD505-2E9C-101B-9397-08002B2CF9AE}">
    <vt:lpwstr>St-178/2017-265 / Zapisnik - Ročište za glasovanje o planu restrukturiranja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