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ac156d" w14:paraId="0ac156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D6742">
        <w:rPr>
          <w:rFonts w:cs="Times New Roman" w:hAnsi="Times New Roman" w:ascii="Times New Roman"/>
          <w:sz w:val="24"/>
          <w:szCs w:val="24"/>
        </w:rPr>
        <w:t>3838/16</w:t>
      </w:r>
      <w:r w:rsidR="00516CF7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CD6742">
        <w:rPr>
          <w:rFonts w:hAnsi="Times New Roman" w:ascii="Times New Roman"/>
          <w:sz w:val="24"/>
        </w:rPr>
        <w:t>Z-A.M.G.M. d.o.o., Zagreb, Maksimirsko naselje 23</w:t>
      </w:r>
      <w:r w:rsidR="006A63E2">
        <w:rPr>
          <w:rFonts w:hAnsi="Times New Roman" w:ascii="Times New Roman"/>
          <w:sz w:val="24"/>
        </w:rPr>
        <w:t xml:space="preserve">, OIB: </w:t>
      </w:r>
      <w:r w:rsidR="00CD6742">
        <w:rPr>
          <w:rFonts w:hAnsi="Times New Roman" w:ascii="Times New Roman"/>
          <w:sz w:val="24"/>
        </w:rPr>
        <w:t>91305436561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516CF7" w:rsidRPr="00516CF7">
        <w:rPr>
          <w:rFonts w:cs="Times New Roman" w:hAnsi="Times New Roman" w:ascii="Times New Roman"/>
          <w:sz w:val="24"/>
          <w:szCs w:val="24"/>
        </w:rPr>
        <w:t>16. srpnja 2018.</w:t>
      </w:r>
      <w:r w:rsidR="00BF0F33" w:rsidRPr="00516CF7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516CF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CA5067" w:rsidRPr="00CA5067">
        <w:rPr>
          <w:rFonts w:hAnsi="Times New Roman" w:ascii="Times New Roman"/>
          <w:sz w:val="24"/>
        </w:rPr>
        <w:t>Z-A.M.G.M. d.o.o., Zagreb, Maksimirsko naselje 23, OIB: 91305436561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>s d</w:t>
      </w:r>
      <w:r w:rsidR="003179AD" w:rsidRPr="00516CF7">
        <w:rPr>
          <w:rFonts w:cs="Times New Roman" w:hAnsi="Times New Roman" w:ascii="Times New Roman"/>
          <w:sz w:val="24"/>
          <w:szCs w:val="24"/>
        </w:rPr>
        <w:t xml:space="preserve">anom </w:t>
      </w:r>
      <w:r w:rsidR="00516CF7" w:rsidRPr="00516CF7">
        <w:rPr>
          <w:rFonts w:cs="Times New Roman" w:hAnsi="Times New Roman" w:ascii="Times New Roman"/>
          <w:sz w:val="24"/>
          <w:szCs w:val="24"/>
        </w:rPr>
        <w:t>16. srpnja 2018. u 10.00 sati.</w:t>
      </w:r>
    </w:p>
    <w:p w:rsidRDefault="00C85527" w:rsidP="005E56BB" w:rsidR="00BF0F33" w:rsidRPr="00E16E96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B3543E" w:rsidRPr="00E16E96">
        <w:rPr>
          <w:rFonts w:cs="Times New Roman" w:hAnsi="Times New Roman" w:ascii="Times New Roman"/>
          <w:sz w:val="24"/>
          <w:szCs w:val="24"/>
        </w:rPr>
        <w:t>Biserka Jakić iz Zagreba, M. Haberlea 10, OIB: 24564164619.</w:t>
      </w:r>
    </w:p>
    <w:p w:rsidRDefault="00C85527" w:rsidP="00CA5067" w:rsidR="00CA5067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A5067" w:rsidRPr="00CA5067">
        <w:rPr>
          <w:rFonts w:hAnsi="Times New Roman" w:ascii="Times New Roman"/>
          <w:sz w:val="24"/>
        </w:rPr>
        <w:t>Z-A.M.G.M. d.o.o., Zagreb, Maksimirsko naselje 23, OIB: 91305436561</w:t>
      </w:r>
      <w:r w:rsidR="00CA5067">
        <w:rPr>
          <w:rFonts w:hAnsi="Times New Roman" w:ascii="Times New Roman"/>
          <w:sz w:val="24"/>
        </w:rPr>
        <w:t>.</w:t>
      </w:r>
    </w:p>
    <w:p w:rsidRDefault="00C85527" w:rsidP="00CA5067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16CF7" w:rsidRPr="00516CF7">
        <w:rPr>
          <w:rFonts w:cs="Times New Roman" w:hAnsi="Times New Roman" w:ascii="Times New Roman"/>
          <w:sz w:val="24"/>
          <w:szCs w:val="24"/>
        </w:rPr>
        <w:t>16. srpnja 2018</w:t>
      </w:r>
      <w:r w:rsidR="008E0B1D" w:rsidRPr="00516CF7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E16E96">
        <w:rPr>
          <w:rFonts w:cs="Times New Roman" w:hAnsi="Times New Roman" w:ascii="Times New Roman"/>
          <w:sz w:val="24"/>
          <w:szCs w:val="24"/>
        </w:rPr>
        <w:t>, v.r.</w:t>
      </w:r>
      <w:r w:rsidR="006F0516" w:rsidRPr="00E16E96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E16E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E16E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E16E96">
      <w:pPr>
        <w:jc w:val="both"/>
        <w:rPr>
          <w:rFonts w:cs="Times New Roman" w:hAnsi="Times New Roman" w:ascii="Times New Roman"/>
          <w:sz w:val="24"/>
          <w:szCs w:val="24"/>
        </w:rPr>
      </w:pP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516CF7" w:rsidR="006F0516" w:rsidRPr="00E16E96">
      <w:pPr>
        <w:jc w:val="both"/>
        <w:rPr>
          <w:rFonts w:cs="Times New Roman" w:hAnsi="Times New Roman" w:ascii="Times New Roman"/>
          <w:sz w:val="24"/>
          <w:szCs w:val="24"/>
        </w:rPr>
      </w:pP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Pr="00E16E96">
        <w:rPr>
          <w:rFonts w:cs="Times New Roman" w:hAnsi="Times New Roman" w:ascii="Times New Roman"/>
          <w:sz w:val="24"/>
          <w:szCs w:val="24"/>
        </w:rPr>
        <w:tab/>
      </w:r>
      <w:r w:rsidR="00516CF7" w:rsidRPr="00E16E96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E16E96">
        <w:rPr>
          <w:rFonts w:cs="Times New Roman" w:hAnsi="Times New Roman" w:ascii="Times New Roman"/>
          <w:sz w:val="24"/>
          <w:szCs w:val="24"/>
        </w:rPr>
        <w:tab/>
      </w:r>
      <w:r w:rsidR="006F0516" w:rsidRPr="00E16E96">
        <w:rPr>
          <w:rFonts w:cs="Times New Roman" w:hAnsi="Times New Roman" w:ascii="Times New Roman"/>
          <w:sz w:val="24"/>
          <w:szCs w:val="24"/>
        </w:rPr>
        <w:tab/>
      </w:r>
      <w:r w:rsidR="006F0516" w:rsidRPr="00E16E96">
        <w:rPr>
          <w:rFonts w:cs="Times New Roman" w:hAnsi="Times New Roman" w:ascii="Times New Roman"/>
          <w:sz w:val="24"/>
          <w:szCs w:val="24"/>
        </w:rPr>
        <w:tab/>
      </w:r>
      <w:r w:rsidR="006F0516" w:rsidRPr="00E16E96">
        <w:rPr>
          <w:rFonts w:cs="Times New Roman" w:hAnsi="Times New Roman" w:ascii="Times New Roman"/>
          <w:sz w:val="24"/>
          <w:szCs w:val="24"/>
        </w:rPr>
        <w:tab/>
      </w:r>
      <w:r w:rsidR="006F0516" w:rsidRPr="00E16E96">
        <w:rPr>
          <w:rFonts w:cs="Times New Roman" w:hAnsi="Times New Roman" w:ascii="Times New Roman"/>
          <w:sz w:val="24"/>
          <w:szCs w:val="24"/>
        </w:rPr>
        <w:tab/>
      </w:r>
      <w:r w:rsidR="006F0516" w:rsidRPr="00E16E96">
        <w:rPr>
          <w:rFonts w:cs="Times New Roman" w:hAnsi="Times New Roman" w:ascii="Times New Roman"/>
          <w:sz w:val="24"/>
          <w:szCs w:val="24"/>
        </w:rPr>
        <w:tab/>
      </w:r>
      <w:r w:rsidR="006F0516" w:rsidRPr="00E16E96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E16E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16E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16E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16E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16E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16E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16E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16E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16E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16E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16E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16E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16E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E16E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11A04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16.7.18.</w:t>
      </w:r>
      <w:r w:rsidR="003B4CA6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E16E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</w:t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Sudac:</w:t>
      </w:r>
      <w:r w:rsidR="0029479C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C194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D84" w:rsidR="001E2D84">
      <w:r>
        <w:separator/>
      </w:r>
    </w:p>
  </w:endnote>
  <w:endnote w:id="0" w:type="continuationSeparator">
    <w:p w:rsidRDefault="001E2D84" w:rsidR="001E2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D84" w:rsidR="001E2D84">
      <w:r>
        <w:separator/>
      </w:r>
    </w:p>
  </w:footnote>
  <w:footnote w:id="0" w:type="continuationSeparator">
    <w:p w:rsidRDefault="001E2D84" w:rsidR="001E2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11A0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D6742">
      <w:rPr>
        <w:rFonts w:hAnsi="Times New Roman" w:ascii="Times New Roman"/>
      </w:rPr>
      <w:t>3838/16</w:t>
    </w:r>
    <w:r w:rsidR="00516CF7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B3708"/>
    <w:rsid w:val="001E2D84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4155FA"/>
    <w:rsid w:val="00417C1A"/>
    <w:rsid w:val="00473DB3"/>
    <w:rsid w:val="004B074A"/>
    <w:rsid w:val="004C7E1F"/>
    <w:rsid w:val="004E5730"/>
    <w:rsid w:val="00514022"/>
    <w:rsid w:val="00516CF7"/>
    <w:rsid w:val="005272EF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35E3"/>
    <w:rsid w:val="006819D2"/>
    <w:rsid w:val="006824AB"/>
    <w:rsid w:val="00686BE8"/>
    <w:rsid w:val="006A63E2"/>
    <w:rsid w:val="006C73C9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AF3005"/>
    <w:rsid w:val="00B34CEC"/>
    <w:rsid w:val="00B3543E"/>
    <w:rsid w:val="00B37E4A"/>
    <w:rsid w:val="00B70980"/>
    <w:rsid w:val="00B90C0B"/>
    <w:rsid w:val="00BA282E"/>
    <w:rsid w:val="00BB733D"/>
    <w:rsid w:val="00BF0F33"/>
    <w:rsid w:val="00C04421"/>
    <w:rsid w:val="00C11A04"/>
    <w:rsid w:val="00C40EA5"/>
    <w:rsid w:val="00C66946"/>
    <w:rsid w:val="00C83AC2"/>
    <w:rsid w:val="00C85527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74871"/>
    <w:rsid w:val="00D86560"/>
    <w:rsid w:val="00DA0460"/>
    <w:rsid w:val="00E107B5"/>
    <w:rsid w:val="00E16E96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A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A0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A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A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A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A0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A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A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3838</izvorni_sadrzaj>
    <derivirana_varijabla naziv="DomainObject.Predmet.Broj_1">3838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St-3838/2016</izvorni_sadrzaj>
    <derivirana_varijabla naziv="DomainObject.Predmet.OznakaBroj_1">St-3838/2016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Z-A.M.G.M. d.o.o.</izvorni_sadrzaj>
    <derivirana_varijabla naziv="DomainObject.Predmet.ProtustrankaFormated_1">  Z-A.M.G.M. d.o.o.</derivirana_varijabla>
  </DomainObject.Predmet.ProtustrankaFormated>
  <DomainObject.Predmet.ProtustrankaFormatedOIB>
    <izvorni_sadrzaj>  Z-A.M.G.M. d.o.o., OIB 91305436561</izvorni_sadrzaj>
    <derivirana_varijabla naziv="DomainObject.Predmet.ProtustrankaFormatedOIB_1">  Z-A.M.G.M. d.o.o., OIB 91305436561</derivirana_varijabla>
  </DomainObject.Predmet.ProtustrankaFormatedOIB>
  <DomainObject.Predmet.ProtustrankaFormatedWithAdress>
    <izvorni_sadrzaj> Z-A.M.G.M. d.o.o., IV. Maksimirsko naselje 23, 10000 Zagreb</izvorni_sadrzaj>
    <derivirana_varijabla naziv="DomainObject.Predmet.ProtustrankaFormatedWithAdress_1"> Z-A.M.G.M. d.o.o., IV. Maksimirsko naselje 23, 10000 Zagreb</derivirana_varijabla>
  </DomainObject.Predmet.ProtustrankaFormatedWithAdress>
  <DomainObject.Predmet.ProtustrankaFormatedWithAdressOIB>
    <izvorni_sadrzaj> Z-A.M.G.M. d.o.o., OIB 91305436561, IV. Maksimirsko naselje 23, 10000 Zagreb</izvorni_sadrzaj>
    <derivirana_varijabla naziv="DomainObject.Predmet.ProtustrankaFormatedWithAdressOIB_1"> Z-A.M.G.M. d.o.o., OIB 91305436561, IV. Maksimirsko naselje 23, 10000 Zagreb</derivirana_varijabla>
  </DomainObject.Predmet.ProtustrankaFormatedWithAdressOIB>
  <DomainObject.Predmet.ProtustrankaWithAdress>
    <izvorni_sadrzaj>Z-A.M.G.M. d.o.o. IV. Maksimirsko naselje 23, 10000 Zagreb</izvorni_sadrzaj>
    <derivirana_varijabla naziv="DomainObject.Predmet.ProtustrankaWithAdress_1">Z-A.M.G.M. d.o.o. IV. Maksimirsko naselje 23, 10000 Zagreb</derivirana_varijabla>
  </DomainObject.Predmet.ProtustrankaWithAdress>
  <DomainObject.Predmet.ProtustrankaWithAdressOIB>
    <izvorni_sadrzaj>Z-A.M.G.M. d.o.o., OIB 91305436561, IV. Maksimirsko naselje 23, 10000 Zagreb</izvorni_sadrzaj>
    <derivirana_varijabla naziv="DomainObject.Predmet.ProtustrankaWithAdressOIB_1">Z-A.M.G.M. d.o.o., OIB 91305436561, IV. Maksimirsko naselje 23, 10000 Zagreb</derivirana_varijabla>
  </DomainObject.Predmet.ProtustrankaWithAdressOIB>
  <DomainObject.Predmet.ProtustrankaNazivFormated>
    <izvorni_sadrzaj>Z-A.M.G.M. d.o.o.</izvorni_sadrzaj>
    <derivirana_varijabla naziv="DomainObject.Predmet.ProtustrankaNazivFormated_1">Z-A.M.G.M. d.o.o.</derivirana_varijabla>
  </DomainObject.Predmet.ProtustrankaNazivFormated>
  <DomainObject.Predmet.ProtustrankaNazivFormatedOIB>
    <izvorni_sadrzaj>Z-A.M.G.M. d.o.o., OIB 91305436561</izvorni_sadrzaj>
    <derivirana_varijabla naziv="DomainObject.Predmet.ProtustrankaNazivFormatedOIB_1">Z-A.M.G.M. d.o.o., OIB 91305436561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Z-A.M.G.M. d.o.o.</item>
    </izvorni_sadrzaj>
    <derivirana_varijabla naziv="DomainObject.Predmet.ProtuStrankaListFormated_1">
      <item>Z-A.M.G.M. d.o.o.</item>
    </derivirana_varijabla>
  </DomainObject.Predmet.ProtuStrankaListFormated>
  <DomainObject.Predmet.ProtuStrankaListFormatedOIB>
    <izvorni_sadrzaj>
      <item>Z-A.M.G.M. d.o.o., OIB 91305436561</item>
    </izvorni_sadrzaj>
    <derivirana_varijabla naziv="DomainObject.Predmet.ProtuStrankaListFormatedOIB_1">
      <item>Z-A.M.G.M. d.o.o., OIB 91305436561</item>
    </derivirana_varijabla>
  </DomainObject.Predmet.ProtuStrankaListFormatedOIB>
  <DomainObject.Predmet.ProtuStrankaListFormatedWithAdress>
    <izvorni_sadrzaj>
      <item>Z-A.M.G.M. d.o.o., IV. Maksimirsko naselje 23, 10000 Zagreb</item>
    </izvorni_sadrzaj>
    <derivirana_varijabla naziv="DomainObject.Predmet.ProtuStrankaListFormatedWithAdress_1">
      <item>Z-A.M.G.M. d.o.o., IV. Maksimirsko naselje 23, 10000 Zagreb</item>
    </derivirana_varijabla>
  </DomainObject.Predmet.ProtuStrankaListFormatedWithAdress>
  <DomainObject.Predmet.ProtuStrankaListFormatedWithAdressOIB>
    <izvorni_sadrzaj>
      <item>Z-A.M.G.M. d.o.o., OIB 91305436561, IV. Maksimirsko naselje 23, 10000 Zagreb</item>
    </izvorni_sadrzaj>
    <derivirana_varijabla naziv="DomainObject.Predmet.ProtuStrankaListFormatedWithAdressOIB_1">
      <item>Z-A.M.G.M. d.o.o., OIB 91305436561, IV. Maksimirsko naselje 23, 10000 Zagreb</item>
    </derivirana_varijabla>
  </DomainObject.Predmet.ProtuStrankaListFormatedWithAdressOIB>
  <DomainObject.Predmet.ProtuStrankaListNazivFormated>
    <izvorni_sadrzaj>
      <item>Z-A.M.G.M. d.o.o.</item>
    </izvorni_sadrzaj>
    <derivirana_varijabla naziv="DomainObject.Predmet.ProtuStrankaListNazivFormated_1">
      <item>Z-A.M.G.M. d.o.o.</item>
    </derivirana_varijabla>
  </DomainObject.Predmet.ProtuStrankaListNazivFormated>
  <DomainObject.Predmet.ProtuStrankaListNazivFormatedOIB>
    <izvorni_sadrzaj>
      <item>Z-A.M.G.M. d.o.o., OIB 91305436561</item>
    </izvorni_sadrzaj>
    <derivirana_varijabla naziv="DomainObject.Predmet.ProtuStrankaListNazivFormatedOIB_1">
      <item>Z-A.M.G.M. d.o.o., OIB 91305436561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Z-A.M.G.M. d.o.o.</izvorni_sadrzaj>
    <derivirana_varijabla naziv="DomainObject.Predmet.ProtustrankaIDrugi_1">Z-A.M.G.M.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Z-A.M.G.M. d.o.o., OIB 91305436561, IV. Maksimirsko naselje 23, 10000 Zagreb</izvorni_sadrzaj>
    <derivirana_varijabla naziv="DomainObject.Predmet.ProtustrankaIDrugiAdressOIB_1">Z-A.M.G.M. d.o.o., OIB 91305436561, IV. Maksimirsko naselje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Z-A.M.G.M. d.o.o.</item>
    </izvorni_sadrzaj>
    <derivirana_varijabla naziv="DomainObject.Predmet.SudioniciListNaziv_1">
      <item>FINA Regionalni centar Zagreb</item>
      <item>Z-A.M.G.M.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Z-A.M.G.M. d.o.o., OIB 91305436561, IV. Maksimirsko naselje 23,10000 Zagreb</item>
    </izvorni_sadrzaj>
    <derivirana_varijabla naziv="DomainObject.Predmet.SudioniciListAdressOIB_1">
      <item>FINA Regionalni centar Zagreb, OIB 85821130368, Trg svibanjskih žrtava 1995. 1,10000 Zagreb</item>
      <item>Z-A.M.G.M. d.o.o., OIB 91305436561, IV. Maksimirsko naselje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91305436561</item>
    </izvorni_sadrzaj>
    <derivirana_varijabla naziv="DomainObject.Predmet.SudioniciListNazivOIB_1">
      <item>, OIB 85821130368</item>
      <item>, OIB 91305436561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2316</properties:Characters>
  <properties:Lines>80</properties:Lines>
  <properties:Paragraphs>37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2018-07-16T07:47:00Z</cp:lastPrinted>
  <dcterms:modified xmlns:xsi="http://www.w3.org/2001/XMLSchema-instance" xsi:type="dcterms:W3CDTF">2018-07-16T07:50:00Z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(Z-A.M.G.M.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