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d3f2e" w14:paraId="14d3f2e" w:rsidRDefault="00EF4D15" w:rsidP="00EF4D15" w:rsidR="00EF4D15">
      <w:pPr>
        <w:pStyle w:val="Zaglavlje"/>
        <w:tabs>
          <w:tab w:pos="4536" w:val="clear"/>
          <w:tab w:pos="567" w:val="center"/>
        </w:tabs>
        <w:jc w:val="both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>REPUBLIKA HRVATSKA</w:t>
      </w:r>
    </w:p>
    <w:p w:rsidRDefault="00EF4D15" w:rsidP="00EF4D15" w:rsidR="00EF4D15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EF4D15" w:rsidP="00EF4D15" w:rsidR="00EF4D15" w:rsidRPr="00DB4528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  <w:r>
        <w:rPr>
          <w:rFonts w:hAnsi="Times New Roman" w:ascii="Times New Roman"/>
          <w:lang w:val="hr-HR"/>
        </w:rPr>
        <w:tab/>
        <w:t>55. St-8246/2015</w:t>
      </w:r>
    </w:p>
    <w:p w:rsidRDefault="00EF4D15" w:rsidP="00EF4D15" w:rsidR="00EF4D15">
      <w:pPr>
        <w:jc w:val="center"/>
        <w:rPr>
          <w:rFonts w:hAnsi="Times New Roman" w:ascii="Times New Roman"/>
          <w:szCs w:val="24"/>
          <w:lang w:val="hr-HR"/>
        </w:rPr>
      </w:pPr>
    </w:p>
    <w:p w:rsidRDefault="00EF4D15" w:rsidP="00EF4D15" w:rsidR="00EF4D15">
      <w:pPr>
        <w:jc w:val="center"/>
        <w:rPr>
          <w:rFonts w:hAnsi="Times New Roman" w:ascii="Times New Roman"/>
          <w:szCs w:val="24"/>
          <w:lang w:val="hr-HR"/>
        </w:rPr>
      </w:pPr>
    </w:p>
    <w:p w:rsidRDefault="00EF4D15" w:rsidP="00EF4D15" w:rsidR="00EF4D15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F4D15" w:rsidP="00EF4D15" w:rsidR="00EF4D15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F4D15" w:rsidP="00EF4D15" w:rsidR="00EF4D15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F4D15" w:rsidP="00EF4D15" w:rsidR="00EF4D15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F4D15" w:rsidP="00EF4D15" w:rsidR="00EF4D15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 xml:space="preserve">BUNETA AGROLOGISTIKA </w:t>
      </w:r>
      <w:proofErr w:type="spellStart"/>
      <w:r>
        <w:rPr>
          <w:rFonts w:hAnsi="Times New Roman" w:ascii="Times New Roman"/>
          <w:szCs w:val="24"/>
        </w:rPr>
        <w:t>d.o.o</w:t>
      </w:r>
      <w:proofErr w:type="spellEnd"/>
      <w:r>
        <w:rPr>
          <w:rFonts w:hAnsi="Times New Roman" w:ascii="Times New Roman"/>
          <w:szCs w:val="24"/>
        </w:rPr>
        <w:t xml:space="preserve">., OIB: 66016588983, </w:t>
      </w:r>
      <w:proofErr w:type="spellStart"/>
      <w:r>
        <w:rPr>
          <w:rFonts w:hAnsi="Times New Roman" w:ascii="Times New Roman"/>
          <w:szCs w:val="24"/>
        </w:rPr>
        <w:t>Duga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Resa</w:t>
      </w:r>
      <w:proofErr w:type="spellEnd"/>
      <w:r w:rsidRPr="001F7DF5">
        <w:rPr>
          <w:rFonts w:hAnsi="Times New Roman" w:ascii="Times New Roman"/>
          <w:szCs w:val="24"/>
        </w:rPr>
        <w:t>,</w:t>
      </w:r>
      <w:r w:rsidRPr="001F7DF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Tina Ujevića 9, </w:t>
      </w:r>
      <w:proofErr w:type="gramStart"/>
      <w:r w:rsidRPr="001F7DF5">
        <w:rPr>
          <w:rFonts w:hAnsi="Times New Roman" w:ascii="Times New Roman"/>
          <w:szCs w:val="24"/>
          <w:lang w:val="hr-HR"/>
        </w:rPr>
        <w:t>dana</w:t>
      </w:r>
      <w:proofErr w:type="gramEnd"/>
      <w:r>
        <w:rPr>
          <w:rFonts w:hAnsi="Times New Roman" w:ascii="Times New Roman"/>
          <w:szCs w:val="24"/>
          <w:lang w:val="hr-HR"/>
        </w:rPr>
        <w:t xml:space="preserve"> 07. srpnja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F4D15" w:rsidP="00EF4D15" w:rsidR="00EF4D1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F4D15" w:rsidP="00EF4D15" w:rsidR="00EF4D15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EF4D15" w:rsidP="00EF4D15" w:rsidR="00EF4D15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F4D15" w:rsidP="00EF4D15" w:rsidR="00EF4D1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BUNETA AGROLOGISTIKA d.o.o., OIB: 66016588983, Duga Resa</w:t>
      </w:r>
      <w:r w:rsidRPr="001F7DF5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Tina Ujevića 9. </w:t>
      </w:r>
    </w:p>
    <w:p w:rsidRDefault="00EF4D15" w:rsidP="00EF4D15" w:rsidR="00EF4D1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F4D15" w:rsidP="00EF4D15" w:rsidR="00EF4D1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>
        <w:rPr>
          <w:rFonts w:hAnsi="Times New Roman" w:ascii="Times New Roman"/>
          <w:szCs w:val="24"/>
        </w:rPr>
        <w:t xml:space="preserve"> 07. srpnja 2016. godine u 11 sati i 30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F4D15" w:rsidP="00EF4D15" w:rsidR="00EF4D15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F4D15" w:rsidP="00EF4D15" w:rsidR="00EF4D15" w:rsidRPr="00B93F2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Marijan </w:t>
      </w:r>
      <w:proofErr w:type="spellStart"/>
      <w:r>
        <w:rPr>
          <w:rFonts w:hAnsi="Times New Roman" w:ascii="Times New Roman"/>
          <w:szCs w:val="24"/>
        </w:rPr>
        <w:t>Drljanovčan</w:t>
      </w:r>
      <w:proofErr w:type="spellEnd"/>
      <w:r>
        <w:rPr>
          <w:rFonts w:hAnsi="Times New Roman" w:ascii="Times New Roman"/>
          <w:szCs w:val="24"/>
        </w:rPr>
        <w:t xml:space="preserve">, OIB: 49708160625, </w:t>
      </w:r>
      <w:proofErr w:type="spellStart"/>
      <w:r>
        <w:rPr>
          <w:rFonts w:hAnsi="Times New Roman" w:ascii="Times New Roman"/>
          <w:szCs w:val="24"/>
        </w:rPr>
        <w:t>Miholjanec</w:t>
      </w:r>
      <w:proofErr w:type="spellEnd"/>
      <w:r>
        <w:rPr>
          <w:rFonts w:hAnsi="Times New Roman" w:ascii="Times New Roman"/>
          <w:szCs w:val="24"/>
        </w:rPr>
        <w:t>, Antuna Mihanovića 131.</w:t>
      </w:r>
    </w:p>
    <w:p w:rsidRDefault="00EF4D15" w:rsidP="00EF4D15" w:rsidR="00EF4D1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F4D15" w:rsidP="00EF4D15" w:rsidR="00EF4D1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BUNETA AGROLOGISTIKA d.o.o., OIB: 66016588983, Duga Resa</w:t>
      </w:r>
      <w:r w:rsidRPr="001F7DF5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Tina Ujevića 9. </w:t>
      </w:r>
    </w:p>
    <w:p w:rsidRDefault="00EF4D15" w:rsidP="00EF4D15" w:rsidR="00EF4D1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F4D15" w:rsidP="00EF4D15" w:rsidR="00EF4D1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EF4D15" w:rsidP="00EF4D15" w:rsidR="00EF4D1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F4D15" w:rsidP="00EF4D15" w:rsidR="00EF4D15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 </w:t>
      </w:r>
    </w:p>
    <w:p w:rsidRDefault="00EF4D15" w:rsidP="00EF4D15" w:rsidR="00EF4D1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F4D15" w:rsidP="00EF4D15" w:rsidR="00EF4D15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EF4D15" w:rsidP="00EF4D15" w:rsidR="00EF4D15">
      <w:pPr>
        <w:jc w:val="both"/>
        <w:rPr>
          <w:rFonts w:hAnsi="Times New Roman" w:ascii="Times New Roman"/>
          <w:lang w:val="hr-HR"/>
        </w:rPr>
      </w:pPr>
    </w:p>
    <w:p w:rsidRDefault="00EF4D15" w:rsidP="00EF4D15" w:rsidR="00EF4D15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24. svibnja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EF4D15" w:rsidP="00EF4D15" w:rsidR="00EF4D15">
      <w:pPr>
        <w:jc w:val="both"/>
        <w:rPr>
          <w:rFonts w:hAnsi="Times New Roman" w:ascii="Times New Roman"/>
        </w:rPr>
      </w:pPr>
    </w:p>
    <w:p w:rsidRDefault="00EF4D15" w:rsidP="00EF4D15" w:rsidR="00EF4D15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EF4D15" w:rsidP="00EF4D15" w:rsidR="00EF4D1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F4D15" w:rsidP="00EF4D15" w:rsidR="00EF4D15">
      <w:pPr>
        <w:jc w:val="both"/>
        <w:rPr>
          <w:rFonts w:hAnsi="Times New Roman" w:ascii="Times New Roman"/>
          <w:lang w:val="hr-HR"/>
        </w:rPr>
      </w:pPr>
    </w:p>
    <w:p w:rsidRDefault="00EF4D15" w:rsidP="00EF4D15" w:rsidR="00EF4D15">
      <w:pPr>
        <w:jc w:val="both"/>
        <w:rPr>
          <w:rFonts w:hAnsi="Times New Roman" w:ascii="Times New Roman"/>
          <w:lang w:val="hr-HR"/>
        </w:rPr>
      </w:pPr>
    </w:p>
    <w:p w:rsidRDefault="00EF4D15" w:rsidP="00EF4D15" w:rsidR="00EF4D15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07. srpnja 2016. godine</w:t>
      </w:r>
    </w:p>
    <w:p w:rsidRDefault="00EF4D15" w:rsidP="00EF4D15" w:rsidR="00EF4D15">
      <w:pPr>
        <w:jc w:val="center"/>
        <w:rPr>
          <w:rFonts w:hAnsi="Times New Roman" w:ascii="Times New Roman"/>
          <w:lang w:val="hr-HR"/>
        </w:rPr>
      </w:pPr>
    </w:p>
    <w:p w:rsidRDefault="00EF4D15" w:rsidP="00EF4D15" w:rsidR="00EF4D15">
      <w:pPr>
        <w:jc w:val="center"/>
        <w:rPr>
          <w:rFonts w:hAnsi="Times New Roman" w:ascii="Times New Roman"/>
          <w:lang w:val="hr-HR"/>
        </w:rPr>
      </w:pPr>
    </w:p>
    <w:p w:rsidRDefault="00EF4D15" w:rsidP="00EF4D15" w:rsidR="00EF4D15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F4D15" w:rsidP="00EF4D15" w:rsidR="00EF4D15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  <w:r w:rsidR="00535469">
        <w:rPr>
          <w:rFonts w:hAnsi="Times New Roman" w:ascii="Times New Roman"/>
          <w:lang w:val="hr-HR"/>
        </w:rPr>
        <w:t>,v.r.</w:t>
      </w:r>
    </w:p>
    <w:p w:rsidRDefault="00EF4D15" w:rsidP="00EF4D15" w:rsidR="00EF4D15">
      <w:pPr>
        <w:jc w:val="both"/>
        <w:rPr>
          <w:rFonts w:hAnsi="Times New Roman" w:ascii="Times New Roman"/>
          <w:szCs w:val="24"/>
          <w:lang w:val="hr-HR"/>
        </w:rPr>
      </w:pPr>
    </w:p>
    <w:p w:rsidRDefault="00EF4D15" w:rsidP="00EF4D15" w:rsidR="00EF4D1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F4D15" w:rsidP="00EF4D15" w:rsidR="00EF4D15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F4D15" w:rsidP="00EF4D15" w:rsidR="00EF4D15">
      <w:pPr>
        <w:jc w:val="both"/>
        <w:rPr>
          <w:rFonts w:hAnsi="Times New Roman" w:ascii="Times New Roman"/>
        </w:rPr>
      </w:pPr>
    </w:p>
    <w:p w:rsidRDefault="00EF4D15" w:rsidP="00535469" w:rsidR="00EF4D15" w:rsidRPr="00D44D4F">
      <w:pPr>
        <w:jc w:val="right"/>
        <w:rPr>
          <w:rFonts w:hAnsi="Times New Roman" w:ascii="Times New Roman"/>
          <w:i/>
          <w:szCs w:val="24"/>
          <w:lang w:val="hr-HR"/>
        </w:rPr>
      </w:pPr>
    </w:p>
    <w:p w:rsidRDefault="00535469" w:rsidP="00535469" w:rsidR="00EF4D1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ovlašteni službenik</w:t>
      </w:r>
    </w:p>
    <w:p w:rsidRDefault="00535469" w:rsidP="00535469" w:rsidR="00535469" w:rsidRPr="00D44D4F">
      <w:pPr>
        <w:jc w:val="right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EF4D15" w:rsidP="00EF4D15" w:rsidR="00EF4D1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F4D15" w:rsidP="00EF4D15" w:rsidR="00EF4D1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F4D15" w:rsidP="00EF4D15" w:rsidR="00EF4D15" w:rsidRPr="00D44D4F">
      <w:pPr>
        <w:jc w:val="center"/>
        <w:rPr>
          <w:sz w:val="32"/>
          <w:u w:val="single"/>
          <w:lang w:val="hr-HR"/>
        </w:rPr>
      </w:pPr>
    </w:p>
    <w:p w:rsidRDefault="00EF4D15" w:rsidP="00EF4D15" w:rsidR="00EF4D15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469" w:rsidR="00841CBA">
      <w:r>
        <w:separator/>
      </w:r>
    </w:p>
  </w:endnote>
  <w:endnote w:id="0" w:type="continuationSeparator">
    <w:p w:rsidRDefault="00535469" w:rsidR="00841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469" w:rsidR="00841CBA">
      <w:r>
        <w:separator/>
      </w:r>
    </w:p>
  </w:footnote>
  <w:footnote w:id="0" w:type="continuationSeparator">
    <w:p w:rsidRDefault="00535469" w:rsidR="00841C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EF4D15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St-8246/2015</w:t>
        </w:r>
      </w:p>
    </w:sdtContent>
  </w:sdt>
  <w:p w:rsidRDefault="00EF4D15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D15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F21C0" w:rsidP="00840E3D" w:rsidR="00840E3D">
    <w:pPr>
      <w:pStyle w:val="Zaglavlje"/>
      <w:rPr>
        <w:lang w:val="hr-HR"/>
      </w:rPr>
    </w:pPr>
  </w:p>
  <w:p w:rsidRDefault="00EF4D15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EF4D15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4CE6"/>
    <w:rsid w:val="00135025"/>
    <w:rsid w:val="00181F4E"/>
    <w:rsid w:val="00535469"/>
    <w:rsid w:val="00734CE6"/>
    <w:rsid w:val="00841CBA"/>
    <w:rsid w:val="008F21C0"/>
    <w:rsid w:val="00C95241"/>
    <w:rsid w:val="00EF4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4D15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F4D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F4D15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EF4D1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4D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4D15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F21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1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1C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1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1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4D15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F4D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F4D15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EF4D1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4D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4D15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F21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1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1C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1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1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8246</izvorni_sadrzaj>
    <derivirana_varijabla naziv="DomainObject.Predmet.Broj_1">8246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St-8246/2015</izvorni_sadrzaj>
    <derivirana_varijabla naziv="DomainObject.Predmet.OznakaBroj_1">St-8246/2015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- ST-1969/13
VEZA - ST- 346/13</izvorni_sadrzaj>
    <derivirana_varijabla naziv="DomainObject.Predmet.PrimjedbaSuca_1">VEZA - ST-1969/13
VEZA - ST- 346/13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BUNETA AGROLOGISTIKA d.o.o. zastupanog po punomoćniku Daniel Buneta</izvorni_sadrzaj>
    <derivirana_varijabla naziv="DomainObject.Predmet.ProtustrankaFormated_1">  BUNETA AGROLOGISTIKA d.o.o. zastupanog po punomoćniku Daniel Buneta</derivirana_varijabla>
  </DomainObject.Predmet.ProtustrankaFormated>
  <DomainObject.Predmet.ProtustrankaFormatedOIB>
    <izvorni_sadrzaj>  BUNETA AGROLOGISTIKA d.o.o., OIB 66016588983 zastupanog po punomoćniku Daniel Buneta</izvorni_sadrzaj>
    <derivirana_varijabla naziv="DomainObject.Predmet.ProtustrankaFormatedOIB_1">  BUNETA AGROLOGISTIKA d.o.o., OIB 66016588983 zastupanog po punomoćniku Daniel Buneta</derivirana_varijabla>
  </DomainObject.Predmet.ProtustrankaFormatedOIB>
  <DomainObject.Predmet.ProtustrankaFormatedWithAdress>
    <izvorni_sadrzaj> BUNETA AGROLOGISTIKA d.o.o., Tina Ujevića 9, 47250 Duga Resa zastupanog po punomoćniku Daniel Buneta</izvorni_sadrzaj>
    <derivirana_varijabla naziv="DomainObject.Predmet.ProtustrankaFormatedWithAdress_1"> BUNETA AGROLOGISTIKA d.o.o., Tina Ujevića 9, 47250 Duga Resa zastupanog po punomoćniku Daniel Buneta</derivirana_varijabla>
  </DomainObject.Predmet.ProtustrankaFormatedWithAdress>
  <DomainObject.Predmet.ProtustrankaFormatedWithAdressOIB>
    <izvorni_sadrzaj> BUNETA AGROLOGISTIKA d.o.o., OIB 66016588983, Tina Ujevića 9, 47250 Duga Resa zastupanog po punomoćniku Daniel Buneta</izvorni_sadrzaj>
    <derivirana_varijabla naziv="DomainObject.Predmet.ProtustrankaFormatedWithAdressOIB_1"> BUNETA AGROLOGISTIKA d.o.o., OIB 66016588983, Tina Ujevića 9, 47250 Duga Resa zastupanog po punomoćniku Daniel Buneta</derivirana_varijabla>
  </DomainObject.Predmet.ProtustrankaFormatedWithAdressOIB>
  <DomainObject.Predmet.ProtustrankaWithAdress>
    <izvorni_sadrzaj>BUNETA AGROLOGISTIKA d.o.o. Tina Ujevića 9, 47250 Duga Resa</izvorni_sadrzaj>
    <derivirana_varijabla naziv="DomainObject.Predmet.ProtustrankaWithAdress_1">BUNETA AGROLOGISTIKA d.o.o. Tina Ujevića 9, 47250 Duga Resa</derivirana_varijabla>
  </DomainObject.Predmet.ProtustrankaWithAdress>
  <DomainObject.Predmet.ProtustrankaWithAdressOIB>
    <izvorni_sadrzaj>BUNETA AGROLOGISTIKA d.o.o., OIB 66016588983, Tina Ujevića 9, 47250 Duga Resa</izvorni_sadrzaj>
    <derivirana_varijabla naziv="DomainObject.Predmet.ProtustrankaWithAdressOIB_1">BUNETA AGROLOGISTIKA d.o.o., OIB 66016588983, Tina Ujevića 9, 47250 Duga Resa</derivirana_varijabla>
  </DomainObject.Predmet.ProtustrankaWithAdressOIB>
  <DomainObject.Predmet.ProtustrankaNazivFormated>
    <izvorni_sadrzaj>BUNETA AGROLOGISTIKA d.o.o.</izvorni_sadrzaj>
    <derivirana_varijabla naziv="DomainObject.Predmet.ProtustrankaNazivFormated_1">BUNETA AGROLOGISTIKA d.o.o.</derivirana_varijabla>
  </DomainObject.Predmet.ProtustrankaNazivFormated>
  <DomainObject.Predmet.ProtustrankaNazivFormatedOIB>
    <izvorni_sadrzaj>BUNETA AGROLOGISTIKA d.o.o., OIB 66016588983</izvorni_sadrzaj>
    <derivirana_varijabla naziv="DomainObject.Predmet.ProtustrankaNazivFormatedOIB_1">BUNETA AGROLOGISTIKA d.o.o., OIB 66016588983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BUNETA AGROLOGISTIKA d.o.o. zastupanog po punomoćniku Daniel Buneta</item>
    </izvorni_sadrzaj>
    <derivirana_varijabla naziv="DomainObject.Predmet.ProtuStrankaListFormated_1">
      <item>BUNETA AGROLOGISTIKA d.o.o. zastupanog po punomoćniku Daniel Buneta</item>
    </derivirana_varijabla>
  </DomainObject.Predmet.ProtuStrankaListFormated>
  <DomainObject.Predmet.ProtuStrankaListFormatedOIB>
    <izvorni_sadrzaj>
      <item>BUNETA AGROLOGISTIKA d.o.o., OIB 66016588983 zastupanog po punomoćniku Daniel Buneta</item>
    </izvorni_sadrzaj>
    <derivirana_varijabla naziv="DomainObject.Predmet.ProtuStrankaListFormatedOIB_1">
      <item>BUNETA AGROLOGISTIKA d.o.o., OIB 66016588983 zastupanog po punomoćniku Daniel Buneta</item>
    </derivirana_varijabla>
  </DomainObject.Predmet.ProtuStrankaListFormatedOIB>
  <DomainObject.Predmet.ProtuStrankaListFormatedWithAdress>
    <izvorni_sadrzaj>
      <item>BUNETA AGROLOGISTIKA d.o.o., Tina Ujevića 9, 47250 Duga Resa zastupanog po punomoćniku Daniel Buneta</item>
    </izvorni_sadrzaj>
    <derivirana_varijabla naziv="DomainObject.Predmet.ProtuStrankaListFormatedWithAdress_1">
      <item>BUNETA AGROLOGISTIKA d.o.o., Tina Ujevića 9, 47250 Duga Resa zastupanog po punomoćniku Daniel Buneta</item>
    </derivirana_varijabla>
  </DomainObject.Predmet.ProtuStrankaListFormatedWithAdress>
  <DomainObject.Predmet.ProtuStrankaListFormatedWithAdressOIB>
    <izvorni_sadrzaj>
      <item>BUNETA AGROLOGISTIKA d.o.o., OIB 66016588983, Tina Ujevića 9, 47250 Duga Resa zastupanog po punomoćniku Daniel Buneta</item>
    </izvorni_sadrzaj>
    <derivirana_varijabla naziv="DomainObject.Predmet.ProtuStrankaListFormatedWithAdressOIB_1">
      <item>BUNETA AGROLOGISTIKA d.o.o., OIB 66016588983, Tina Ujevića 9, 47250 Duga Resa zastupanog po punomoćniku Daniel Buneta</item>
    </derivirana_varijabla>
  </DomainObject.Predmet.ProtuStrankaListFormatedWithAdressOIB>
  <DomainObject.Predmet.ProtuStrankaListNazivFormated>
    <izvorni_sadrzaj>
      <item>BUNETA AGROLOGISTIKA d.o.o.</item>
    </izvorni_sadrzaj>
    <derivirana_varijabla naziv="DomainObject.Predmet.ProtuStrankaListNazivFormated_1">
      <item>BUNETA AGROLOGISTIKA d.o.o.</item>
    </derivirana_varijabla>
  </DomainObject.Predmet.ProtuStrankaListNazivFormated>
  <DomainObject.Predmet.ProtuStrankaListNazivFormatedOIB>
    <izvorni_sadrzaj>
      <item>BUNETA AGROLOGISTIKA d.o.o., OIB 66016588983</item>
    </izvorni_sadrzaj>
    <derivirana_varijabla naziv="DomainObject.Predmet.ProtuStrankaListNazivFormatedOIB_1">
      <item>BUNETA AGROLOGISTIKA d.o.o., OIB 66016588983</item>
    </derivirana_varijabla>
  </DomainObject.Predmet.ProtuStrankaListNazivFormatedOIB>
  <DomainObject.Predmet.OstaliListFormated>
    <izvorni_sadrzaj>
      <item>Daniel Buneta punomoćnik sudionika u postupku BUNETA AGROLOGISTIKA d.o.o.</item>
    </izvorni_sadrzaj>
    <derivirana_varijabla naziv="DomainObject.Predmet.OstaliListFormated_1">
      <item>Daniel Buneta punomoćnik sudionika u postupku BUNETA AGROLOGISTIKA d.o.o.</item>
    </derivirana_varijabla>
  </DomainObject.Predmet.OstaliListFormated>
  <DomainObject.Predmet.OstaliListFormatedOIB>
    <izvorni_sadrzaj>
      <item>Daniel Buneta, OIB 98746606528 punomoćnik sudionika u postupku BUNETA AGROLOGISTIKA d.o.o.</item>
    </izvorni_sadrzaj>
    <derivirana_varijabla naziv="DomainObject.Predmet.OstaliListFormatedOIB_1">
      <item>Daniel Buneta, OIB 98746606528 punomoćnik sudionika u postupku BUNETA AGROLOGISTIKA d.o.o.</item>
    </derivirana_varijabla>
  </DomainObject.Predmet.OstaliListFormatedOIB>
  <DomainObject.Predmet.OstaliListFormatedWithAdress>
    <izvorni_sadrzaj>
      <item>Daniel Buneta, Tina Ujevića 9, 47250 Duga Resa punomoćnik sudionika u postupku BUNETA AGROLOGISTIKA d.o.o.</item>
    </izvorni_sadrzaj>
    <derivirana_varijabla naziv="DomainObject.Predmet.OstaliListFormatedWithAdress_1">
      <item>Daniel Buneta, Tina Ujevića 9, 47250 Duga Resa punomoćnik sudionika u postupku BUNETA AGROLOGISTIKA d.o.o.</item>
    </derivirana_varijabla>
  </DomainObject.Predmet.OstaliListFormatedWithAdress>
  <DomainObject.Predmet.OstaliListFormatedWithAdressOIB>
    <izvorni_sadrzaj>
      <item>Daniel Buneta, OIB 98746606528, Tina Ujevića 9, 47250 Duga Resa punomoćnik sudionika u postupku BUNETA AGROLOGISTIKA d.o.o.</item>
    </izvorni_sadrzaj>
    <derivirana_varijabla naziv="DomainObject.Predmet.OstaliListFormatedWithAdressOIB_1">
      <item>Daniel Buneta, OIB 98746606528, Tina Ujevića 9, 47250 Duga Resa punomoćnik sudionika u postupku BUNETA AGROLOGISTIKA d.o.o.</item>
    </derivirana_varijabla>
  </DomainObject.Predmet.OstaliListFormatedWithAdressOIB>
  <DomainObject.Predmet.OstaliListNazivFormated>
    <izvorni_sadrzaj>
      <item>Daniel Buneta</item>
    </izvorni_sadrzaj>
    <derivirana_varijabla naziv="DomainObject.Predmet.OstaliListNazivFormated_1">
      <item>Daniel Buneta</item>
    </derivirana_varijabla>
  </DomainObject.Predmet.OstaliListNazivFormated>
  <DomainObject.Predmet.OstaliListNazivFormatedOIB>
    <izvorni_sadrzaj>
      <item>Daniel Buneta, OIB 98746606528</item>
    </izvorni_sadrzaj>
    <derivirana_varijabla naziv="DomainObject.Predmet.OstaliListNazivFormatedOIB_1">
      <item>Daniel Buneta, OIB 98746606528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BUNETA AGROLOGISTIKA d.o.o.</izvorni_sadrzaj>
    <derivirana_varijabla naziv="DomainObject.Predmet.ProtustrankaIDrugi_1">BUNETA AGROLOGISTIKA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BUNETA AGROLOGISTIKA d.o.o., OIB 66016588983, Tina Ujevića 9, 47250 Duga Resa</izvorni_sadrzaj>
    <derivirana_varijabla naziv="DomainObject.Predmet.ProtustrankaIDrugiAdressOIB_1">BUNETA AGROLOGISTIKA d.o.o., OIB 66016588983, Tina Ujevića 9,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BUNETA AGROLOGISTIKA d.o.o.</item>
      <item>Daniel Buneta</item>
    </izvorni_sadrzaj>
    <derivirana_varijabla naziv="DomainObject.Predmet.SudioniciListNaziv_1">
      <item>Fina, regionalni centar Zagreb, podružnica Karlovac</item>
      <item>BUNETA AGROLOGISTIKA d.o.o.</item>
      <item>Daniel Buneta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BUNETA AGROLOGISTIKA d.o.o., OIB 66016588983, Tina Ujevića 9,47250 Duga Resa</item>
      <item>Daniel Buneta, OIB 98746606528, Tina Ujevića 9,47250 Duga Resa</item>
    </izvorni_sadrzaj>
    <derivirana_varijabla naziv="DomainObject.Predmet.SudioniciListAdressOIB_1">
      <item>Fina, regionalni centar Zagreb, podružnica Karlovac, OIB 85821130368, Vitezovićeva 1,47000 Karlovac</item>
      <item>BUNETA AGROLOGISTIKA d.o.o., OIB 66016588983, Tina Ujevića 9,47250 Duga Resa</item>
      <item>Daniel Buneta, OIB 98746606528, Tina Ujevića 9,47250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66016588983</item>
      <item>, OIB 98746606528</item>
    </izvorni_sadrzaj>
    <derivirana_varijabla naziv="DomainObject.Predmet.SudioniciListNazivOIB_1">
      <item>, OIB 85821130368</item>
      <item>, OIB 66016588983</item>
      <item>, OIB 98746606528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1915</properties:Characters>
  <properties:Lines>66</properties:Lines>
  <properties:Paragraphs>24</properties:Paragraphs>
  <properties:TotalTime>0</properties:TotalTime>
  <properties:ScaleCrop>false</properties:ScaleCrop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2016-07-07T08:46:00Z</dcterms:created>
  <dc:creator>Marija Lukić</dc:creator>
  <dc:description/>
  <cp:keywords/>
  <cp:lastModifiedBy>Marija Lukić</cp:lastModifiedBy>
  <dcterms:modified xmlns:xsi="http://www.w3.org/2001/XMLSchema-instance" xsi:type="dcterms:W3CDTF">2016-07-07T08:53:00Z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