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65dd" w14:paraId="ca265dd" w:rsidRDefault="00D03D2F" w:rsidR="00D03D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B93B18">
        <w:rPr>
          <w:sz w:val="24"/>
          <w:szCs w:val="24"/>
        </w:rPr>
        <w:t>72 St-</w:t>
      </w:r>
      <w:r w:rsidR="00093BFF">
        <w:rPr>
          <w:sz w:val="24"/>
          <w:szCs w:val="24"/>
        </w:rPr>
        <w:t>472/2015</w:t>
      </w:r>
      <w:r w:rsidR="005A7EB2">
        <w:rPr>
          <w:sz w:val="24"/>
          <w:szCs w:val="24"/>
        </w:rPr>
        <w:t>-17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 xml:space="preserve">tečajnom upravitelju Davoru Petera, dipl. pravnik, iz Zagreba, Srebrnjak 84, OIB: 90695323330,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093BFF">
        <w:rPr>
          <w:sz w:val="24"/>
          <w:szCs w:val="24"/>
        </w:rPr>
        <w:t>26</w:t>
      </w:r>
      <w:r w:rsidR="006B714F" w:rsidRPr="00FC1355">
        <w:rPr>
          <w:sz w:val="24"/>
          <w:szCs w:val="24"/>
        </w:rPr>
        <w:t>.</w:t>
      </w:r>
      <w:r w:rsidR="00093BFF">
        <w:rPr>
          <w:sz w:val="24"/>
          <w:szCs w:val="24"/>
        </w:rPr>
        <w:t xml:space="preserve"> veljače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093BFF">
        <w:rPr>
          <w:sz w:val="24"/>
          <w:szCs w:val="24"/>
        </w:rPr>
        <w:t>6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D03D2F" w:rsidR="00D03D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smartTag w:element="PersonName" w:uri="urn:schemas-microsoft-com:office:smarttags">
        <w:r w:rsidR="00674942" w:rsidRPr="00FC1355">
          <w:rPr>
            <w:rFonts w:hAnsi="Times New Roman" w:ascii="Times New Roman"/>
            <w:b w:val="false"/>
            <w:color w:val="auto"/>
            <w:szCs w:val="24"/>
          </w:rPr>
          <w:t>Nikola Ribarić</w:t>
        </w:r>
      </w:smartTag>
    </w:p>
    <w:p w:rsidRDefault="007E24CB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B1" w:rsidR="00C023B1">
      <w:r>
        <w:separator/>
      </w:r>
    </w:p>
  </w:endnote>
  <w:endnote w:id="0" w:type="continuationSeparator">
    <w:p w:rsidRDefault="00C023B1" w:rsidR="00C0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B1" w:rsidR="00C023B1">
      <w:r>
        <w:separator/>
      </w:r>
    </w:p>
  </w:footnote>
  <w:footnote w:id="0" w:type="continuationSeparator">
    <w:p w:rsidRDefault="00C023B1" w:rsidR="00C0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93BFF"/>
    <w:rsid w:val="000D1238"/>
    <w:rsid w:val="000D6CC8"/>
    <w:rsid w:val="00160D03"/>
    <w:rsid w:val="00175C7E"/>
    <w:rsid w:val="001C1371"/>
    <w:rsid w:val="001D7B5E"/>
    <w:rsid w:val="001E30B9"/>
    <w:rsid w:val="00260DDE"/>
    <w:rsid w:val="003148B4"/>
    <w:rsid w:val="003A738A"/>
    <w:rsid w:val="003E6155"/>
    <w:rsid w:val="004466A8"/>
    <w:rsid w:val="00577C20"/>
    <w:rsid w:val="0058395A"/>
    <w:rsid w:val="005A7EB2"/>
    <w:rsid w:val="006060F7"/>
    <w:rsid w:val="00674942"/>
    <w:rsid w:val="006A177F"/>
    <w:rsid w:val="006B714F"/>
    <w:rsid w:val="007535DC"/>
    <w:rsid w:val="007E24CB"/>
    <w:rsid w:val="00832EC5"/>
    <w:rsid w:val="008379BA"/>
    <w:rsid w:val="00837EA2"/>
    <w:rsid w:val="00867273"/>
    <w:rsid w:val="008A286D"/>
    <w:rsid w:val="008E5AB5"/>
    <w:rsid w:val="00905AC8"/>
    <w:rsid w:val="00935ABA"/>
    <w:rsid w:val="00984987"/>
    <w:rsid w:val="00984E38"/>
    <w:rsid w:val="00A11438"/>
    <w:rsid w:val="00A22779"/>
    <w:rsid w:val="00A67A58"/>
    <w:rsid w:val="00AA263E"/>
    <w:rsid w:val="00B26294"/>
    <w:rsid w:val="00B30636"/>
    <w:rsid w:val="00B33F92"/>
    <w:rsid w:val="00B93B18"/>
    <w:rsid w:val="00BA54CC"/>
    <w:rsid w:val="00C00CB9"/>
    <w:rsid w:val="00C023B1"/>
    <w:rsid w:val="00C4619C"/>
    <w:rsid w:val="00CD0297"/>
    <w:rsid w:val="00CE56CE"/>
    <w:rsid w:val="00D03D2F"/>
    <w:rsid w:val="00D1187A"/>
    <w:rsid w:val="00E230BC"/>
    <w:rsid w:val="00E504F6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REAVIS Croatia d.o.o.</izvorni_sadrzaj>
    <derivirana_varijabla naziv="DomainObject.Predmet.ProtustrankaFormated_1">  HB REAVIS Croatia d.o.o.</derivirana_varijabla>
  </DomainObject.Predmet.ProtustrankaFormated>
  <DomainObject.Predmet.ProtustrankaFormatedOIB>
    <izvorni_sadrzaj>  HB REAVIS Croatia d.o.o., OIB 59237272955</izvorni_sadrzaj>
    <derivirana_varijabla naziv="DomainObject.Predmet.ProtustrankaFormatedOIB_1">  HB REAVIS Croatia d.o.o., OIB 59237272955</derivirana_varijabla>
  </DomainObject.Predmet.ProtustrankaFormatedOIB>
  <DomainObject.Predmet.ProtustrankaFormatedWithAdress>
    <izvorni_sadrzaj> HB REAVIS Croatia d.o.o., Heinzelova 4/a, Zagreb</izvorni_sadrzaj>
    <derivirana_varijabla naziv="DomainObject.Predmet.ProtustrankaFormatedWithAdress_1"> HB REAVIS Croatia d.o.o., Heinzelova 4/a, Zagreb</derivirana_varijabla>
  </DomainObject.Predmet.ProtustrankaFormatedWithAdress>
  <DomainObject.Predmet.ProtustrankaFormatedWithAdressOIB>
    <izvorni_sadrzaj> HB REAVIS Croatia d.o.o., OIB 59237272955, Heinzelova 4/a, Zagreb</izvorni_sadrzaj>
    <derivirana_varijabla naziv="DomainObject.Predmet.ProtustrankaFormatedWithAdressOIB_1"> HB REAVIS Croatia d.o.o., OIB 59237272955, Heinzelova 4/a, Zagreb</derivirana_varijabla>
  </DomainObject.Predmet.ProtustrankaFormatedWithAdressOIB>
  <DomainObject.Predmet.ProtustrankaWithAdress>
    <izvorni_sadrzaj>HB REAVIS Croatia d.o.o. Heinzelova 4/a, Zagreb</izvorni_sadrzaj>
    <derivirana_varijabla naziv="DomainObject.Predmet.ProtustrankaWithAdress_1">HB REAVIS Croatia d.o.o. Heinzelova 4/a, Zagreb</derivirana_varijabla>
  </DomainObject.Predmet.ProtustrankaWithAdress>
  <DomainObject.Predmet.ProtustrankaWithAdressOIB>
    <izvorni_sadrzaj>HB REAVIS Croatia d.o.o., OIB 59237272955, Heinzelova 4/a, Zagreb</izvorni_sadrzaj>
    <derivirana_varijabla naziv="DomainObject.Predmet.ProtustrankaWithAdressOIB_1">HB REAVIS Croatia d.o.o., OIB 59237272955, Heinzelova 4/a, Zagreb</derivirana_varijabla>
  </DomainObject.Predmet.ProtustrankaWithAdressOIB>
  <DomainObject.Predmet.ProtustrankaNazivFormated>
    <izvorni_sadrzaj>HB REAVIS Croatia d.o.o.</izvorni_sadrzaj>
    <derivirana_varijabla naziv="DomainObject.Predmet.ProtustrankaNazivFormated_1">HB REAVIS Croatia d.o.o.</derivirana_varijabla>
  </DomainObject.Predmet.ProtustrankaNazivFormated>
  <DomainObject.Predmet.ProtustrankaNazivFormatedOIB>
    <izvorni_sadrzaj>HB REAVIS Croatia d.o.o., OIB 59237272955</izvorni_sadrzaj>
    <derivirana_varijabla naziv="DomainObject.Predmet.ProtustrankaNazivFormatedOIB_1">HB REAVIS Croatia d.o.o., OIB 59237272955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HB REAVIS Croatia d.o.o.; INŽENJERSKI BIRO d.d.</izvorni_sadrzaj>
    <derivirana_varijabla naziv="DomainObject.Predmet.StrankaFormated_1">  HB REAVIS Croatia d.o.o.; INŽENJERSKI BIRO d.d.</derivirana_varijabla>
  </DomainObject.Predmet.StrankaFormated>
  <DomainObject.Predmet.StrankaFormatedOIB>
    <izvorni_sadrzaj>  HB REAVIS Croatia d.o.o., OIB 59237272955; INŽENJERSKI BIRO d.d.</izvorni_sadrzaj>
    <derivirana_varijabla naziv="DomainObject.Predmet.StrankaFormatedOIB_1">  HB REAVIS Croatia d.o.o., OIB 59237272955; INŽENJERSKI BIRO d.d.</derivirana_varijabla>
  </DomainObject.Predmet.StrankaFormatedOIB>
  <DomainObject.Predmet.StrankaFormatedWithAdress>
    <izvorni_sadrzaj> HB REAVIS Croatia d.o.o., Heinzelova 4/a, Zagreb; INŽENJERSKI BIRO d.d.</izvorni_sadrzaj>
    <derivirana_varijabla naziv="DomainObject.Predmet.StrankaFormatedWithAdress_1"> HB REAVIS Croatia d.o.o., Heinzelova 4/a, Zagreb; INŽENJERSKI BIRO d.d.</derivirana_varijabla>
  </DomainObject.Predmet.StrankaFormatedWithAdress>
  <DomainObject.Predmet.StrankaFormatedWithAdressOIB>
    <izvorni_sadrzaj> HB REAVIS Croatia d.o.o., OIB 59237272955, Heinzelova 4/a, Zagreb; INŽENJERSKI BIRO d.d.</izvorni_sadrzaj>
    <derivirana_varijabla naziv="DomainObject.Predmet.StrankaFormatedWithAdressOIB_1"> HB REAVIS Croatia d.o.o., OIB 59237272955, Heinzelova 4/a, Zagreb; INŽENJERSKI BIRO d.d.</derivirana_varijabla>
  </DomainObject.Predmet.StrankaFormatedWithAdressOIB>
  <DomainObject.Predmet.StrankaWithAdress>
    <izvorni_sadrzaj>HB REAVIS Croatia d.o.o. Heinzelova 4/a,Zagreb,INŽENJERSKI BIRO d.d. </izvorni_sadrzaj>
    <derivirana_varijabla naziv="DomainObject.Predmet.StrankaWithAdress_1">HB REAVIS Croatia d.o.o. Heinzelova 4/a,Zagreb,INŽENJERSKI BIRO d.d. </derivirana_varijabla>
  </DomainObject.Predmet.StrankaWithAdress>
  <DomainObject.Predmet.StrankaWithAdressOIB>
    <izvorni_sadrzaj>HB REAVIS Croatia d.o.o., OIB 59237272955, Heinzelova 4/a,Zagreb,INŽENJERSKI BIRO d.d.</izvorni_sadrzaj>
    <derivirana_varijabla naziv="DomainObject.Predmet.StrankaWithAdressOIB_1">HB REAVIS Croatia d.o.o., OIB 59237272955, Heinzelova 4/a,Zagreb,INŽENJERSKI BIRO d.d.</derivirana_varijabla>
  </DomainObject.Predmet.StrankaWithAdressOIB>
  <DomainObject.Predmet.StrankaNazivFormated>
    <izvorni_sadrzaj>HB REAVIS Croatia d.o.o.,INŽENJERSKI BIRO d.d.</izvorni_sadrzaj>
    <derivirana_varijabla naziv="DomainObject.Predmet.StrankaNazivFormated_1">HB REAVIS Croatia d.o.o.,INŽENJERSKI BIRO d.d.</derivirana_varijabla>
  </DomainObject.Predmet.StrankaNazivFormated>
  <DomainObject.Predmet.StrankaNazivFormatedOIB>
    <izvorni_sadrzaj>HB REAVIS Croatia d.o.o., OIB 59237272955,INŽENJERSKI BIRO d.d.</izvorni_sadrzaj>
    <derivirana_varijabla naziv="DomainObject.Predmet.StrankaNazivFormatedOIB_1">HB REAVIS Croatia d.o.o., OIB 59237272955,INŽENJERSKI BIRO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HB REAVIS Croatia d.o.o.</item>
      <item>INŽENJERSKI BIRO d.d.</item>
    </izvorni_sadrzaj>
    <derivirana_varijabla naziv="DomainObject.Predmet.StrankaListFormated_1">
      <item>HB REAVIS Croatia d.o.o.</item>
      <item>INŽENJERSKI BIRO d.d.</item>
    </derivirana_varijabla>
  </DomainObject.Predmet.StrankaListFormated>
  <DomainObject.Predmet.StrankaListFormatedOIB>
    <izvorni_sadrzaj>
      <item>HB REAVIS Croatia d.o.o., OIB 59237272955</item>
      <item>INŽENJERSKI BIRO d.d.</item>
    </izvorni_sadrzaj>
    <derivirana_varijabla naziv="DomainObject.Predmet.StrankaListFormatedOIB_1">
      <item>HB REAVIS Croatia d.o.o., OIB 59237272955</item>
      <item>INŽENJERSKI BIRO d.d.</item>
    </derivirana_varijabla>
  </DomainObject.Predmet.StrankaListFormatedOIB>
  <DomainObject.Predmet.StrankaListFormatedWithAdress>
    <izvorni_sadrzaj>
      <item>HB REAVIS Croatia d.o.o., Heinzelova 4/a, Zagreb</item>
      <item>INŽENJERSKI BIRO d.d.</item>
    </izvorni_sadrzaj>
    <derivirana_varijabla naziv="DomainObject.Predmet.StrankaListFormatedWithAdress_1">
      <item>HB REAVIS Croatia d.o.o., Heinzelova 4/a, Zagreb</item>
      <item>INŽENJERSKI BIRO d.d.</item>
    </derivirana_varijabla>
  </DomainObject.Predmet.StrankaListFormatedWithAdress>
  <DomainObject.Predmet.StrankaListFormatedWithAdressOIB>
    <izvorni_sadrzaj>
      <item>HB REAVIS Croatia d.o.o., OIB 59237272955, Heinzelova 4/a, Zagreb</item>
      <item>INŽENJERSKI BIRO d.d.</item>
    </izvorni_sadrzaj>
    <derivirana_varijabla naziv="DomainObject.Predmet.StrankaListFormatedWithAdressOIB_1">
      <item>HB REAVIS Croatia d.o.o., OIB 59237272955, Heinzelova 4/a, Zagreb</item>
      <item>INŽENJERSKI BIRO d.d.</item>
    </derivirana_varijabla>
  </DomainObject.Predmet.StrankaListFormatedWithAdressOIB>
  <DomainObject.Predmet.StrankaListNazivFormated>
    <izvorni_sadrzaj>
      <item>HB REAVIS Croatia d.o.o.</item>
      <item>INŽENJERSKI BIRO d.d.</item>
    </izvorni_sadrzaj>
    <derivirana_varijabla naziv="DomainObject.Predmet.StrankaListNazivFormated_1">
      <item>HB REAVIS Croatia d.o.o.</item>
      <item>INŽENJERSKI BIRO d.d.</item>
    </derivirana_varijabla>
  </DomainObject.Predmet.StrankaListNazivFormated>
  <DomainObject.Predmet.StrankaListNazivFormatedOIB>
    <izvorni_sadrzaj>
      <item>HB REAVIS Croatia d.o.o., OIB 59237272955</item>
      <item>INŽENJERSKI BIRO d.d.</item>
    </izvorni_sadrzaj>
    <derivirana_varijabla naziv="DomainObject.Predmet.StrankaListNazivFormatedOIB_1">
      <item>HB REAVIS Croatia d.o.o., OIB 59237272955</item>
      <item>INŽENJERSKI BIRO d.d.</item>
    </derivirana_varijabla>
  </DomainObject.Predmet.StrankaListNazivFormatedOIB>
  <DomainObject.Predmet.ProtuStrankaListFormated>
    <izvorni_sadrzaj>
      <item>HB REAVIS Croatia d.o.o.</item>
    </izvorni_sadrzaj>
    <derivirana_varijabla naziv="DomainObject.Predmet.ProtuStrankaListFormated_1">
      <item>HB REAVIS Croatia d.o.o.</item>
    </derivirana_varijabla>
  </DomainObject.Predmet.ProtuStrankaListFormated>
  <DomainObject.Predmet.ProtuStrankaListFormatedOIB>
    <izvorni_sadrzaj>
      <item>HB REAVIS Croatia d.o.o., OIB 59237272955</item>
    </izvorni_sadrzaj>
    <derivirana_varijabla naziv="DomainObject.Predmet.ProtuStrankaListFormatedOIB_1">
      <item>HB REAVIS Croatia d.o.o., OIB 59237272955</item>
    </derivirana_varijabla>
  </DomainObject.Predmet.ProtuStrankaListFormatedOIB>
  <DomainObject.Predmet.ProtuStrankaListFormatedWithAdress>
    <izvorni_sadrzaj>
      <item>HB REAVIS Croatia d.o.o., Heinzelova 4/a, Zagreb</item>
    </izvorni_sadrzaj>
    <derivirana_varijabla naziv="DomainObject.Predmet.ProtuStrankaListFormatedWithAdress_1">
      <item>HB REAVIS Croatia d.o.o., Heinzelova 4/a, Zagreb</item>
    </derivirana_varijabla>
  </DomainObject.Predmet.ProtuStrankaListFormatedWithAdress>
  <DomainObject.Predmet.ProtuStrankaListFormatedWithAdressOIB>
    <izvorni_sadrzaj>
      <item>HB REAVIS Croatia d.o.o., OIB 59237272955, Heinzelova 4/a, Zagreb</item>
    </izvorni_sadrzaj>
    <derivirana_varijabla naziv="DomainObject.Predmet.ProtuStrankaListFormatedWithAdressOIB_1">
      <item>HB REAVIS Croatia d.o.o., OIB 59237272955, Heinzelova 4/a, Zagreb</item>
    </derivirana_varijabla>
  </DomainObject.Predmet.ProtuStrankaListFormatedWithAdressOIB>
  <DomainObject.Predmet.ProtuStrankaListNazivFormated>
    <izvorni_sadrzaj>
      <item>HB REAVIS Croatia d.o.o.</item>
    </izvorni_sadrzaj>
    <derivirana_varijabla naziv="DomainObject.Predmet.ProtuStrankaListNazivFormated_1">
      <item>HB REAVIS Croatia d.o.o.</item>
    </derivirana_varijabla>
  </DomainObject.Predmet.ProtuStrankaListNazivFormated>
  <DomainObject.Predmet.ProtuStrankaListNazivFormatedOIB>
    <izvorni_sadrzaj>
      <item>HB REAVIS Croatia d.o.o., OIB 59237272955</item>
    </izvorni_sadrzaj>
    <derivirana_varijabla naziv="DomainObject.Predmet.ProtuStrankaListNazivFormatedOIB_1">
      <item>HB REAVIS Croatia d.o.o., OIB 59237272955</item>
    </derivirana_varijabla>
  </DomainObject.Predmet.ProtuStrankaListNazivFormatedOIB>
  <DomainObject.Predmet.OstaliListFormated>
    <izvorni_sadrzaj>
      <item>Mladen Mlinarević</item>
      <item>Financijska agencija</item>
      <item>sudski registar</item>
    </izvorni_sadrzaj>
    <derivirana_varijabla naziv="DomainObject.Predmet.OstaliListFormated_1">
      <item>Mladen Mlinarević</item>
      <item>Financijska agencija</item>
      <item>sudski registar</item>
    </derivirana_varijabla>
  </DomainObject.Predmet.OstaliListFormated>
  <DomainObject.Predmet.OstaliListFormatedOIB>
    <izvorni_sadrzaj>
      <item>Mladen Mlinarević, OIB 28840866490</item>
      <item>Financijska agencija, OIB 85821130368</item>
      <item>sudski registar</item>
    </izvorni_sadrzaj>
    <derivirana_varijabla naziv="DomainObject.Predmet.OstaliListFormatedOIB_1">
      <item>Mladen Mlinarević, OIB 28840866490</item>
      <item>Financijska agencija, OIB 85821130368</item>
      <item>sudski registar</item>
    </derivirana_varijabla>
  </DomainObject.Predmet.OstaliListFormatedOIB>
  <DomainObject.Predmet.OstaliListFormatedWithAdress>
    <izvorni_sadrzaj>
      <item>Mladen Mlinarević, Pirovec Gornji 33, 10000 Zagreb</item>
      <item>Financijska agencija, Ulica grada Vukovara 70, 10000 Zagreb</item>
      <item>sudski registar</item>
    </izvorni_sadrzaj>
    <derivirana_varijabla naziv="DomainObject.Predmet.OstaliListFormatedWithAdress_1">
      <item>Mladen Mlinarević, Pirovec Gornji 33, 10000 Zagreb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Mladen Mlinarević, OIB 28840866490, Pirovec Gornji 33, 10000 Zagreb</item>
      <item>Financijska agencija, OIB 85821130368, Ulica grada Vukovara 70, 10000 Zagreb</item>
      <item>sudski registar</item>
    </izvorni_sadrzaj>
    <derivirana_varijabla naziv="DomainObject.Predmet.OstaliListFormatedWithAdressOIB_1">
      <item>Mladen Mlinarević, OIB 28840866490, Pirovec Gornji 33, 10000 Zagreb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Mladen Mlinarević</item>
      <item>Financijska agencija</item>
      <item>sudski registar</item>
    </izvorni_sadrzaj>
    <derivirana_varijabla naziv="DomainObject.Predmet.OstaliListNazivFormated_1">
      <item>Mladen Mlinarević</item>
      <item>Financijska agencija</item>
      <item>sudski registar</item>
    </derivirana_varijabla>
  </DomainObject.Predmet.OstaliListNazivFormated>
  <DomainObject.Predmet.OstaliListNazivFormatedOIB>
    <izvorni_sadrzaj>
      <item>Mladen Mlinarević, OIB 28840866490</item>
      <item>Financijska agencija, OIB 85821130368</item>
      <item>sudski registar</item>
    </izvorni_sadrzaj>
    <derivirana_varijabla naziv="DomainObject.Predmet.OstaliListNazivFormatedOIB_1">
      <item>Mladen Mlinarević, OIB 28840866490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HB REAVIS Croatia d.o.o. i dr.</izvorni_sadrzaj>
    <derivirana_varijabla naziv="DomainObject.Predmet.StrankaIDrugi_1">HB REAVIS Croatia d.o.o. i dr.</derivirana_varijabla>
  </DomainObject.Predmet.StrankaIDrugi>
  <DomainObject.Predmet.ProtustrankaIDrugi>
    <izvorni_sadrzaj>HB REAVIS Croatia d.o.o.</izvorni_sadrzaj>
    <derivirana_varijabla naziv="DomainObject.Predmet.ProtustrankaIDrugi_1">HB REAVIS Croatia d.o.o.</derivirana_varijabla>
  </DomainObject.Predmet.ProtustrankaIDrugi>
  <DomainObject.Predmet.StrankaIDrugiAdressOIB>
    <izvorni_sadrzaj>HB REAVIS Croatia d.o.o., OIB 59237272955, Heinzelova 4/a, Zagreb i dr.</izvorni_sadrzaj>
    <derivirana_varijabla naziv="DomainObject.Predmet.StrankaIDrugiAdressOIB_1">HB REAVIS Croatia d.o.o., OIB 59237272955, Heinzelova 4/a, Zagreb i dr.</derivirana_varijabla>
  </DomainObject.Predmet.StrankaIDrugiAdressOIB>
  <DomainObject.Predmet.ProtustrankaIDrugiAdressOIB>
    <izvorni_sadrzaj>HB REAVIS Croatia d.o.o., OIB 59237272955, Heinzelova 4/a, Zagreb</izvorni_sadrzaj>
    <derivirana_varijabla naziv="DomainObject.Predmet.ProtustrankaIDrugiAdressOIB_1">HB REAVIS Croatia d.o.o., OIB 59237272955, Heinzelova 4/a,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 REAVIS Croatia d.o.o.</item>
      <item>HB REAVIS Croatia d.o.o.</item>
      <item>INŽENJERSKI BIRO d.d.</item>
      <item>Mladen Mlinarević</item>
      <item>Financijska agencija</item>
      <item>sudski registar</item>
    </izvorni_sadrzaj>
    <derivirana_varijabla naziv="DomainObject.Predmet.SudioniciListNaziv_1">
      <item>HB REAVIS Croatia d.o.o.</item>
      <item>HB REAVIS Croatia d.o.o.</item>
      <item>INŽENJERSKI BIRO d.d.</item>
      <item>Mladen Mlinarević</item>
      <item>Financijska agencija</item>
      <item>sudski registar</item>
    </derivirana_varijabla>
  </DomainObject.Predmet.SudioniciListNaziv>
  <DomainObject.Predmet.SudioniciListAdressOIB>
    <izvorni_sadrzaj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</izvorni_sadrzaj>
    <derivirana_varijabla naziv="DomainObject.Predmet.SudioniciListAdressOIB_1"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59237272955</item>
      <item>, OIB 59237272955</item>
      <item>, OIB null</item>
      <item>, OIB 28840866490</item>
      <item>, OIB 85821130368</item>
      <item>, OIB null</item>
    </izvorni_sadrzaj>
    <derivirana_varijabla naziv="DomainObject.Predmet.SudioniciListNazivOIB_1">
      <item>, OIB 59237272955</item>
      <item>, OIB 59237272955</item>
      <item>, OIB null</item>
      <item>, OIB 28840866490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61</properties:Words>
  <properties:Characters>330</properties:Characters>
  <properties:Lines>20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2016-02-26T12:49:00Z</dcterms:created>
  <dc:creator>nmarkovic</dc:creator>
  <cp:lastModifiedBy>Jadranka Zelić</cp:lastModifiedBy>
  <cp:lastPrinted>2016-02-26T14:22:00Z</cp:lastPrinted>
  <dcterms:modified xmlns:xsi="http://www.w3.org/2001/XMLSchema-instance" xsi:type="dcterms:W3CDTF">2016-02-26T14:24:00Z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