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6ea85" w14:paraId="d06ea8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708FA" w:rsidP="00C708FA" w:rsidR="00C708FA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St-324/2017-5.</w:t>
      </w:r>
    </w:p>
    <w:p w:rsidRDefault="00C708FA" w:rsidP="00C708FA" w:rsidR="00C708FA">
      <w:pPr>
        <w:rPr>
          <w:rFonts w:hAnsi="Arial" w:ascii="Arial"/>
        </w:rPr>
      </w:pPr>
    </w:p>
    <w:p w:rsidRDefault="00C708FA" w:rsidP="00C708FA" w:rsidR="00C708FA">
      <w:pPr>
        <w:jc w:val="center"/>
        <w:rPr>
          <w:rFonts w:hAnsi="Arial" w:ascii="Arial"/>
          <w:b/>
        </w:rPr>
      </w:pPr>
    </w:p>
    <w:p w:rsidRDefault="00C708FA" w:rsidP="00C708FA" w:rsidR="00C708F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C708FA" w:rsidP="00C708FA" w:rsidR="00C708FA">
      <w:pPr>
        <w:jc w:val="center"/>
        <w:rPr>
          <w:rFonts w:hAnsi="Arial" w:ascii="Arial"/>
          <w:b/>
        </w:rPr>
      </w:pPr>
    </w:p>
    <w:p w:rsidRDefault="00C708FA" w:rsidP="00C708FA" w:rsidR="00C708F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C708FA" w:rsidP="00C708FA" w:rsidR="00C708FA">
      <w:pPr>
        <w:jc w:val="both"/>
        <w:rPr>
          <w:rFonts w:hAnsi="Arial" w:ascii="Arial"/>
        </w:rPr>
      </w:pPr>
    </w:p>
    <w:p w:rsidRDefault="00C708FA" w:rsidP="00C708FA" w:rsidR="00C708F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Varaždin, </w:t>
      </w:r>
      <w:proofErr w:type="spellStart"/>
      <w:r>
        <w:rPr>
          <w:rFonts w:hAnsi="Arial" w:ascii="Arial"/>
        </w:rPr>
        <w:t>A.Cesarca</w:t>
      </w:r>
      <w:proofErr w:type="spellEnd"/>
      <w:r>
        <w:rPr>
          <w:rFonts w:hAnsi="Arial" w:ascii="Arial"/>
        </w:rPr>
        <w:t xml:space="preserve"> 2, za pokretanje stečajnog postupka nad dužnikom DELICIJA d.o.o. za trgovinu i usluge iz Čakovca, Kralja Tomislava 9, OIB 98679270261, dana 11. rujna 2017. godine</w:t>
      </w:r>
    </w:p>
    <w:p w:rsidRDefault="00C708FA" w:rsidP="00C708FA" w:rsidR="00C708FA">
      <w:pPr>
        <w:jc w:val="both"/>
        <w:rPr>
          <w:rFonts w:hAnsi="Arial" w:ascii="Arial"/>
        </w:rPr>
      </w:pPr>
    </w:p>
    <w:p w:rsidRDefault="00C708FA" w:rsidP="00C708FA" w:rsidR="00C708F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C708FA" w:rsidP="00C708FA" w:rsidR="00C708FA">
      <w:pPr>
        <w:jc w:val="center"/>
        <w:rPr>
          <w:rFonts w:hAnsi="Arial" w:ascii="Arial"/>
          <w:b/>
        </w:rPr>
      </w:pPr>
    </w:p>
    <w:p w:rsidRDefault="00C708FA" w:rsidP="00C708FA" w:rsidR="00C708FA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DELICIJA d.o.o. za trgovinu i usluge iz Čakovca, Kralja Tomislava 9, OIB 98679270261,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05 540-324-17. </w:t>
      </w:r>
    </w:p>
    <w:p w:rsidRDefault="00C708FA" w:rsidP="00C708FA" w:rsidR="00C708FA">
      <w:pPr>
        <w:ind w:left="720"/>
        <w:jc w:val="both"/>
        <w:rPr>
          <w:rFonts w:hAnsi="Arial" w:ascii="Arial"/>
          <w:szCs w:val="20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DELICIJA d.o.o. za trgovinu i usluge iz Čakovca, Kralja Tomislava 9, OIB 98679270261.</w:t>
      </w:r>
    </w:p>
    <w:p w:rsidRDefault="00C708FA" w:rsidP="00C708FA" w:rsidR="00C708FA">
      <w:pPr>
        <w:jc w:val="center"/>
        <w:rPr>
          <w:rFonts w:cs="Arial" w:hAnsi="Arial" w:ascii="Arial"/>
          <w:b/>
        </w:rPr>
      </w:pPr>
    </w:p>
    <w:p w:rsidRDefault="00C708FA" w:rsidP="00C708FA" w:rsidR="00C708FA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C708FA" w:rsidP="00C708FA" w:rsidR="00C708FA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Varaždin, predložila je otvaranje stečajnog postupka nad dužnikom na temelju čl.444.st.2. Stečajnog zakona. U svom prijedlogu ističe da na dan 01.09.2015. godine dužnik u Očevidniku </w:t>
      </w:r>
      <w:r>
        <w:rPr>
          <w:rFonts w:hAnsi="Arial" w:ascii="Arial"/>
        </w:rPr>
        <w:lastRenderedPageBreak/>
        <w:t>redoslijeda osnova za plaćanje ima evidentirane neizvršene osnove za plaćanje u ukupnom iznosu od 2.022,85 kuna, u neprekinutom razdoblju od 261 dana, te da ima jednog zaposlenog  djelatnika, dok drugih podataka o imovini dužnika FINA nema. 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C708FA" w:rsidP="00C708FA" w:rsidR="00C708FA">
      <w:pPr>
        <w:jc w:val="both"/>
        <w:rPr>
          <w:rFonts w:hAnsi="Arial" w:ascii="Arial"/>
        </w:rPr>
      </w:pPr>
      <w:r>
        <w:rPr>
          <w:rFonts w:hAnsi="Arial" w:ascii="Arial"/>
        </w:rPr>
        <w:tab/>
        <w:t>Zakonski zastupnik dužnika u ostavljenom roku nije dostavio sudu pisano izvješće o financijsko gospodarskom stanju dužnika sukladno nalogu suda.</w:t>
      </w:r>
    </w:p>
    <w:p w:rsidRDefault="00C708FA" w:rsidP="00C708FA" w:rsidR="00C708F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261 dana u ukupnom iznosu od  2.022,85 kuna, koji podatak zakonski zastupnik dužnika nije osporio, sud utvrđuje da je ispunjen razlog nesposobnosti za plaćanje, propisan čl.6.st.2.Stečajnog zakona.</w:t>
      </w:r>
    </w:p>
    <w:p w:rsidRDefault="00C708FA" w:rsidP="00C708FA" w:rsidR="00C708F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zatražene podatke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C708FA" w:rsidP="00C708FA" w:rsidR="00C708F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C708FA" w:rsidP="00C708FA" w:rsidR="00C708FA">
      <w:pPr>
        <w:jc w:val="both"/>
        <w:rPr>
          <w:rFonts w:hAnsi="Arial" w:ascii="Arial"/>
        </w:rPr>
      </w:pPr>
    </w:p>
    <w:p w:rsidRDefault="00C708FA" w:rsidP="00C708FA" w:rsidR="00C708F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11. rujna 2017. godine</w:t>
      </w:r>
    </w:p>
    <w:p w:rsidRDefault="00C708FA" w:rsidP="00C708FA" w:rsidR="00C708F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C708FA" w:rsidP="00C708FA" w:rsidR="00C708F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C708FA" w:rsidP="00C708FA" w:rsidR="00C708FA">
      <w:pPr>
        <w:ind w:firstLine="720"/>
        <w:jc w:val="both"/>
        <w:rPr>
          <w:rFonts w:hAnsi="Arial" w:ascii="Arial"/>
        </w:rPr>
      </w:pPr>
    </w:p>
    <w:p w:rsidRDefault="00C708FA" w:rsidP="00C708FA" w:rsidR="00C708F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C708FA" w:rsidP="00C708FA" w:rsidR="00C708FA">
      <w:pPr>
        <w:jc w:val="both"/>
        <w:rPr>
          <w:rFonts w:hAnsi="Arial" w:ascii="Arial"/>
        </w:rPr>
      </w:pPr>
    </w:p>
    <w:p w:rsidRDefault="00C708FA" w:rsidP="00C708FA" w:rsidR="00C708FA">
      <w:pPr>
        <w:jc w:val="both"/>
        <w:rPr>
          <w:rFonts w:hAnsi="Arial" w:ascii="Arial"/>
        </w:rPr>
      </w:pPr>
    </w:p>
    <w:p w:rsidRDefault="00C708FA" w:rsidP="00C708FA" w:rsidR="00C708FA">
      <w:pPr>
        <w:jc w:val="both"/>
        <w:rPr>
          <w:rFonts w:hAnsi="Arial" w:ascii="Arial"/>
        </w:rPr>
      </w:pPr>
      <w:bookmarkStart w:name="_GoBack" w:id="0"/>
      <w:bookmarkEnd w:id="0"/>
    </w:p>
    <w:p w:rsidRDefault="00C708FA" w:rsidP="00C708FA" w:rsidR="00C708FA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C708FA" w:rsidP="00C708FA" w:rsidR="00C708F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Varaždin putem e-oglasne ploče suda </w:t>
      </w:r>
    </w:p>
    <w:p w:rsidRDefault="00C708FA" w:rsidP="00C708FA" w:rsidR="00C708F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C708FA" w:rsidP="00C708FA" w:rsidR="00C708F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 i putem pošte</w:t>
      </w:r>
    </w:p>
    <w:p w:rsidRDefault="00C708FA" w:rsidP="00C708FA" w:rsidR="00C708F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C708FA" w:rsidP="00C708FA" w:rsidR="00C708FA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C708FA" w:rsidP="00C708FA" w:rsidR="00C708FA">
      <w:pPr>
        <w:jc w:val="both"/>
        <w:rPr>
          <w:rFonts w:hAnsi="Arial" w:ascii="Arial"/>
        </w:rPr>
      </w:pPr>
      <w:r>
        <w:rPr>
          <w:rFonts w:hAnsi="Arial" w:ascii="Arial"/>
        </w:rPr>
        <w:t>Bj.11.09.2017.g.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8FA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242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St-324/2017-5</izvorni_sadrzaj>
    <derivirana_varijabla naziv="DomainObject.Oznaka_1">St-324/2017-5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St-324/2017</izvorni_sadrzaj>
    <derivirana_varijabla naziv="DomainObject.Predmet.OznakaBroj_1">St-324/2017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DELICIJA društvo s ograničenom odgovornošću za trgovinu i usluge zastupanog po punomoćniku Šerif Ramadani</izvorni_sadrzaj>
    <derivirana_varijabla naziv="DomainObject.Predmet.ProtustrankaFormated_1">  DELICIJA društvo s ograničenom odgovornošću za trgovinu i usluge zastupanog po punomoćniku Šerif Ramadani</derivirana_varijabla>
  </DomainObject.Predmet.ProtustrankaFormated>
  <DomainObject.Predmet.ProtustrankaFormatedOIB>
    <izvorni_sadrzaj>  DELICIJA društvo s ograničenom odgovornošću za trgovinu i usluge, OIB 98678270261 zastupanog po punomoćniku Šerif Ramadani</izvorni_sadrzaj>
    <derivirana_varijabla naziv="DomainObject.Predmet.ProtustrankaFormatedOIB_1">  DELICIJA društvo s ograničenom odgovornošću za trgovinu i usluge, OIB 98678270261 zastupanog po punomoćniku Šerif Ramadani</derivirana_varijabla>
  </DomainObject.Predmet.ProtustrankaFormatedOIB>
  <DomainObject.Predmet.ProtustrankaFormatedWithAdress>
    <izvorni_sadrzaj> DELICIJA društvo s ograničenom odgovornošću za trgovinu i usluge, Kralja Tomislava 9, 40000 Čakovec zastupanog po punomoćniku Šerif Ramadani</izvorni_sadrzaj>
    <derivirana_varijabla naziv="DomainObject.Predmet.ProtustrankaFormatedWithAdress_1"> DELICIJA društvo s ograničenom odgovornošću za trgovinu i usluge, Kralja Tomislava 9, 40000 Čakovec zastupanog po punomoćniku Šerif Ramadani</derivirana_varijabla>
  </DomainObject.Predmet.ProtustrankaFormatedWithAdress>
  <DomainObject.Predmet.ProtustrankaFormatedWithAdressOIB>
    <izvorni_sadrzaj> DELICIJA društvo s ograničenom odgovornošću za trgovinu i usluge, OIB 98678270261, Kralja Tomislava 9, 40000 Čakovec zastupanog po punomoćniku Šerif Ramadani</izvorni_sadrzaj>
    <derivirana_varijabla naziv="DomainObject.Predmet.ProtustrankaFormatedWithAdressOIB_1"> DELICIJA društvo s ograničenom odgovornošću za trgovinu i usluge, OIB 98678270261, Kralja Tomislava 9, 40000 Čakovec zastupanog po punomoćniku Šerif Ramadani</derivirana_varijabla>
  </DomainObject.Predmet.ProtustrankaFormatedWithAdressOIB>
  <DomainObject.Predmet.ProtustrankaWithAdress>
    <izvorni_sadrzaj>DELICIJA društvo s ograničenom odgovornošću za trgovinu i usluge Kralja Tomislava 9, 40000 Čakovec</izvorni_sadrzaj>
    <derivirana_varijabla naziv="DomainObject.Predmet.ProtustrankaWithAdress_1">DELICIJA društvo s ograničenom odgovornošću za trgovinu i usluge Kralja Tomislava 9, 40000 Čakovec</derivirana_varijabla>
  </DomainObject.Predmet.ProtustrankaWithAdress>
  <DomainObject.Predmet.ProtustrankaWithAdressOIB>
    <izvorni_sadrzaj>DELICIJA društvo s ograničenom odgovornošću za trgovinu i usluge, OIB 98678270261, Kralja Tomislava 9, 40000 Čakovec</izvorni_sadrzaj>
    <derivirana_varijabla naziv="DomainObject.Predmet.ProtustrankaWithAdressOIB_1">DELICIJA društvo s ograničenom odgovornošću za trgovinu i usluge, OIB 98678270261, Kralja Tomislava 9, 40000 Čakovec</derivirana_varijabla>
  </DomainObject.Predmet.ProtustrankaWithAdressOIB>
  <DomainObject.Predmet.ProtustrankaNazivFormated>
    <izvorni_sadrzaj>DELICIJA društvo s ograničenom odgovornošću za trgovinu i usluge</izvorni_sadrzaj>
    <derivirana_varijabla naziv="DomainObject.Predmet.ProtustrankaNazivFormated_1">DELICIJA društvo s ograničenom odgovornošću za trgovinu i usluge</derivirana_varijabla>
  </DomainObject.Predmet.ProtustrankaNazivFormated>
  <DomainObject.Predmet.ProtustrankaNazivFormatedOIB>
    <izvorni_sadrzaj>DELICIJA društvo s ograničenom odgovornošću za trgovinu i usluge, OIB 98678270261</izvorni_sadrzaj>
    <derivirana_varijabla naziv="DomainObject.Predmet.ProtustrankaNazivFormatedOIB_1">DELICIJA društvo s ograničenom odgovornošću za trgovinu i usluge, OIB 98678270261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DELICIJA društvo s ograničenom odgovornošću za trgovinu i usluge zastupanog po punomoćniku Šerif Ramadani</item>
    </izvorni_sadrzaj>
    <derivirana_varijabla naziv="DomainObject.Predmet.ProtuStrankaListFormated_1">
      <item>DELICIJA društvo s ograničenom odgovornošću za trgovinu i usluge zastupanog po punomoćniku Šerif Ramadani</item>
    </derivirana_varijabla>
  </DomainObject.Predmet.ProtuStrankaListFormated>
  <DomainObject.Predmet.ProtuStrankaListFormatedOIB>
    <izvorni_sadrzaj>
      <item>DELICIJA društvo s ograničenom odgovornošću za trgovinu i usluge, OIB 98678270261 zastupanog po punomoćniku Šerif Ramadani</item>
    </izvorni_sadrzaj>
    <derivirana_varijabla naziv="DomainObject.Predmet.ProtuStrankaListFormatedOIB_1">
      <item>DELICIJA društvo s ograničenom odgovornošću za trgovinu i usluge, OIB 98678270261 zastupanog po punomoćniku Šerif Ramadani</item>
    </derivirana_varijabla>
  </DomainObject.Predmet.ProtuStrankaListFormatedOIB>
  <DomainObject.Predmet.ProtuStrankaListFormatedWithAdress>
    <izvorni_sadrzaj>
      <item>DELICIJA društvo s ograničenom odgovornošću za trgovinu i usluge, Kralja Tomislava 9, 40000 Čakovec zastupanog po punomoćniku Šerif Ramadani</item>
    </izvorni_sadrzaj>
    <derivirana_varijabla naziv="DomainObject.Predmet.ProtuStrankaListFormatedWithAdress_1">
      <item>DELICIJA društvo s ograničenom odgovornošću za trgovinu i usluge, Kralja Tomislava 9, 40000 Čakovec zastupanog po punomoćniku Šerif Ramadani</item>
    </derivirana_varijabla>
  </DomainObject.Predmet.ProtuStrankaListFormatedWithAdress>
  <DomainObject.Predmet.ProtuStrankaListFormatedWithAdressOIB>
    <izvorni_sadrzaj>
      <item>DELICIJA društvo s ograničenom odgovornošću za trgovinu i usluge, OIB 98678270261, Kralja Tomislava 9, 40000 Čakovec zastupanog po punomoćniku Šerif Ramadani</item>
    </izvorni_sadrzaj>
    <derivirana_varijabla naziv="DomainObject.Predmet.ProtuStrankaListFormatedWithAdressOIB_1">
      <item>DELICIJA društvo s ograničenom odgovornošću za trgovinu i usluge, OIB 98678270261, Kralja Tomislava 9, 40000 Čakovec zastupanog po punomoćniku Šerif Ramadani</item>
    </derivirana_varijabla>
  </DomainObject.Predmet.ProtuStrankaListFormatedWithAdressOIB>
  <DomainObject.Predmet.ProtuStrankaListNazivFormated>
    <izvorni_sadrzaj>
      <item>DELICIJA društvo s ograničenom odgovornošću za trgovinu i usluge</item>
    </izvorni_sadrzaj>
    <derivirana_varijabla naziv="DomainObject.Predmet.ProtuStrankaListNazivFormated_1">
      <item>DELICIJA društvo s ograničenom odgovornošću za trgovinu i usluge</item>
    </derivirana_varijabla>
  </DomainObject.Predmet.ProtuStrankaListNazivFormated>
  <DomainObject.Predmet.ProtuStrankaListNazivFormatedOIB>
    <izvorni_sadrzaj>
      <item>DELICIJA društvo s ograničenom odgovornošću za trgovinu i usluge, OIB 98678270261</item>
    </izvorni_sadrzaj>
    <derivirana_varijabla naziv="DomainObject.Predmet.ProtuStrankaListNazivFormatedOIB_1">
      <item>DELICIJA društvo s ograničenom odgovornošću za trgovinu i usluge, OIB 98678270261</item>
    </derivirana_varijabla>
  </DomainObject.Predmet.ProtuStrankaListNazivFormatedOIB>
  <DomainObject.Predmet.OstaliListFormated>
    <izvorni_sadrzaj>
      <item>sudski registar</item>
      <item>Šerif Ramadani punomoćnik sudionika u postupku DELICIJA društvo s ograničenom odgovornošću za trgovinu i usluge</item>
    </izvorni_sadrzaj>
    <derivirana_varijabla naziv="DomainObject.Predmet.OstaliListFormated_1">
      <item>sudski registar</item>
      <item>Šerif Ramadani punomoćnik sudionika u postupku DELICIJA društvo s ograničenom odgovornošću za trgovinu i usluge</item>
    </derivirana_varijabla>
  </DomainObject.Predmet.OstaliListFormated>
  <DomainObject.Predmet.OstaliListFormatedOIB>
    <izvorni_sadrzaj>
      <item>sudski registar</item>
      <item>Šerif Ramadani punomoćnik sudionika u postupku DELICIJA društvo s ograničenom odgovornošću za trgovinu i usluge</item>
    </izvorni_sadrzaj>
    <derivirana_varijabla naziv="DomainObject.Predmet.OstaliListFormatedOIB_1">
      <item>sudski registar</item>
      <item>Šerif Ramadani punomoćnik sudionika u postupku DELICIJA društvo s ograničenom odgovornošću za trgovinu i usluge</item>
    </derivirana_varijabla>
  </DomainObject.Predmet.OstaliListFormatedOIB>
  <DomainObject.Predmet.OstaliListFormatedWithAdress>
    <izvorni_sadrzaj>
      <item>sudski registar</item>
      <item>Šerif Ramadani, dr.Ante Starčevića 59., 40000 Čakovec punomoćnik sudionika u postupku DELICIJA društvo s ograničenom odgovornošću za trgovinu i usluge</item>
    </izvorni_sadrzaj>
    <derivirana_varijabla naziv="DomainObject.Predmet.OstaliListFormatedWithAdress_1">
      <item>sudski registar</item>
      <item>Šerif Ramadani, dr.Ante Starčevića 59., 40000 Čakovec punomoćnik sudionika u postupku DELICIJA društvo s ograničenom odgovornošću za trgovinu i usluge</item>
    </derivirana_varijabla>
  </DomainObject.Predmet.OstaliListFormatedWithAdress>
  <DomainObject.Predmet.OstaliListFormatedWithAdressOIB>
    <izvorni_sadrzaj>
      <item>sudski registar</item>
      <item>Šerif Ramadani, dr.Ante Starčevića 59., 40000 Čakovec punomoćnik sudionika u postupku DELICIJA društvo s ograničenom odgovornošću za trgovinu i usluge</item>
    </izvorni_sadrzaj>
    <derivirana_varijabla naziv="DomainObject.Predmet.OstaliListFormatedWithAdressOIB_1">
      <item>sudski registar</item>
      <item>Šerif Ramadani, dr.Ante Starčevića 59., 40000 Čakovec punomoćnik sudionika u postupku DELICIJA društvo s ograničenom odgovornošću za trgovinu i usluge</item>
    </derivirana_varijabla>
  </DomainObject.Predmet.OstaliListFormatedWithAdressOIB>
  <DomainObject.Predmet.OstaliListNazivFormated>
    <izvorni_sadrzaj>
      <item>sudski registar</item>
      <item>Šerif Ramadani</item>
    </izvorni_sadrzaj>
    <derivirana_varijabla naziv="DomainObject.Predmet.OstaliListNazivFormated_1">
      <item>sudski registar</item>
      <item>Šerif Ramadani</item>
    </derivirana_varijabla>
  </DomainObject.Predmet.OstaliListNazivFormated>
  <DomainObject.Predmet.OstaliListNazivFormatedOIB>
    <izvorni_sadrzaj>
      <item>sudski registar</item>
      <item>Šerif Ramadani</item>
    </izvorni_sadrzaj>
    <derivirana_varijabla naziv="DomainObject.Predmet.OstaliListNazivFormatedOIB_1">
      <item>sudski registar</item>
      <item>Šerif Ramadani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St-324/2017-5</izvorni_sadrzaj>
    <derivirana_varijabla naziv="DomainObject.PoslovniBrojDokumenta_1">St-324/2017-5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DELICIJA društvo s ograničenom odgovornošću za trgovinu i usluge</izvorni_sadrzaj>
    <derivirana_varijabla naziv="DomainObject.Predmet.ProtustrankaIDrugi_1">DELICIJA društvo s ograničenom odgovornošću za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DELICIJA društvo s ograničenom odgovornošću za trgovinu i usluge, OIB 98678270261, Kralja Tomislava 9, 40000 Čakovec</izvorni_sadrzaj>
    <derivirana_varijabla naziv="DomainObject.Predmet.ProtustrankaIDrugiAdressOIB_1">DELICIJA društvo s ograničenom odgovornošću za trgovinu i usluge, OIB 98678270261, Kralja Tomislava 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DELICIJA društvo s ograničenom odgovornošću za trgovinu i usluge</item>
      <item>Financijska agencija, RC ZAGREB, Podružnica VARAŽDIN</item>
      <item>sudski registar</item>
      <item>Šerif Ramadani</item>
    </izvorni_sadrzaj>
    <derivirana_varijabla naziv="DomainObject.Predmet.SudioniciListNaziv_1">
      <item>DELICIJA društvo s ograničenom odgovornošću za trgovinu i usluge</item>
      <item>Financijska agencija, RC ZAGREB, Podružnica VARAŽDIN</item>
      <item>sudski registar</item>
      <item>Šerif Ramadani</item>
    </derivirana_varijabla>
  </DomainObject.Predmet.SudioniciListNaziv>
  <DomainObject.Predmet.SudioniciListAdressOIB>
    <izvorni_sadrzaj>
      <item>DELICIJA društvo s ograničenom odgovornošću za trgovinu i usluge, OIB 98678270261, Kralja Tomislava 9,40000 Čakovec</item>
      <item>Financijska agencija, RC ZAGREB, Podružnica VARAŽDIN, OIB 85821130368, A. Cesarca 2,42000 Varaždin</item>
      <item>sudski registar</item>
      <item>Šerif Ramadani, dr.Ante Starčevića 59.,40000 Čakovec</item>
    </izvorni_sadrzaj>
    <derivirana_varijabla naziv="DomainObject.Predmet.SudioniciListAdressOIB_1">
      <item>DELICIJA društvo s ograničenom odgovornošću za trgovinu i usluge, OIB 98678270261, Kralja Tomislava 9,40000 Čakovec</item>
      <item>Financijska agencija, RC ZAGREB, Podružnica VARAŽDIN, OIB 85821130368, A. Cesarca 2,42000 Varaždin</item>
      <item>sudski registar</item>
      <item>Šerif Ramadani, dr.Ante Starčevića 59.,40000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BBF03A-44E7-4AE8-840B-D332C94452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649</properties:Words>
  <properties:Characters>3732</properties:Characters>
  <properties:Lines>85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2017-09-11T11:26:00Z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St-324/2017-5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