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1547" w14:paraId="9251547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7C5055">
        <w:rPr>
          <w:rFonts w:cs="Times New Roman" w:hAnsi="Times New Roman" w:ascii="Times New Roman"/>
          <w:sz w:val="24"/>
        </w:rPr>
        <w:t>2275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70742" w:rsidP="00470742" w:rsidR="00470742" w:rsidRPr="00470742">
      <w:pPr>
        <w:ind w:firstLine="720"/>
        <w:jc w:val="both"/>
        <w:rPr>
          <w:sz w:val="24"/>
          <w:szCs w:val="24"/>
        </w:rPr>
      </w:pPr>
      <w:r w:rsidRPr="00470742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470742">
        <w:rPr>
          <w:sz w:val="24"/>
          <w:szCs w:val="24"/>
        </w:rPr>
        <w:t>85821130368</w:t>
      </w:r>
      <w:r w:rsidRPr="00470742">
        <w:rPr>
          <w:sz w:val="24"/>
          <w:szCs w:val="24"/>
          <w:lang w:val="pt-BR"/>
        </w:rPr>
        <w:t xml:space="preserve">, za otvaranje stečajnog postupka nad dužnikom VIV SISTEMI TRGOVINA d.o.o., OIB: 19880777373, Zagreb, Lanište 32, dana 05. lipnja 2017. 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9E7794">
        <w:rPr>
          <w:sz w:val="24"/>
        </w:rPr>
        <w:t xml:space="preserve"> </w:t>
      </w:r>
      <w:r w:rsidR="007C5055">
        <w:rPr>
          <w:sz w:val="24"/>
        </w:rPr>
        <w:t xml:space="preserve">Karoly Gyorgy Sorecz </w:t>
      </w:r>
      <w:r w:rsidR="00667C76" w:rsidRPr="00667C76">
        <w:rPr>
          <w:sz w:val="24"/>
        </w:rPr>
        <w:t xml:space="preserve">OIB: </w:t>
      </w:r>
      <w:r w:rsidR="00E21185">
        <w:rPr>
          <w:sz w:val="24"/>
        </w:rPr>
        <w:t xml:space="preserve">30737241732 iz Mađarske, 2750 Kiskoros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E21185">
        <w:rPr>
          <w:sz w:val="24"/>
          <w:szCs w:val="24"/>
        </w:rPr>
        <w:t>-2275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470742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470742" w:rsidRPr="00470742">
        <w:rPr>
          <w:sz w:val="24"/>
          <w:szCs w:val="24"/>
          <w:lang w:val="pt-BR"/>
        </w:rPr>
        <w:t>VIV SISTEMI TRGOVINA d.o.o., OIB: 19880777373, Zagreb, Lanište 32</w:t>
      </w:r>
      <w:r w:rsidR="00470742">
        <w:rPr>
          <w:sz w:val="24"/>
          <w:szCs w:val="24"/>
          <w:lang w:val="pt-BR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E21185">
        <w:rPr>
          <w:sz w:val="24"/>
          <w:szCs w:val="24"/>
        </w:rPr>
        <w:t>975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E21185">
        <w:rPr>
          <w:sz w:val="24"/>
          <w:szCs w:val="24"/>
        </w:rPr>
        <w:t>975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03400E">
        <w:rPr>
          <w:sz w:val="24"/>
        </w:rPr>
        <w:t>1843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470742">
        <w:rPr>
          <w:sz w:val="24"/>
        </w:rPr>
        <w:t xml:space="preserve"> 05. lipnja </w:t>
      </w:r>
      <w:r w:rsidR="00543364">
        <w:rPr>
          <w:sz w:val="24"/>
        </w:rPr>
        <w:t xml:space="preserve">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767273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767273" w:rsidP="00445BA5" w:rsidR="00767273" w:rsidRPr="00767273">
      <w:pPr>
        <w:jc w:val="right"/>
        <w:rPr>
          <w:sz w:val="24"/>
          <w:szCs w:val="24"/>
        </w:rPr>
      </w:pPr>
      <w:r w:rsidRPr="00767273">
        <w:rPr>
          <w:sz w:val="24"/>
          <w:szCs w:val="24"/>
        </w:rPr>
        <w:t>Za točnost otpravka-</w:t>
      </w:r>
    </w:p>
    <w:p w:rsidRDefault="00767273" w:rsidP="00445BA5" w:rsidR="00767273" w:rsidRPr="00767273">
      <w:pPr>
        <w:jc w:val="right"/>
        <w:rPr>
          <w:sz w:val="24"/>
          <w:szCs w:val="24"/>
        </w:rPr>
      </w:pPr>
      <w:r w:rsidRPr="00767273">
        <w:rPr>
          <w:sz w:val="24"/>
          <w:szCs w:val="24"/>
        </w:rPr>
        <w:t>ovlašteni službenik</w:t>
      </w:r>
    </w:p>
    <w:p w:rsidRDefault="00767273" w:rsidP="00445BA5" w:rsidR="00767273" w:rsidRPr="00767273">
      <w:pPr>
        <w:jc w:val="right"/>
        <w:rPr>
          <w:sz w:val="24"/>
          <w:szCs w:val="24"/>
        </w:rPr>
      </w:pPr>
      <w:r w:rsidRPr="00767273">
        <w:rPr>
          <w:sz w:val="24"/>
          <w:szCs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6727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7C5055">
      <w:rPr>
        <w:sz w:val="24"/>
        <w:szCs w:val="24"/>
      </w:rPr>
      <w:t>275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400E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55CD9"/>
    <w:rsid w:val="00161012"/>
    <w:rsid w:val="001747B2"/>
    <w:rsid w:val="00175C02"/>
    <w:rsid w:val="00181F38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0742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67273"/>
    <w:rsid w:val="00772DC7"/>
    <w:rsid w:val="00793CFC"/>
    <w:rsid w:val="007A03BE"/>
    <w:rsid w:val="007C5055"/>
    <w:rsid w:val="007E15FF"/>
    <w:rsid w:val="007F6CCD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34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632E1"/>
    <w:rsid w:val="00F65CAA"/>
    <w:rsid w:val="00F705E6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67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2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273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2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2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67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2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273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2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2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St-2275/2016</izvorni_sadrzaj>
    <derivirana_varijabla naziv="DomainObject.Predmet.OznakaBroj_1">St-2275/2016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 SISTEMI TRGOVINA d.o.o. za trgovinu i usluge zastupanog po punomoćniku Károly György Sorecz</izvorni_sadrzaj>
    <derivirana_varijabla naziv="DomainObject.Predmet.ProtustrankaFormated_1">  VIV SISTEMI TRGOVINA d.o.o. za trgovinu i usluge zastupanog po punomoćniku Károly György Sorecz</derivirana_varijabla>
  </DomainObject.Predmet.ProtustrankaFormated>
  <DomainObject.Predmet.ProtustrankaFormatedOIB>
    <izvorni_sadrzaj>  VIV SISTEMI TRGOVINA d.o.o. za trgovinu i usluge, OIB 19880777373 zastupanog po punomoćniku Károly György Sorecz</izvorni_sadrzaj>
    <derivirana_varijabla naziv="DomainObject.Predmet.ProtustrankaFormatedOIB_1">  VIV SISTEMI TRGOVINA d.o.o. za trgovinu i usluge, OIB 19880777373 zastupanog po punomoćniku Károly György Sorecz</derivirana_varijabla>
  </DomainObject.Predmet.ProtustrankaFormatedOIB>
  <DomainObject.Predmet.ProtustrankaFormatedWithAdress>
    <izvorni_sadrzaj> VIV SISTEMI TRGOVINA d.o.o. za trgovinu i usluge, Lanište 32, 10000 Zagreb zastupanog po punomoćniku Károly György Sorecz</izvorni_sadrzaj>
    <derivirana_varijabla naziv="DomainObject.Predmet.ProtustrankaFormatedWithAdress_1"> VIV SISTEMI TRGOVINA d.o.o. za trgovinu i usluge, Lanište 32, 10000 Zagreb zastupanog po punomoćniku Károly György Sorecz</derivirana_varijabla>
  </DomainObject.Predmet.ProtustrankaFormatedWithAdress>
  <DomainObject.Predmet.ProtustrankaFormatedWithAdressOIB>
    <izvorni_sadrzaj> VIV SISTEMI TRGOVINA d.o.o. za trgovinu i usluge, OIB 19880777373, Lanište 32, 10000 Zagreb zastupanog po punomoćniku Károly György Sorecz</izvorni_sadrzaj>
    <derivirana_varijabla naziv="DomainObject.Predmet.ProtustrankaFormatedWithAdressOIB_1"> VIV SISTEMI TRGOVINA d.o.o. za trgovinu i usluge, OIB 19880777373, Lanište 32, 10000 Zagreb zastupanog po punomoćniku Károly György Sorecz</derivirana_varijabla>
  </DomainObject.Predmet.ProtustrankaFormatedWithAdressOIB>
  <DomainObject.Predmet.ProtustrankaWithAdress>
    <izvorni_sadrzaj>VIV SISTEMI TRGOVINA d.o.o. za trgovinu i usluge Lanište 32, 10000 Zagreb</izvorni_sadrzaj>
    <derivirana_varijabla naziv="DomainObject.Predmet.ProtustrankaWithAdress_1">VIV SISTEMI TRGOVINA d.o.o. za trgovinu i usluge Lanište 32, 10000 Zagreb</derivirana_varijabla>
  </DomainObject.Predmet.ProtustrankaWithAdress>
  <DomainObject.Predmet.ProtustrankaWithAdressOIB>
    <izvorni_sadrzaj>VIV SISTEMI TRGOVINA d.o.o. za trgovinu i usluge, OIB 19880777373, Lanište 32, 10000 Zagreb</izvorni_sadrzaj>
    <derivirana_varijabla naziv="DomainObject.Predmet.ProtustrankaWithAdressOIB_1">VIV SISTEMI TRGOVINA d.o.o. za trgovinu i usluge, OIB 19880777373, Lanište 32, 10000 Zagreb</derivirana_varijabla>
  </DomainObject.Predmet.ProtustrankaWithAdressOIB>
  <DomainObject.Predmet.ProtustrankaNazivFormated>
    <izvorni_sadrzaj>VIV SISTEMI TRGOVINA d.o.o. za trgovinu i usluge</izvorni_sadrzaj>
    <derivirana_varijabla naziv="DomainObject.Predmet.ProtustrankaNazivFormated_1">VIV SISTEMI TRGOVINA d.o.o. za trgovinu i usluge</derivirana_varijabla>
  </DomainObject.Predmet.ProtustrankaNazivFormated>
  <DomainObject.Predmet.ProtustrankaNazivFormatedOIB>
    <izvorni_sadrzaj>VIV SISTEMI TRGOVINA d.o.o. za trgovinu i usluge, OIB 19880777373</izvorni_sadrzaj>
    <derivirana_varijabla naziv="DomainObject.Predmet.ProtustrankaNazivFormatedOIB_1">VIV SISTEMI TRGOVINA d.o.o. za trgovinu i usluge, OIB 19880777373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SISTEMI TRGOVINA d.o.o. za trgovinu i usluge zastupanog po punomoćniku Károly György Sorecz</item>
    </izvorni_sadrzaj>
    <derivirana_varijabla naziv="DomainObject.Predmet.ProtuStrankaListFormated_1">
      <item>VIV SISTEMI TRGOVINA d.o.o. za trgovinu i usluge zastupanog po punomoćniku Károly György Sorecz</item>
    </derivirana_varijabla>
  </DomainObject.Predmet.ProtuStrankaListFormated>
  <DomainObject.Predmet.ProtuStrankaListFormatedOIB>
    <izvorni_sadrzaj>
      <item>VIV SISTEMI TRGOVINA d.o.o. za trgovinu i usluge, OIB 19880777373 zastupanog po punomoćniku Károly György Sorecz</item>
    </izvorni_sadrzaj>
    <derivirana_varijabla naziv="DomainObject.Predmet.ProtuStrankaListFormatedOIB_1">
      <item>VIV SISTEMI TRGOVINA d.o.o. za trgovinu i usluge, OIB 19880777373 zastupanog po punomoćniku Károly György Sorecz</item>
    </derivirana_varijabla>
  </DomainObject.Predmet.ProtuStrankaListFormatedOIB>
  <DomainObject.Predmet.ProtuStrankaListFormatedWithAdress>
    <izvorni_sadrzaj>
      <item>VIV SISTEMI TRGOVINA d.o.o. za trgovinu i usluge, Lanište 32, 10000 Zagreb zastupanog po punomoćniku Károly György Sorecz</item>
    </izvorni_sadrzaj>
    <derivirana_varijabla naziv="DomainObject.Predmet.ProtuStrankaListFormatedWithAdress_1">
      <item>VIV SISTEMI TRGOVINA d.o.o. za trgovinu i usluge, Lanište 32, 10000 Zagreb zastupanog po punomoćniku Károly György Sorecz</item>
    </derivirana_varijabla>
  </DomainObject.Predmet.ProtuStrankaListFormatedWithAdress>
  <DomainObject.Predmet.ProtuStrankaListFormatedWithAdressOIB>
    <izvorni_sadrzaj>
      <item>VIV SISTEMI TRGOVINA d.o.o. za trgovinu i usluge, OIB 19880777373, Lanište 32, 10000 Zagreb zastupanog po punomoćniku Károly György Sorecz</item>
    </izvorni_sadrzaj>
    <derivirana_varijabla naziv="DomainObject.Predmet.ProtuStrankaListFormatedWithAdressOIB_1">
      <item>VIV SISTEMI TRGOVINA d.o.o. za trgovinu i usluge, OIB 19880777373, Lanište 32, 10000 Zagreb zastupanog po punomoćniku Károly György Sorecz</item>
    </derivirana_varijabla>
  </DomainObject.Predmet.ProtuStrankaListFormatedWithAdressOIB>
  <DomainObject.Predmet.ProtuStrankaListNazivFormated>
    <izvorni_sadrzaj>
      <item>VIV SISTEMI TRGOVINA d.o.o. za trgovinu i usluge</item>
    </izvorni_sadrzaj>
    <derivirana_varijabla naziv="DomainObject.Predmet.ProtuStrankaListNazivFormated_1">
      <item>VIV SISTEMI TRGOVINA d.o.o. za trgovinu i usluge</item>
    </derivirana_varijabla>
  </DomainObject.Predmet.ProtuStrankaListNazivFormated>
  <DomainObject.Predmet.ProtuStrankaListNazivFormatedOIB>
    <izvorni_sadrzaj>
      <item>VIV SISTEMI TRGOVINA d.o.o. za trgovinu i usluge, OIB 19880777373</item>
    </izvorni_sadrzaj>
    <derivirana_varijabla naziv="DomainObject.Predmet.ProtuStrankaListNazivFormatedOIB_1">
      <item>VIV SISTEMI TRGOVINA d.o.o. za trgovinu i usluge, OIB 19880777373</item>
    </derivirana_varijabla>
  </DomainObject.Predmet.ProtuStrankaListNazivFormatedOIB>
  <DomainObject.Predmet.OstaliListFormated>
    <izvorni_sadrzaj>
      <item>Károly György Sorecz punomoćnik sudionika u postupku VIV SISTEMI TRGOVINA d.o.o. za trgovinu i usluge</item>
    </izvorni_sadrzaj>
    <derivirana_varijabla naziv="DomainObject.Predmet.OstaliListFormated_1">
      <item>Károly György Sorecz punomoćnik sudionika u postupku VIV SISTEMI TRGOVINA d.o.o. za trgovinu i usluge</item>
    </derivirana_varijabla>
  </DomainObject.Predmet.OstaliListFormated>
  <DomainObject.Predmet.OstaliListFormatedOIB>
    <izvorni_sadrzaj>
      <item>Károly György Sorecz, OIB 30737241732 punomoćnik sudionika u postupku VIV SISTEMI TRGOVINA d.o.o. za trgovinu i usluge</item>
    </izvorni_sadrzaj>
    <derivirana_varijabla naziv="DomainObject.Predmet.OstaliListFormatedOIB_1">
      <item>Károly György Sorecz, OIB 30737241732 punomoćnik sudionika u postupku VIV SISTEMI TRGOVINA d.o.o. za trgovinu i usluge</item>
    </derivirana_varijabla>
  </DomainObject.Predmet.OstaliListFormatedOIB>
  <DomainObject.Predmet.OstaliListFormatedWithAdress>
    <izvorni_sadrzaj>
      <item>Károly György Sorecz, Csipvari Utca 007, 2750 Nagykörös punomoćnik sudionika u postupku VIV SISTEMI TRGOVINA d.o.o. za trgovinu i usluge</item>
    </izvorni_sadrzaj>
    <derivirana_varijabla naziv="DomainObject.Predmet.OstaliListFormatedWithAdress_1">
      <item>Károly György Sorecz, Csipvari Utca 007, 2750 Nagykörös punomoćnik sudionika u postupku VIV SISTEMI TRGOVINA d.o.o. za trgovinu i usluge</item>
    </derivirana_varijabla>
  </DomainObject.Predmet.OstaliListFormatedWithAdress>
  <DomainObject.Predmet.OstaliListFormatedWithAdressOIB>
    <izvorni_sadrzaj>
      <item>Károly György Sorecz, OIB 30737241732, Csipvari Utca 007, 2750 Nagykörös punomoćnik sudionika u postupku VIV SISTEMI TRGOVINA d.o.o. za trgovinu i usluge</item>
    </izvorni_sadrzaj>
    <derivirana_varijabla naziv="DomainObject.Predmet.OstaliListFormatedWithAdressOIB_1">
      <item>Károly György Sorecz, OIB 30737241732, Csipvari Utca 007, 2750 Nagykörös punomoćnik sudionika u postupku VIV SISTEMI TRGOVINA d.o.o. za trgovinu i usluge</item>
    </derivirana_varijabla>
  </DomainObject.Predmet.OstaliListFormatedWithAdressOIB>
  <DomainObject.Predmet.OstaliListNazivFormated>
    <izvorni_sadrzaj>
      <item>Károly György Sorecz</item>
    </izvorni_sadrzaj>
    <derivirana_varijabla naziv="DomainObject.Predmet.OstaliListNazivFormated_1">
      <item>Károly György Sorecz</item>
    </derivirana_varijabla>
  </DomainObject.Predmet.OstaliListNazivFormated>
  <DomainObject.Predmet.OstaliListNazivFormatedOIB>
    <izvorni_sadrzaj>
      <item>Károly György Sorecz, OIB 30737241732</item>
    </izvorni_sadrzaj>
    <derivirana_varijabla naziv="DomainObject.Predmet.OstaliListNazivFormatedOIB_1">
      <item>Károly György Sorecz, OIB 30737241732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SISTEMI TRGOVINA d.o.o. za trgovinu i usluge</izvorni_sadrzaj>
    <derivirana_varijabla naziv="DomainObject.Predmet.ProtustrankaIDrugi_1">VIV SISTEMI TRGOVINA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VIV SISTEMI TRGOVINA d.o.o. za trgovinu i usluge, OIB 19880777373, Lanište 32, 10000 Zagreb</izvorni_sadrzaj>
    <derivirana_varijabla naziv="DomainObject.Predmet.ProtustrankaIDrugiAdressOIB_1">VIV SISTEMI TRGOVINA d.o.o. za trgovinu i usluge, OIB 19880777373,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 SISTEMI TRGOVINA d.o.o. za trgovinu i usluge</item>
      <item>Károly György Sorecz</item>
    </izvorni_sadrzaj>
    <derivirana_varijabla naziv="DomainObject.Predmet.SudioniciListNaziv_1">
      <item>FINA Regionalni centar Zagreb</item>
      <item>VIV SISTEMI TRGOVINA d.o.o. za trgovinu i usluge</item>
      <item>Károly György Sorecz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VIV SISTEMI TRGOVINA d.o.o. za trgovinu i usluge, OIB 19880777373, Lanište 32,10000 Zagreb</item>
      <item>Károly György Sorecz, OIB 30737241732, Csipvari Utca 007,2750 Nagykörös</item>
    </izvorni_sadrzaj>
    <derivirana_varijabla naziv="DomainObject.Predmet.SudioniciListAdressOIB_1">
      <item>FINA Regionalni centar Zagreb, OIB 85821130368, Trg svibanjskih žrtava 1995. br. 1,10000 Zagreb</item>
      <item>VIV SISTEMI TRGOVINA d.o.o. za trgovinu i usluge, OIB 19880777373, Lanište 32,10000 Zagreb</item>
      <item>Károly György Sorecz, OIB 30737241732, Csipvari Utca 007,2750 Nagykörös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19880777373</item>
      <item>, OIB 30737241732</item>
    </izvorni_sadrzaj>
    <derivirana_varijabla naziv="DomainObject.Predmet.SudioniciListNazivOIB_1">
      <item>, OIB 85821130368</item>
      <item>, OIB 19880777373</item>
      <item>, OIB 30737241732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2603</properties:Characters>
  <properties:Lines>74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2017-06-05T08:02:00Z</dcterms:created>
  <dc:creator>ilukac</dc:creator>
  <cp:lastModifiedBy>Mirjana Gašparić</cp:lastModifiedBy>
  <cp:lastPrinted>2017-03-20T07:29:00Z</cp:lastPrinted>
  <dcterms:modified xmlns:xsi="http://www.w3.org/2001/XMLSchema-instance" xsi:type="dcterms:W3CDTF">2017-06-05T12:11:00Z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