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2114" w14:paraId="4772114" w:rsidRDefault="007622DE" w:rsidP="007622DE" w:rsidR="007622D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7622DE" w:rsidP="007622DE" w:rsidR="007622D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 xml:space="preserve">Broj: </w:t>
      </w:r>
      <w:r w:rsidR="000F6D5E">
        <w:rPr>
          <w:b/>
          <w:color w:val="222222"/>
        </w:rPr>
        <w:t>3/St-1324/2017-27</w:t>
      </w: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7622DE" w:rsidP="007622DE" w:rsidR="007622D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7622DE" w:rsidP="007622DE" w:rsidR="007622DE">
      <w:pPr>
        <w:ind w:firstLine="708"/>
        <w:jc w:val="both"/>
        <w:rPr>
          <w:color w:val="222222"/>
        </w:rPr>
      </w:pPr>
    </w:p>
    <w:p w:rsidRDefault="007622DE" w:rsidP="007622DE" w:rsidR="007622DE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>
        <w:rPr>
          <w:b/>
        </w:rPr>
        <w:t xml:space="preserve"> STANO-SERVIS d.o.o., Slavonski Brod, P. Krešimira IV 12, OIB: 60136645936,</w:t>
      </w:r>
      <w:r>
        <w:rPr>
          <w:color w:val="222222"/>
        </w:rPr>
        <w:t xml:space="preserve"> </w:t>
      </w:r>
      <w:r w:rsidR="000F6D5E">
        <w:rPr>
          <w:color w:val="222222"/>
        </w:rPr>
        <w:t>31. listopada</w:t>
      </w:r>
      <w:r>
        <w:rPr>
          <w:color w:val="222222"/>
        </w:rPr>
        <w:t xml:space="preserve"> 2017.</w:t>
      </w:r>
    </w:p>
    <w:p w:rsidRDefault="007622DE" w:rsidP="007622DE" w:rsidR="007622DE">
      <w:pPr>
        <w:ind w:firstLine="708"/>
        <w:jc w:val="both"/>
        <w:rPr>
          <w:color w:val="222222"/>
        </w:rPr>
      </w:pPr>
    </w:p>
    <w:p w:rsidRDefault="007622DE" w:rsidP="007622DE" w:rsidR="007622DE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0F6D5E" w:rsidP="000F6D5E" w:rsidR="000F6D5E">
      <w:pPr>
        <w:tabs>
          <w:tab w:pos="1015" w:val="left"/>
        </w:tabs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priv.stečajni upravitelj Milan Stanić upotpuniti izvješće tako da se prema Ugovoru o upravljanju zgradom, odnosno među vlasničkim ugovorima koje je steč.dužnik imao sklopljenima izjasni o visini nagrade dužnika kao ranijeg upravitelja zgrade prema podatcima pun. dužnika o iznosima koji su utuženi u sudskom postupku jer utuženi iznosi obuhvaćaju osim zajedničke pričuve i postotak nagrade dužnika kao ranijeg upravitelja zgrade.</w:t>
      </w:r>
    </w:p>
    <w:p w:rsidRDefault="000F6D5E" w:rsidP="007622DE" w:rsidR="000F6D5E">
      <w:pPr>
        <w:spacing w:beforeAutospacing="true" w:before="100"/>
        <w:jc w:val="center"/>
        <w:rPr>
          <w:color w:val="222222"/>
        </w:rPr>
      </w:pPr>
    </w:p>
    <w:p w:rsidRDefault="007622DE" w:rsidP="007622DE" w:rsidR="007622D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</w:t>
      </w:r>
      <w:r w:rsidR="000F6D5E">
        <w:rPr>
          <w:color w:val="222222"/>
        </w:rPr>
        <w:t>Slavonskom Brodu 31</w:t>
      </w:r>
      <w:r>
        <w:rPr>
          <w:color w:val="222222"/>
        </w:rPr>
        <w:t>. listopada 2017.</w:t>
      </w:r>
    </w:p>
    <w:p w:rsidRDefault="007622DE" w:rsidP="007622DE" w:rsidR="007622DE">
      <w:pPr>
        <w:spacing w:beforeAutospacing="true" w:before="100"/>
        <w:ind w:left="5664"/>
        <w:rPr>
          <w:color w:val="222222"/>
        </w:rPr>
      </w:pPr>
      <w:r>
        <w:rPr>
          <w:color w:val="222222"/>
        </w:rPr>
        <w:t xml:space="preserve">      Stečajna sutkinja:                                                                                                Daniela Martini Maoduš</w:t>
      </w: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7622DE" w:rsidP="007622DE" w:rsidR="007622DE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  <w:rPr>
          <w:color w:val="222222"/>
        </w:rPr>
      </w:pPr>
    </w:p>
    <w:p w:rsidRDefault="007622DE" w:rsidP="007622DE" w:rsidR="007622DE">
      <w:pPr>
        <w:spacing w:beforeAutospacing="true" w:before="100"/>
      </w:pPr>
    </w:p>
    <w:p w:rsidRDefault="007622DE" w:rsidP="007622DE" w:rsidR="007622DE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2DE"/>
    <w:rsid w:val="000F6D5E"/>
    <w:rsid w:val="0058329E"/>
    <w:rsid w:val="005E15FD"/>
    <w:rsid w:val="0076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22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2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29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29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29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29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22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2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29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29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29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29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424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>
      <item>Mirko Jelić, odvj.vježbenik</item>
    </izvorni_sadrzaj>
    <derivirana_varijabla naziv="DomainObject.Predmet.OstaliListFormated_1">
      <item>Mirko Jelić, odvj.vježbenik</item>
    </derivirana_varijabla>
  </DomainObject.Predmet.OstaliListFormated>
  <DomainObject.Predmet.OstaliListFormatedOIB>
    <izvorni_sadrzaj>
      <item>Mirko Jelić, odvj.vježbenik</item>
    </izvorni_sadrzaj>
    <derivirana_varijabla naziv="DomainObject.Predmet.OstaliListFormatedOIB_1">
      <item>Mirko Jelić, odvj.vježbenik</item>
    </derivirana_varijabla>
  </DomainObject.Predmet.OstaliListFormatedOIB>
  <DomainObject.Predmet.OstaliListFormatedWithAdress>
    <izvorni_sadrzaj>
      <item>Mirko Jelić, odvj.vježbenik</item>
    </izvorni_sadrzaj>
    <derivirana_varijabla naziv="DomainObject.Predmet.OstaliListFormatedWithAdress_1">
      <item>Mirko Jelić, odvj.vježbenik</item>
    </derivirana_varijabla>
  </DomainObject.Predmet.OstaliListFormatedWithAdress>
  <DomainObject.Predmet.OstaliListFormatedWithAdressOIB>
    <izvorni_sadrzaj>
      <item>Mirko Jelić, odvj.vježbenik</item>
    </izvorni_sadrzaj>
    <derivirana_varijabla naziv="DomainObject.Predmet.OstaliListFormatedWithAdressOIB_1">
      <item>Mirko Jelić, odvj.vježbenik</item>
    </derivirana_varijabla>
  </DomainObject.Predmet.OstaliListFormatedWithAdressOIB>
  <DomainObject.Predmet.OstaliListNazivFormated>
    <izvorni_sadrzaj>
      <item>Mirko Jelić, odvj.vježbenik</item>
    </izvorni_sadrzaj>
    <derivirana_varijabla naziv="DomainObject.Predmet.OstaliListNazivFormated_1">
      <item>Mirko Jelić, odvj.vježbenik</item>
    </derivirana_varijabla>
  </DomainObject.Predmet.OstaliListNazivFormated>
  <DomainObject.Predmet.OstaliListNazivFormatedOIB>
    <izvorni_sadrzaj>
      <item>Mirko Jelić, odvj.vježbenik</item>
    </izvorni_sadrzaj>
    <derivirana_varijabla naziv="DomainObject.Predmet.OstaliListNazivFormatedOIB_1">
      <item>Mirko Jelić, odvj.vježbenik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 - SERVIS d. o. o. za upravljanje i održavanje zgrada</item>
      <item>Mirko Jelić, odvj.vježbenik</item>
    </izvorni_sadrzaj>
    <derivirana_varijabla naziv="DomainObject.Predmet.SudioniciListNaziv_1">
      <item>Financijska agencija</item>
      <item>STANO - SERVIS d. o. o. za upravljanje i održavanje zgrada</item>
      <item>Mirko Jelić, odvj.vježbenik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60136645936</item>
      <item>, OIB null</item>
    </izvorni_sadrzaj>
    <derivirana_varijabla naziv="DomainObject.Predmet.SudioniciListNazivOIB_1">
      <item>, OIB 85821130368</item>
      <item>, OIB 60136645936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158</properties:Words>
  <properties:Characters>886</properties:Characters>
  <properties:Lines>36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2017-10-12T08:48:00Z</dcterms:created>
  <dc:creator>wsadmin</dc:creator>
  <cp:lastModifiedBy>wsadmin</cp:lastModifiedBy>
  <cp:lastPrinted>2017-10-31T08:00:00Z</cp:lastPrinted>
  <dcterms:modified xmlns:xsi="http://www.w3.org/2001/XMLSchema-instance" xsi:type="dcterms:W3CDTF">2017-10-31T08:02:00Z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