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67e6" w14:paraId="e7c67e6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0673A3">
        <w:rPr>
          <w:rFonts w:hAnsi="Times New Roman" w:ascii="Times New Roman"/>
          <w:szCs w:val="24"/>
          <w:lang w:val="hr-HR"/>
        </w:rPr>
        <w:t>5050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81A59" w:rsidRPr="0024367A">
        <w:rPr>
          <w:rFonts w:hAnsi="Times New Roman" w:ascii="Times New Roman"/>
        </w:rPr>
        <w:t xml:space="preserve">RJEŠENJE ZA TEBE, Velika Gorica, </w:t>
      </w:r>
      <w:r w:rsidR="00181A59">
        <w:rPr>
          <w:rFonts w:hAnsi="Times New Roman" w:ascii="Times New Roman"/>
        </w:rPr>
        <w:t>Kurilovečka 2, OIB: 57705499171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181A59">
        <w:rPr>
          <w:rFonts w:hAnsi="Times New Roman" w:ascii="Times New Roman"/>
          <w:szCs w:val="24"/>
        </w:rPr>
        <w:t>REGISTARSKI BROJ: 01002372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181A59" w:rsidRPr="0024367A">
        <w:rPr>
          <w:rFonts w:hAnsi="Times New Roman" w:ascii="Times New Roman"/>
        </w:rPr>
        <w:t xml:space="preserve">RJEŠENJE ZA TEBE, Velika Gorica, </w:t>
      </w:r>
      <w:r w:rsidR="00181A59">
        <w:rPr>
          <w:rFonts w:hAnsi="Times New Roman" w:ascii="Times New Roman"/>
        </w:rPr>
        <w:t>Kurilovečka 2, OIB: 57705499171</w:t>
      </w:r>
      <w:r w:rsidR="00181A59" w:rsidRPr="00A41D10">
        <w:rPr>
          <w:rFonts w:hAnsi="Times New Roman" w:ascii="Times New Roman"/>
          <w:szCs w:val="24"/>
        </w:rPr>
        <w:t xml:space="preserve">, </w:t>
      </w:r>
      <w:r w:rsidR="00181A59">
        <w:rPr>
          <w:rFonts w:hAnsi="Times New Roman" w:ascii="Times New Roman"/>
          <w:szCs w:val="24"/>
        </w:rPr>
        <w:t>REGISTARSKI BROJ: 01002372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181A59">
        <w:rPr>
          <w:rFonts w:hAnsi="Times New Roman" w:ascii="Times New Roman"/>
          <w:szCs w:val="24"/>
        </w:rPr>
        <w:t>Miljenko Marinić</w:t>
      </w:r>
      <w:r w:rsidR="00A41D10">
        <w:rPr>
          <w:rFonts w:hAnsi="Times New Roman" w:ascii="Times New Roman"/>
          <w:szCs w:val="24"/>
        </w:rPr>
        <w:t xml:space="preserve">, Zagreb, </w:t>
      </w:r>
      <w:r w:rsidR="00181A59">
        <w:rPr>
          <w:rFonts w:hAnsi="Times New Roman" w:ascii="Times New Roman"/>
          <w:szCs w:val="24"/>
        </w:rPr>
        <w:t>Lopudska 1A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181A59" w:rsidRPr="0024367A">
        <w:rPr>
          <w:rFonts w:hAnsi="Times New Roman" w:ascii="Times New Roman"/>
        </w:rPr>
        <w:t xml:space="preserve">RJEŠENJE ZA TEBE, Velika Gorica, </w:t>
      </w:r>
      <w:r w:rsidR="00181A59">
        <w:rPr>
          <w:rFonts w:hAnsi="Times New Roman" w:ascii="Times New Roman"/>
        </w:rPr>
        <w:t>Kurilovečka 2, OIB: 57705499171</w:t>
      </w:r>
      <w:r w:rsidR="00181A59" w:rsidRPr="00A41D10">
        <w:rPr>
          <w:rFonts w:hAnsi="Times New Roman" w:ascii="Times New Roman"/>
          <w:szCs w:val="24"/>
        </w:rPr>
        <w:t xml:space="preserve">, </w:t>
      </w:r>
      <w:r w:rsidR="00181A59">
        <w:rPr>
          <w:rFonts w:hAnsi="Times New Roman" w:ascii="Times New Roman"/>
          <w:szCs w:val="24"/>
        </w:rPr>
        <w:t>REGISTARSKI BROJ: 01002372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7ED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0673A3">
      <w:rPr>
        <w:rFonts w:hAnsi="Times New Roman" w:ascii="Times New Roman"/>
        <w:lang w:val="hr-HR"/>
      </w:rPr>
      <w:t>5050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1257C"/>
    <w:rsid w:val="0001673A"/>
    <w:rsid w:val="00032596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5451"/>
    <w:rsid w:val="003B229B"/>
    <w:rsid w:val="003C4581"/>
    <w:rsid w:val="0041643E"/>
    <w:rsid w:val="0042162E"/>
    <w:rsid w:val="0042799B"/>
    <w:rsid w:val="0044396E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C13B5"/>
    <w:rsid w:val="005D573E"/>
    <w:rsid w:val="006327C4"/>
    <w:rsid w:val="006356C5"/>
    <w:rsid w:val="00640469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977F3"/>
    <w:rsid w:val="007A29F9"/>
    <w:rsid w:val="007A7ED0"/>
    <w:rsid w:val="007B2E57"/>
    <w:rsid w:val="007C688B"/>
    <w:rsid w:val="007D0C25"/>
    <w:rsid w:val="007E6F9C"/>
    <w:rsid w:val="007F4163"/>
    <w:rsid w:val="0080741F"/>
    <w:rsid w:val="008130C6"/>
    <w:rsid w:val="008249AD"/>
    <w:rsid w:val="008337CC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884"/>
    <w:rsid w:val="00952B8E"/>
    <w:rsid w:val="0099646D"/>
    <w:rsid w:val="00997BA9"/>
    <w:rsid w:val="009F5765"/>
    <w:rsid w:val="009F6827"/>
    <w:rsid w:val="00A41D10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7CAF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52FF8"/>
    <w:rsid w:val="00F533DF"/>
    <w:rsid w:val="00F6170D"/>
    <w:rsid w:val="00F62A72"/>
    <w:rsid w:val="00F667BC"/>
    <w:rsid w:val="00F9569E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7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E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E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E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E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7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E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E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E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E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5050</izvorni_sadrzaj>
    <derivirana_varijabla naziv="DomainObject.Predmet.Broj_1">5050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St-5050/2015</izvorni_sadrzaj>
    <derivirana_varijabla naziv="DomainObject.Predmet.OznakaBroj_1">St-5050/2015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RJEŠENJE ZA TEBE zastupanog po punomoćniku MARIO PEJAK, Predsjednik</izvorni_sadrzaj>
    <derivirana_varijabla naziv="DomainObject.Predmet.ProtustrankaFormated_1">  RJEŠENJE ZA TEBE zastupanog po punomoćniku MARIO PEJAK, Predsjednik</derivirana_varijabla>
  </DomainObject.Predmet.ProtustrankaFormated>
  <DomainObject.Predmet.ProtustrankaFormatedOIB>
    <izvorni_sadrzaj>  RJEŠENJE ZA TEBE, OIB 57705499171 zastupanog po punomoćniku MARIO PEJAK, Predsjednik</izvorni_sadrzaj>
    <derivirana_varijabla naziv="DomainObject.Predmet.ProtustrankaFormatedOIB_1">  RJEŠENJE ZA TEBE, OIB 57705499171 zastupanog po punomoćniku MARIO PEJAK, Predsjednik</derivirana_varijabla>
  </DomainObject.Predmet.ProtustrankaFormatedOIB>
  <DomainObject.Predmet.ProtustrankaFormatedWithAdress>
    <izvorni_sadrzaj> RJEŠENJE ZA TEBE, Kurilovečka 2, 10410 Velika Gorica zastupanog po punomoćniku MARIO PEJAK, Predsjednik</izvorni_sadrzaj>
    <derivirana_varijabla naziv="DomainObject.Predmet.ProtustrankaFormatedWithAdress_1"> RJEŠENJE ZA TEBE, Kurilovečka 2, 10410 Velika Gorica zastupanog po punomoćniku MARIO PEJAK, Predsjednik</derivirana_varijabla>
  </DomainObject.Predmet.ProtustrankaFormatedWithAdress>
  <DomainObject.Predmet.ProtustrankaFormatedWithAdressOIB>
    <izvorni_sadrzaj> RJEŠENJE ZA TEBE, OIB 57705499171, Kurilovečka 2, 10410 Velika Gorica zastupanog po punomoćniku MARIO PEJAK, Predsjednik</izvorni_sadrzaj>
    <derivirana_varijabla naziv="DomainObject.Predmet.ProtustrankaFormatedWithAdressOIB_1"> RJEŠENJE ZA TEBE, OIB 57705499171, Kurilovečka 2, 10410 Velika Gorica zastupanog po punomoćniku MARIO PEJAK, Predsjednik</derivirana_varijabla>
  </DomainObject.Predmet.ProtustrankaFormatedWithAdressOIB>
  <DomainObject.Predmet.ProtustrankaWithAdress>
    <izvorni_sadrzaj>RJEŠENJE ZA TEBE Kurilovečka 2, 10410 Velika Gorica</izvorni_sadrzaj>
    <derivirana_varijabla naziv="DomainObject.Predmet.ProtustrankaWithAdress_1">RJEŠENJE ZA TEBE Kurilovečka 2, 10410 Velika Gorica</derivirana_varijabla>
  </DomainObject.Predmet.ProtustrankaWithAdress>
  <DomainObject.Predmet.ProtustrankaWithAdressOIB>
    <izvorni_sadrzaj>RJEŠENJE ZA TEBE, OIB 57705499171, Kurilovečka 2, 10410 Velika Gorica</izvorni_sadrzaj>
    <derivirana_varijabla naziv="DomainObject.Predmet.ProtustrankaWithAdressOIB_1">RJEŠENJE ZA TEBE, OIB 57705499171, Kurilovečka 2, 10410 Velika Gorica</derivirana_varijabla>
  </DomainObject.Predmet.ProtustrankaWithAdressOIB>
  <DomainObject.Predmet.ProtustrankaNazivFormated>
    <izvorni_sadrzaj>RJEŠENJE ZA TEBE</izvorni_sadrzaj>
    <derivirana_varijabla naziv="DomainObject.Predmet.ProtustrankaNazivFormated_1">RJEŠENJE ZA TEBE</derivirana_varijabla>
  </DomainObject.Predmet.ProtustrankaNazivFormated>
  <DomainObject.Predmet.ProtustrankaNazivFormatedOIB>
    <izvorni_sadrzaj>RJEŠENJE ZA TEBE, OIB 57705499171</izvorni_sadrzaj>
    <derivirana_varijabla naziv="DomainObject.Predmet.ProtustrankaNazivFormatedOIB_1">RJEŠENJE ZA TEBE, OIB 57705499171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RJEŠENJE ZA TEBE zastupanog po punomoćniku MARIO PEJAK, Predsjednik</item>
    </izvorni_sadrzaj>
    <derivirana_varijabla naziv="DomainObject.Predmet.ProtuStrankaListFormated_1">
      <item>RJEŠENJE ZA TEBE zastupanog po punomoćniku MARIO PEJAK, Predsjednik</item>
    </derivirana_varijabla>
  </DomainObject.Predmet.ProtuStrankaListFormated>
  <DomainObject.Predmet.ProtuStrankaListFormatedOIB>
    <izvorni_sadrzaj>
      <item>RJEŠENJE ZA TEBE, OIB 57705499171 zastupanog po punomoćniku MARIO PEJAK, Predsjednik</item>
    </izvorni_sadrzaj>
    <derivirana_varijabla naziv="DomainObject.Predmet.ProtuStrankaListFormatedOIB_1">
      <item>RJEŠENJE ZA TEBE, OIB 57705499171 zastupanog po punomoćniku MARIO PEJAK, Predsjednik</item>
    </derivirana_varijabla>
  </DomainObject.Predmet.ProtuStrankaListFormatedOIB>
  <DomainObject.Predmet.ProtuStrankaListFormatedWithAdress>
    <izvorni_sadrzaj>
      <item>RJEŠENJE ZA TEBE, Kurilovečka 2, 10410 Velika Gorica zastupanog po punomoćniku MARIO PEJAK, Predsjednik</item>
    </izvorni_sadrzaj>
    <derivirana_varijabla naziv="DomainObject.Predmet.ProtuStrankaListFormatedWithAdress_1">
      <item>RJEŠENJE ZA TEBE, Kurilovečka 2, 10410 Velika Gorica zastupanog po punomoćniku MARIO PEJAK, Predsjednik</item>
    </derivirana_varijabla>
  </DomainObject.Predmet.ProtuStrankaListFormatedWithAdress>
  <DomainObject.Predmet.ProtuStrankaListFormatedWithAdressOIB>
    <izvorni_sadrzaj>
      <item>RJEŠENJE ZA TEBE, OIB 57705499171, Kurilovečka 2, 10410 Velika Gorica zastupanog po punomoćniku MARIO PEJAK, Predsjednik</item>
    </izvorni_sadrzaj>
    <derivirana_varijabla naziv="DomainObject.Predmet.ProtuStrankaListFormatedWithAdressOIB_1">
      <item>RJEŠENJE ZA TEBE, OIB 57705499171, Kurilovečka 2, 10410 Velika Gorica zastupanog po punomoćniku MARIO PEJAK, Predsjednik</item>
    </derivirana_varijabla>
  </DomainObject.Predmet.ProtuStrankaListFormatedWithAdressOIB>
  <DomainObject.Predmet.ProtuStrankaListNazivFormated>
    <izvorni_sadrzaj>
      <item>RJEŠENJE ZA TEBE</item>
    </izvorni_sadrzaj>
    <derivirana_varijabla naziv="DomainObject.Predmet.ProtuStrankaListNazivFormated_1">
      <item>RJEŠENJE ZA TEBE</item>
    </derivirana_varijabla>
  </DomainObject.Predmet.ProtuStrankaListNazivFormated>
  <DomainObject.Predmet.ProtuStrankaListNazivFormatedOIB>
    <izvorni_sadrzaj>
      <item>RJEŠENJE ZA TEBE, OIB 57705499171</item>
    </izvorni_sadrzaj>
    <derivirana_varijabla naziv="DomainObject.Predmet.ProtuStrankaListNazivFormatedOIB_1">
      <item>RJEŠENJE ZA TEBE, OIB 57705499171</item>
    </derivirana_varijabla>
  </DomainObject.Predmet.ProtuStrankaListNazivFormatedOIB>
  <DomainObject.Predmet.OstaliListFormated>
    <izvorni_sadrzaj>
      <item>MARIO PEJAK, Predsjednik punomoćnik sudionika u postupku RJEŠENJE ZA TEBE</item>
    </izvorni_sadrzaj>
    <derivirana_varijabla naziv="DomainObject.Predmet.OstaliListFormated_1">
      <item>MARIO PEJAK, Predsjednik punomoćnik sudionika u postupku RJEŠENJE ZA TEBE</item>
    </derivirana_varijabla>
  </DomainObject.Predmet.OstaliListFormated>
  <DomainObject.Predmet.OstaliListFormatedOIB>
    <izvorni_sadrzaj>
      <item>MARIO PEJAK, Predsjednik punomoćnik sudionika u postupku RJEŠENJE ZA TEBE</item>
    </izvorni_sadrzaj>
    <derivirana_varijabla naziv="DomainObject.Predmet.OstaliListFormatedOIB_1">
      <item>MARIO PEJAK, Predsjednik punomoćnik sudionika u postupku RJEŠENJE ZA TEBE</item>
    </derivirana_varijabla>
  </DomainObject.Predmet.OstaliListFormatedOIB>
  <DomainObject.Predmet.OstaliListFormatedWithAdress>
    <izvorni_sadrzaj>
      <item>MARIO PEJAK, Predsjednik, Kurilovečka 2, 10410 Velika Gorica punomoćnik sudionika u postupku RJEŠENJE ZA TEBE</item>
    </izvorni_sadrzaj>
    <derivirana_varijabla naziv="DomainObject.Predmet.OstaliListFormatedWithAdress_1">
      <item>MARIO PEJAK, Predsjednik, Kurilovečka 2, 10410 Velika Gorica punomoćnik sudionika u postupku RJEŠENJE ZA TEBE</item>
    </derivirana_varijabla>
  </DomainObject.Predmet.OstaliListFormatedWithAdress>
  <DomainObject.Predmet.OstaliListFormatedWithAdressOIB>
    <izvorni_sadrzaj>
      <item>MARIO PEJAK, Predsjednik, Kurilovečka 2, 10410 Velika Gorica punomoćnik sudionika u postupku RJEŠENJE ZA TEBE</item>
    </izvorni_sadrzaj>
    <derivirana_varijabla naziv="DomainObject.Predmet.OstaliListFormatedWithAdressOIB_1">
      <item>MARIO PEJAK, Predsjednik, Kurilovečka 2, 10410 Velika Gorica punomoćnik sudionika u postupku RJEŠENJE ZA TEBE</item>
    </derivirana_varijabla>
  </DomainObject.Predmet.OstaliListFormatedWithAdressOIB>
  <DomainObject.Predmet.OstaliListNazivFormated>
    <izvorni_sadrzaj>
      <item>MARIO PEJAK, Predsjednik</item>
    </izvorni_sadrzaj>
    <derivirana_varijabla naziv="DomainObject.Predmet.OstaliListNazivFormated_1">
      <item>MARIO PEJAK, Predsjednik</item>
    </derivirana_varijabla>
  </DomainObject.Predmet.OstaliListNazivFormated>
  <DomainObject.Predmet.OstaliListNazivFormatedOIB>
    <izvorni_sadrzaj>
      <item>MARIO PEJAK, Predsjednik</item>
    </izvorni_sadrzaj>
    <derivirana_varijabla naziv="DomainObject.Predmet.OstaliListNazivFormatedOIB_1">
      <item>MARIO PEJAK, Predsjednik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RJEŠENJE ZA TEBE</izvorni_sadrzaj>
    <derivirana_varijabla naziv="DomainObject.Predmet.ProtustrankaIDrugi_1">RJEŠENJE ZA TEBE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RJEŠENJE ZA TEBE, OIB 57705499171, Kurilovečka 2, 10410 Velika Gorica</izvorni_sadrzaj>
    <derivirana_varijabla naziv="DomainObject.Predmet.ProtustrankaIDrugiAdressOIB_1">RJEŠENJE ZA TEBE, OIB 57705499171, Kurilovečka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RJEŠENJE ZA TEBE</item>
      <item>FINA Regionalni centar Zagreb</item>
      <item>MARIO PEJAK, Predsjednik</item>
    </izvorni_sadrzaj>
    <derivirana_varijabla naziv="DomainObject.Predmet.SudioniciListNaziv_1">
      <item>RJEŠENJE ZA TEBE</item>
      <item>FINA Regionalni centar Zagreb</item>
      <item>MARIO PEJAK, Predsjednik</item>
    </derivirana_varijabla>
  </DomainObject.Predmet.SudioniciListNaziv>
  <DomainObject.Predmet.SudioniciListAdressOIB>
    <izvorni_sadrzaj>
      <item>RJEŠENJE ZA TEBE, OIB 57705499171, Kurilovečka 2,10410 Velika Gorica</item>
      <item>FINA Regionalni centar Zagreb, OIB 85821130368, Trg svibanjskih žrtava 1995. 1,10000 Zagreb</item>
      <item>MARIO PEJAK, Predsjednik, Kurilovečka 2,10410 Velika Gorica</item>
    </izvorni_sadrzaj>
    <derivirana_varijabla naziv="DomainObject.Predmet.SudioniciListAdressOIB_1">
      <item>RJEŠENJE ZA TEBE, OIB 57705499171, Kurilovečka 2,10410 Velika Gorica</item>
      <item>FINA Regionalni centar Zagreb, OIB 85821130368, Trg svibanjskih žrtava 1995. 1,10000 Zagreb</item>
      <item>MARIO PEJAK, Predsjednik, Kurilovečka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57705499171</item>
      <item>, OIB 85821130368</item>
      <item>, OIB null</item>
    </izvorni_sadrzaj>
    <derivirana_varijabla naziv="DomainObject.Predmet.SudioniciListNazivOIB_1">
      <item>, OIB 57705499171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2415</properties:Characters>
  <properties:Lines>73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2016-04-06T08:11:00Z</dcterms:created>
  <dc:creator>Sudsko vijeæe</dc:creator>
  <cp:lastModifiedBy>Nevenka Furić</cp:lastModifiedBy>
  <cp:lastPrinted>2016-04-06T08:13:00Z</cp:lastPrinted>
  <dcterms:modified xmlns:xsi="http://www.w3.org/2001/XMLSchema-instance" xsi:type="dcterms:W3CDTF">2016-04-06T08:15:00Z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