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ad86015" w14:paraId="ad86015" w:rsidRDefault="001A4844" w:rsidP="008412E3" w:rsidR="00771086">
      <w:pPr>
        <w:jc w:val="right"/>
        <w15:collapsed w:val="false"/>
      </w:pPr>
      <w:r w:rsidRPr="001A4844">
        <w:t>Poslovni broj: 4. St-</w:t>
      </w:r>
      <w:r w:rsidR="008412E3">
        <w:t>1643/2016-</w:t>
      </w:r>
      <w:r w:rsidR="0030099F">
        <w:t>113</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8412E3" w:rsidR="00771086">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8412E3" w:rsidRPr="00EC142A">
        <w:t>ABES d.o.o.</w:t>
      </w:r>
      <w:r w:rsidR="008412E3">
        <w:t xml:space="preserve"> u stečaju</w:t>
      </w:r>
      <w:r w:rsidR="008412E3" w:rsidRPr="00EC142A">
        <w:t xml:space="preserve">, </w:t>
      </w:r>
      <w:proofErr w:type="spellStart"/>
      <w:r w:rsidR="008412E3" w:rsidRPr="00EC142A">
        <w:t>Zrinjsko</w:t>
      </w:r>
      <w:proofErr w:type="spellEnd"/>
      <w:r w:rsidR="008412E3" w:rsidRPr="00EC142A">
        <w:t xml:space="preserve"> </w:t>
      </w:r>
      <w:proofErr w:type="spellStart"/>
      <w:r w:rsidR="008412E3" w:rsidRPr="00EC142A">
        <w:t>Frankopanska</w:t>
      </w:r>
      <w:proofErr w:type="spellEnd"/>
      <w:r w:rsidR="008412E3" w:rsidRPr="00EC142A">
        <w:t xml:space="preserve"> 62, Split, OIB: 85303060771</w:t>
      </w:r>
      <w:r w:rsidRPr="0062137D">
        <w:rPr>
          <w:bCs/>
        </w:rPr>
        <w:t>,</w:t>
      </w:r>
      <w:r>
        <w:t xml:space="preserve"> </w:t>
      </w:r>
      <w:r w:rsidR="009E1BCD">
        <w:t>14. svibnja</w:t>
      </w:r>
      <w:r w:rsidR="001A4844">
        <w:t xml:space="preserve"> 2018.</w:t>
      </w:r>
    </w:p>
    <w:p w:rsidRDefault="008E48EA" w:rsidP="008E48EA" w:rsidR="008E48EA" w:rsidRPr="00037EED">
      <w:pPr>
        <w:spacing w:after="160" w:before="200"/>
        <w:jc w:val="center"/>
      </w:pPr>
      <w:r w:rsidRPr="00037EED">
        <w:t xml:space="preserve">r i j e š i o  j e </w:t>
      </w:r>
    </w:p>
    <w:p w:rsidRDefault="008E48EA" w:rsidP="008412E3" w:rsidR="00771086">
      <w:pPr>
        <w:pStyle w:val="Tijeloteksta2"/>
        <w:spacing w:beforeLines="40" w:before="96"/>
        <w:ind w:firstLine="708"/>
      </w:pPr>
      <w:r>
        <w:t xml:space="preserve"> I. </w:t>
      </w:r>
      <w:r w:rsidR="0030099F">
        <w:t>Određuje</w:t>
      </w:r>
      <w:r w:rsidRPr="00037EED">
        <w:t xml:space="preserve"> se </w:t>
      </w:r>
      <w:r w:rsidR="009D59F3">
        <w:t xml:space="preserve">nastavak </w:t>
      </w:r>
      <w:r w:rsidRPr="00037EED">
        <w:t>skupštin</w:t>
      </w:r>
      <w:r w:rsidR="009D59F3">
        <w:t>e</w:t>
      </w:r>
      <w:r w:rsidRPr="00037EED">
        <w:t xml:space="preserve"> vjerovnika za dan</w:t>
      </w:r>
      <w:r>
        <w:t xml:space="preserve"> </w:t>
      </w:r>
      <w:r w:rsidR="005B52A3">
        <w:t xml:space="preserve">11. </w:t>
      </w:r>
      <w:r w:rsidR="009E1BCD">
        <w:t>srpnja</w:t>
      </w:r>
      <w:r w:rsidRPr="00E55635">
        <w:t xml:space="preserve"> </w:t>
      </w:r>
      <w:r>
        <w:t>2018</w:t>
      </w:r>
      <w:r w:rsidRPr="00E55635">
        <w:rPr>
          <w:bCs/>
        </w:rPr>
        <w:t xml:space="preserve">. u </w:t>
      </w:r>
      <w:r w:rsidR="005B52A3">
        <w:rPr>
          <w:bCs/>
        </w:rPr>
        <w:t>09:</w:t>
      </w:r>
      <w:r w:rsidR="009E1BCD">
        <w:rPr>
          <w:bCs/>
        </w:rPr>
        <w:t>00</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8412E3" w:rsidR="00771086" w:rsidRPr="00037EED">
      <w:pPr>
        <w:spacing w:after="200" w:before="200"/>
        <w:jc w:val="center"/>
      </w:pPr>
      <w:r>
        <w:t>DNEVNI RED:</w:t>
      </w:r>
    </w:p>
    <w:p w:rsidRDefault="009E1BCD" w:rsidP="008412E3" w:rsidR="008412E3">
      <w:pPr>
        <w:ind w:firstLine="709"/>
        <w:jc w:val="both"/>
      </w:pPr>
      <w:r>
        <w:t>1</w:t>
      </w:r>
      <w:r w:rsidR="008E48EA">
        <w:t xml:space="preserve">. Donošenje odluke o </w:t>
      </w:r>
      <w:proofErr w:type="spellStart"/>
      <w:r w:rsidR="008412E3">
        <w:t>utuženju</w:t>
      </w:r>
      <w:proofErr w:type="spellEnd"/>
      <w:r w:rsidR="008412E3">
        <w:t xml:space="preserve"> ili unovčenju spornih i teško naplativih potraživanja</w:t>
      </w:r>
    </w:p>
    <w:p w:rsidRDefault="009E1BCD" w:rsidP="008412E3" w:rsidR="008E48EA">
      <w:pPr>
        <w:ind w:firstLine="709"/>
        <w:jc w:val="both"/>
      </w:pPr>
      <w:r>
        <w:t>2</w:t>
      </w:r>
      <w:r w:rsidR="008E48EA">
        <w:t>. Razno</w:t>
      </w:r>
    </w:p>
    <w:p w:rsidRDefault="008E48EA" w:rsidP="008412E3" w:rsidR="00771086">
      <w:pPr>
        <w:spacing w:before="200"/>
        <w:ind w:firstLine="709"/>
        <w:jc w:val="both"/>
      </w:pPr>
      <w:r>
        <w:t>II. Na skupštinu se pozivaju stečajni upravitelj i svi vjerovnici stečajnog dužnika.</w:t>
      </w:r>
      <w:r w:rsidRPr="00D062CF">
        <w:t xml:space="preserve"> </w:t>
      </w:r>
    </w:p>
    <w:p w:rsidRDefault="008E48EA" w:rsidP="008412E3" w:rsidR="00771086">
      <w:pPr>
        <w:spacing w:after="120" w:before="160"/>
        <w:jc w:val="center"/>
      </w:pPr>
      <w:r>
        <w:t>Obrazloženje</w:t>
      </w:r>
    </w:p>
    <w:p w:rsidRDefault="008E48EA" w:rsidP="009E1BCD" w:rsidR="00B97C8E" w:rsidRPr="00B97C8E">
      <w:pPr>
        <w:spacing w:after="100"/>
        <w:jc w:val="both"/>
      </w:pPr>
      <w:r>
        <w:tab/>
        <w:t xml:space="preserve">U stečajnom postupku koji se kod ovoga suda vodi </w:t>
      </w:r>
      <w:r w:rsidRPr="00B12AE6">
        <w:t xml:space="preserve">nad dužnikom </w:t>
      </w:r>
      <w:r w:rsidR="008412E3" w:rsidRPr="00EC142A">
        <w:t>ABES d.o.o.</w:t>
      </w:r>
      <w:r w:rsidR="008412E3">
        <w:t xml:space="preserve"> u stečaju</w:t>
      </w:r>
      <w:r w:rsidR="008412E3" w:rsidRPr="00EC142A">
        <w:t xml:space="preserve">, </w:t>
      </w:r>
      <w:proofErr w:type="spellStart"/>
      <w:r w:rsidR="008412E3" w:rsidRPr="00EC142A">
        <w:t>Zrinjsko</w:t>
      </w:r>
      <w:proofErr w:type="spellEnd"/>
      <w:r w:rsidR="008412E3" w:rsidRPr="00EC142A">
        <w:t xml:space="preserve"> </w:t>
      </w:r>
      <w:proofErr w:type="spellStart"/>
      <w:r w:rsidR="008412E3" w:rsidRPr="00EC142A">
        <w:t>Frankopanska</w:t>
      </w:r>
      <w:proofErr w:type="spellEnd"/>
      <w:r w:rsidR="008412E3" w:rsidRPr="00EC142A">
        <w:t xml:space="preserve"> 62, Split, OIB: 85303060771</w:t>
      </w:r>
      <w:r w:rsidR="009E1BCD">
        <w:t xml:space="preserve"> održana je dana 11. svibnja 2018. skupština vjerovnika čiji je nastavak određen za dan 11. srpnja 2018. radi dostave dokumentacije od strane stečajnog upravitelja, a sve kako bi stečajni vjerovnici mogli odlučiti o točki 1. Dnevnog reda. </w:t>
      </w:r>
    </w:p>
    <w:p w:rsidRDefault="00B97C8E" w:rsidP="00284320" w:rsidR="00B97C8E"/>
    <w:p w:rsidRDefault="001A4844" w:rsidP="008412E3" w:rsidR="001A4844">
      <w:pPr>
        <w:jc w:val="center"/>
      </w:pPr>
      <w:r>
        <w:t>U Splitu</w:t>
      </w:r>
      <w:r w:rsidR="005B52A3">
        <w:t>,</w:t>
      </w:r>
      <w:r>
        <w:t xml:space="preserve"> </w:t>
      </w:r>
      <w:r w:rsidR="009E1BCD">
        <w:t>14. svibnja</w:t>
      </w:r>
      <w:r>
        <w:t xml:space="preserve">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8412E3" w:rsidR="001A4844" w:rsidRPr="001A4844">
            <w:pPr>
              <w:jc w:val="center"/>
              <w:rPr>
                <w:bCs/>
                <w:sz w:val="24"/>
              </w:rPr>
            </w:pPr>
            <w:r w:rsidRPr="001A4844">
              <w:rPr>
                <w:bCs/>
                <w:sz w:val="24"/>
              </w:rPr>
              <w:t>Sudac</w:t>
            </w:r>
          </w:p>
        </w:tc>
      </w:tr>
      <w:tr w:rsidTr="008412E3" w:rsidR="001A4844">
        <w:trPr>
          <w:trHeight w:val="241"/>
        </w:trPr>
        <w:tc>
          <w:tcPr>
            <w:tcW w:type="dxa" w:w="4227"/>
          </w:tcPr>
          <w:p w:rsidRDefault="008412E3" w:rsidP="001A4844" w:rsidR="008412E3">
            <w:pPr>
              <w:jc w:val="center"/>
              <w:rPr>
                <w:bCs/>
                <w:sz w:val="24"/>
              </w:rPr>
            </w:pPr>
          </w:p>
          <w:p w:rsidRDefault="001A4844" w:rsidP="001A4844" w:rsidR="0009204C">
            <w:pPr>
              <w:jc w:val="center"/>
              <w:rPr>
                <w:bCs/>
                <w:sz w:val="24"/>
              </w:rPr>
            </w:pPr>
            <w:r w:rsidRPr="001A4844">
              <w:rPr>
                <w:bCs/>
                <w:sz w:val="24"/>
              </w:rPr>
              <w:t>Katarina Mikulić</w:t>
            </w:r>
            <w:r w:rsidR="0009204C">
              <w:rPr>
                <w:bCs/>
                <w:sz w:val="24"/>
              </w:rPr>
              <w:t>,v.r.</w:t>
            </w:r>
          </w:p>
          <w:p w:rsidRDefault="0009204C" w:rsidP="0071700F" w:rsidR="0009204C">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09204C" w:rsidP="0009204C" w:rsidR="0009204C"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1A4844" w:rsidP="001A4844" w:rsidR="001A4844">
            <w:pPr>
              <w:jc w:val="center"/>
              <w:rPr>
                <w:bCs/>
                <w:sz w:val="24"/>
              </w:rPr>
            </w:pPr>
            <w:r w:rsidRPr="001A4844">
              <w:rPr>
                <w:bCs/>
                <w:sz w:val="24"/>
              </w:rPr>
              <w:t xml:space="preserve"> </w:t>
            </w:r>
          </w:p>
          <w:p w:rsidRDefault="008412E3" w:rsidP="001A4844" w:rsidR="008412E3" w:rsidRPr="001A4844">
            <w:pPr>
              <w:jc w:val="center"/>
              <w:rPr>
                <w:bCs/>
                <w:sz w:val="24"/>
              </w:rPr>
            </w:pPr>
          </w:p>
        </w:tc>
      </w:tr>
    </w:tbl>
    <w:p w:rsidRDefault="008E48EA" w:rsidP="008412E3"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53B3E" w:rsidR="00853B3E">
      <w:bookmarkStart w:name="_GoBack" w:id="0"/>
      <w:bookmarkEnd w:id="0"/>
    </w:p>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204C"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sidR="009E1BCD">
          <w:rPr>
            <w:noProof/>
          </w:rPr>
          <w:t>2</w:t>
        </w:r>
        <w:r w:rsidR="008E48EA">
          <w:fldChar w:fldCharType="end"/>
        </w:r>
        <w:r w:rsidR="001A4844">
          <w:tab/>
        </w:r>
        <w:r w:rsidR="001A4844">
          <w:tab/>
        </w:r>
      </w:sdtContent>
    </w:sdt>
    <w:r w:rsidR="008E48EA">
      <w:t>Poslovni broj:</w:t>
    </w:r>
    <w:r w:rsidR="001A4844">
      <w:t>4. St-</w:t>
    </w:r>
    <w:r w:rsidR="008412E3">
      <w:t>1643/2016-87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204C"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9204C"/>
    <w:rsid w:val="000B4D96"/>
    <w:rsid w:val="000D5416"/>
    <w:rsid w:val="000E6D83"/>
    <w:rsid w:val="001A4844"/>
    <w:rsid w:val="0024181F"/>
    <w:rsid w:val="00252509"/>
    <w:rsid w:val="00284320"/>
    <w:rsid w:val="002C285B"/>
    <w:rsid w:val="0030099F"/>
    <w:rsid w:val="0034271F"/>
    <w:rsid w:val="003C2F22"/>
    <w:rsid w:val="00417EA6"/>
    <w:rsid w:val="005B52A3"/>
    <w:rsid w:val="0071519E"/>
    <w:rsid w:val="00771086"/>
    <w:rsid w:val="007878E3"/>
    <w:rsid w:val="007F7A84"/>
    <w:rsid w:val="00814EDB"/>
    <w:rsid w:val="00815142"/>
    <w:rsid w:val="008412E3"/>
    <w:rsid w:val="00853B3E"/>
    <w:rsid w:val="008A0A09"/>
    <w:rsid w:val="008E48EA"/>
    <w:rsid w:val="00981D37"/>
    <w:rsid w:val="009D59F3"/>
    <w:rsid w:val="009E1BCD"/>
    <w:rsid w:val="00A51DE9"/>
    <w:rsid w:val="00B34064"/>
    <w:rsid w:val="00B7506F"/>
    <w:rsid w:val="00B97C8E"/>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09204C"/>
    <w:rPr>
      <w:color w:val="808080"/>
      <w:bdr w:space="0" w:sz="0" w:color="auto" w:val="none"/>
      <w:shd w:fill="CCFFFF" w:color="auto" w:val="clear"/>
    </w:rPr>
  </w:style>
  <w:style w:customStyle="true" w:styleId="eSPISCCParagraphDefaultFont" w:type="character">
    <w:name w:val="eSPIS_CC_Paragraph Default Font"/>
    <w:basedOn w:val="Zadanifontodlomka"/>
    <w:rsid w:val="000920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204C"/>
    <w:rPr>
      <w:bdr w:space="0" w:sz="0" w:color="auto" w:val="none"/>
      <w:shd w:fill="FFFFCC" w:color="auto" w:val="clear"/>
      <w:lang w:val="hr-HR"/>
    </w:rPr>
  </w:style>
  <w:style w:customStyle="true" w:styleId="PozadinaSvijetloCrvena" w:type="character">
    <w:name w:val="Pozadina_SvijetloCrvena"/>
    <w:basedOn w:val="eSPISCCParagraphDefaultFont"/>
    <w:rsid w:val="000920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20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09204C"/>
    <w:rPr>
      <w:color w:val="808080"/>
      <w:bdr w:color="auto" w:space="0" w:sz="0" w:val="none"/>
      <w:shd w:color="auto" w:fill="CCFFFF" w:val="clear"/>
    </w:rPr>
  </w:style>
  <w:style w:customStyle="1" w:styleId="eSPISCCParagraphDefaultFont" w:type="character">
    <w:name w:val="eSPIS_CC_Paragraph Default Font"/>
    <w:basedOn w:val="Zadanifontodlomka"/>
    <w:rsid w:val="000920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204C"/>
    <w:rPr>
      <w:bdr w:color="auto" w:space="0" w:sz="0" w:val="none"/>
      <w:shd w:color="auto" w:fill="FFFFCC" w:val="clear"/>
      <w:lang w:val="hr-HR"/>
    </w:rPr>
  </w:style>
  <w:style w:customStyle="1" w:styleId="PozadinaSvijetloCrvena" w:type="character">
    <w:name w:val="Pozadina_SvijetloCrvena"/>
    <w:basedOn w:val="eSPISCCParagraphDefaultFont"/>
    <w:rsid w:val="000920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20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OIB_1">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OIB>
  <DomainObject.Predmet.OstaliListNazivFormated>
    <izvorni_sadrzaj>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izvorni_sadrzaj>
    <derivirana_varijabla naziv="DomainObject.Predmet.OstaliListNazivFormated_1">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derivirana_varijabla>
  </DomainObject.Predmet.OstaliListNazivFormated>
  <DomainObject.Predmet.OstaliListNazivFormatedOIB>
    <izvorni_sadrzaj>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izvorni_sadrzaj>
    <derivirana_varijabla naziv="DomainObject.Predmet.OstaliListNazivFormatedOIB_1">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239</properties:Words>
  <properties:Characters>1191</properties:Characters>
  <properties:Lines>35</properties:Lines>
  <properties:Paragraphs>21</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2018-05-14T08:11:00Z</cp:lastPrinted>
  <dcterms:modified xmlns:xsi="http://www.w3.org/2001/XMLSchema-instance" xsi:type="dcterms:W3CDTF">2018-05-14T08:11:00Z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true</vt:bool>
  </prop:property>
  <prop:property name="BrojStranica" pid="5" fmtid="{D5CDD505-2E9C-101B-9397-08002B2CF9AE}">
    <vt:i4>1</vt:i4>
  </prop:property>
</prop:Properties>
</file>