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0f1b4" w14:paraId="7a0f1b4" w:rsidRDefault="00C3720F" w:rsidP="00C3720F" w:rsidR="00C3720F">
      <w:pPr>
        <w15:collapsed w:val="false"/>
      </w:pPr>
      <w:bookmarkStart w:name="_GoBack" w:id="0"/>
      <w:bookmarkEnd w:id="0"/>
      <w:r>
        <w:tab/>
      </w:r>
      <w:r>
        <w:tab/>
      </w:r>
      <w:r>
        <w:tab/>
      </w:r>
      <w:r>
        <w:tab/>
      </w:r>
      <w:r>
        <w:tab/>
      </w:r>
      <w:r>
        <w:tab/>
      </w:r>
      <w:r>
        <w:tab/>
      </w:r>
      <w:r>
        <w:tab/>
      </w:r>
      <w:r>
        <w:tab/>
      </w:r>
      <w:r>
        <w:tab/>
        <w:t>1.St-54/2013</w:t>
      </w:r>
      <w:r w:rsidR="00D05B5C">
        <w:t>-250</w:t>
      </w:r>
    </w:p>
    <w:p w:rsidRDefault="00C3720F" w:rsidP="00C3720F" w:rsidR="00C3720F">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C3720F" w:rsidP="00C3720F" w:rsidR="00C3720F"/>
    <w:p w:rsidRDefault="00C3720F" w:rsidP="00C3720F" w:rsidR="00C3720F">
      <w:r>
        <w:t>REPUBLIKA HRVATSKA</w:t>
      </w:r>
      <w:r>
        <w:tab/>
      </w:r>
    </w:p>
    <w:p w:rsidRDefault="00C3720F" w:rsidP="00C3720F" w:rsidR="00C3720F">
      <w:r>
        <w:t>TRGOVAČKI SUD U SPLITU</w:t>
      </w:r>
      <w:r>
        <w:tab/>
      </w:r>
      <w:r>
        <w:tab/>
      </w:r>
      <w:r>
        <w:tab/>
      </w:r>
      <w:r>
        <w:tab/>
      </w:r>
      <w:r>
        <w:tab/>
        <w:t xml:space="preserve">           </w:t>
      </w:r>
    </w:p>
    <w:p w:rsidRDefault="00C3720F" w:rsidP="00C3720F" w:rsidR="00C3720F">
      <w:r>
        <w:t xml:space="preserve">Split, </w:t>
      </w:r>
      <w:proofErr w:type="spellStart"/>
      <w:r>
        <w:t>Sukoišanska</w:t>
      </w:r>
      <w:proofErr w:type="spellEnd"/>
      <w:r>
        <w:t xml:space="preserve"> 6</w:t>
      </w:r>
      <w:r>
        <w:tab/>
      </w:r>
      <w:r>
        <w:tab/>
      </w:r>
    </w:p>
    <w:p w:rsidRDefault="00C3720F" w:rsidP="00C3720F" w:rsidR="00C3720F"/>
    <w:p w:rsidRDefault="00C3720F" w:rsidP="00C3720F" w:rsidR="00C3720F">
      <w:pPr>
        <w:jc w:val="center"/>
        <w:rPr>
          <w:bCs/>
          <w:i/>
          <w:iCs/>
        </w:rPr>
      </w:pPr>
      <w:r>
        <w:t>R E P U B L I K A   H R V A T S K A</w:t>
      </w:r>
    </w:p>
    <w:p w:rsidRDefault="00C3720F" w:rsidP="00C3720F" w:rsidR="00C3720F">
      <w:r>
        <w:tab/>
      </w:r>
      <w:r>
        <w:tab/>
      </w:r>
      <w:r>
        <w:tab/>
      </w:r>
      <w:r>
        <w:tab/>
      </w:r>
      <w:r>
        <w:tab/>
      </w:r>
      <w:r>
        <w:tab/>
      </w:r>
      <w:r>
        <w:tab/>
      </w:r>
      <w:r>
        <w:tab/>
      </w:r>
    </w:p>
    <w:p w:rsidRDefault="00C3720F" w:rsidP="00C3720F" w:rsidR="00C3720F">
      <w:pPr>
        <w:pStyle w:val="Naslov1"/>
        <w:rPr>
          <w:b w:val="false"/>
        </w:rPr>
      </w:pPr>
      <w:r>
        <w:rPr>
          <w:b w:val="false"/>
        </w:rPr>
        <w:t>R J E Š E N J E</w:t>
      </w:r>
    </w:p>
    <w:p w:rsidRDefault="00C3720F" w:rsidP="00C3720F" w:rsidR="00C3720F"/>
    <w:p w:rsidRDefault="00C3720F" w:rsidP="00C3720F" w:rsidR="00C3720F">
      <w:r>
        <w:tab/>
        <w:t>Trgovački sud u Splitu, po sucu ovog suda Velimiru Vukoviću,  kao stečajnom sucu, u stečajnom postupku  nad  stečajnim dužnikom    H.P.B. INDUSTRIJA d.o.o. u stečaju,</w:t>
      </w:r>
      <w:proofErr w:type="spellStart"/>
      <w:r>
        <w:t>Trilj</w:t>
      </w:r>
      <w:proofErr w:type="spellEnd"/>
      <w:r>
        <w:t xml:space="preserve">, Vedrine 21.,OIB: 50110111209,  dana 14.prosinca 2018.,   </w:t>
      </w:r>
    </w:p>
    <w:p w:rsidRDefault="00C3720F" w:rsidP="00C3720F" w:rsidR="00C3720F"/>
    <w:p w:rsidRDefault="00C3720F" w:rsidP="00C3720F" w:rsidR="00C3720F">
      <w:pPr>
        <w:pStyle w:val="Tijeloteksta"/>
        <w:tabs>
          <w:tab w:pos="708" w:val="left"/>
        </w:tabs>
        <w:ind w:firstLine="708"/>
        <w:jc w:val="center"/>
      </w:pPr>
      <w:r>
        <w:t xml:space="preserve">r i j e š i o     j e </w:t>
      </w:r>
    </w:p>
    <w:p w:rsidRDefault="00C3720F" w:rsidP="00C3720F" w:rsidR="00C3720F">
      <w:pPr>
        <w:pStyle w:val="Tijeloteksta"/>
        <w:tabs>
          <w:tab w:pos="708" w:val="left"/>
        </w:tabs>
        <w:ind w:left="1260"/>
      </w:pPr>
    </w:p>
    <w:p w:rsidRDefault="00C3720F" w:rsidP="00C3720F" w:rsidR="00C3720F">
      <w:pPr>
        <w:pStyle w:val="Bezproreda"/>
      </w:pPr>
      <w:r>
        <w:t>I.</w:t>
      </w:r>
      <w:r>
        <w:tab/>
        <w:t xml:space="preserve">Određuje se nagrada stečajnom  upravitelju  </w:t>
      </w:r>
      <w:proofErr w:type="spellStart"/>
      <w:r>
        <w:t>Anči</w:t>
      </w:r>
      <w:proofErr w:type="spellEnd"/>
      <w:r>
        <w:t xml:space="preserve"> Bašić</w:t>
      </w:r>
      <w:r>
        <w:rPr>
          <w:rFonts w:cs="Times New Roman"/>
        </w:rPr>
        <w:t xml:space="preserve">, Split, Mažuranićevo šetalište 35, OIB: </w:t>
      </w:r>
      <w:r w:rsidRPr="0061201D">
        <w:t>38874953663</w:t>
      </w:r>
      <w:r>
        <w:t xml:space="preserve">. ,  za obavljene poslove u ovom stečajnom postupku u bruto iznosu od  83.268,92 kn, uvećana za  doprinos za zdravstveno osiguranje od 7,5% ili sveukupno iznos od </w:t>
      </w:r>
      <w:r w:rsidR="00700584">
        <w:t>89.514,09</w:t>
      </w:r>
      <w:r>
        <w:t xml:space="preserve"> kn.</w:t>
      </w:r>
    </w:p>
    <w:p w:rsidRDefault="00C3720F" w:rsidP="00C3720F" w:rsidR="00C3720F">
      <w:pPr>
        <w:pStyle w:val="Bezproreda"/>
      </w:pPr>
    </w:p>
    <w:p w:rsidRDefault="00C3720F" w:rsidP="00C3720F" w:rsidR="00C3720F">
      <w:pPr>
        <w:jc w:val="both"/>
      </w:pPr>
      <w:r>
        <w:t>II.</w:t>
      </w:r>
      <w:r>
        <w:tab/>
        <w:t>Određuje se naknada stvarnih troškova  stečajnom  upravitelju u iznosu od</w:t>
      </w:r>
      <w:r w:rsidR="00E1245B">
        <w:t xml:space="preserve">  2.608,00 kn neto, odnosno 4.302,64</w:t>
      </w:r>
      <w:r>
        <w:t xml:space="preserve"> kn</w:t>
      </w:r>
      <w:r w:rsidR="00E1245B">
        <w:t xml:space="preserve"> bruto</w:t>
      </w:r>
      <w:r>
        <w:t xml:space="preserve">. </w:t>
      </w:r>
    </w:p>
    <w:p w:rsidRDefault="00C3720F" w:rsidP="00C3720F" w:rsidR="00C3720F">
      <w:pPr>
        <w:pStyle w:val="Bezproreda"/>
      </w:pPr>
    </w:p>
    <w:p w:rsidRDefault="00C3720F" w:rsidP="00C3720F" w:rsidR="00C3720F">
      <w:pPr>
        <w:pStyle w:val="Bezproreda"/>
      </w:pPr>
      <w:r>
        <w:t xml:space="preserve"> III.</w:t>
      </w:r>
      <w:r>
        <w:tab/>
        <w:t>Ovo rješenje objaviti će se na mrežnoj stranici e-oglasne ploče suda.</w:t>
      </w:r>
    </w:p>
    <w:p w:rsidRDefault="00C3720F" w:rsidP="00C3720F" w:rsidR="00C3720F">
      <w:pPr>
        <w:pStyle w:val="Bezproreda"/>
      </w:pPr>
    </w:p>
    <w:p w:rsidRDefault="00C3720F" w:rsidP="00C3720F" w:rsidR="00C3720F">
      <w:pPr>
        <w:pStyle w:val="Bezproreda"/>
      </w:pPr>
      <w:r>
        <w:t>IV.</w:t>
      </w:r>
      <w:r>
        <w:tab/>
        <w:t>Isplata će izvršiti nakon pravomoćnosti ovog rješenja.</w:t>
      </w:r>
    </w:p>
    <w:p w:rsidRDefault="00C3720F" w:rsidP="00C3720F" w:rsidR="00C3720F">
      <w:pPr>
        <w:pStyle w:val="Bezproreda"/>
      </w:pPr>
    </w:p>
    <w:p w:rsidRDefault="00C3720F" w:rsidP="00C3720F" w:rsidR="00C3720F">
      <w:pPr>
        <w:pStyle w:val="Bezproreda"/>
        <w:jc w:val="center"/>
      </w:pPr>
      <w:r>
        <w:t>Obrazloženje</w:t>
      </w:r>
    </w:p>
    <w:p w:rsidRDefault="00C3720F" w:rsidP="00C3720F" w:rsidR="00C3720F">
      <w:pPr>
        <w:pStyle w:val="Bezproreda"/>
      </w:pPr>
    </w:p>
    <w:p w:rsidRDefault="00C3720F" w:rsidP="00E1245B" w:rsidR="00C3720F">
      <w:pPr>
        <w:jc w:val="both"/>
      </w:pPr>
      <w:r>
        <w:tab/>
        <w:t>Stečajn</w:t>
      </w:r>
      <w:r w:rsidR="00700584">
        <w:t>a</w:t>
      </w:r>
      <w:r>
        <w:t xml:space="preserve"> upravitelj</w:t>
      </w:r>
      <w:r w:rsidR="00700584">
        <w:t>ica</w:t>
      </w:r>
      <w:r>
        <w:t xml:space="preserve"> je ovom sudu u završnom računu od  2</w:t>
      </w:r>
      <w:r w:rsidR="00700584">
        <w:t>2</w:t>
      </w:r>
      <w:r>
        <w:t>.studenog 2018. godine podni</w:t>
      </w:r>
      <w:r w:rsidR="00700584">
        <w:t>jela</w:t>
      </w:r>
      <w:r>
        <w:t xml:space="preserve">  prijedlog za određivanje nagrade za rad u ovom  postupku u  iznosu od</w:t>
      </w:r>
      <w:r w:rsidR="00E9580D">
        <w:t xml:space="preserve"> 89.514,09 </w:t>
      </w:r>
      <w:r>
        <w:t xml:space="preserve"> kn i naknadu stvarnih troškova u  iznosu</w:t>
      </w:r>
      <w:r w:rsidR="00E1245B">
        <w:t xml:space="preserve"> od  2.608,00 kn neto, odnosno 4.302,64 kn bruto. </w:t>
      </w:r>
      <w:r>
        <w:t xml:space="preserve">  </w:t>
      </w:r>
    </w:p>
    <w:p w:rsidRDefault="00C3720F" w:rsidP="00C3720F" w:rsidR="00C3720F">
      <w:pPr>
        <w:pStyle w:val="Bezproreda"/>
      </w:pPr>
    </w:p>
    <w:p w:rsidRDefault="00C3720F" w:rsidP="00C3720F" w:rsidR="00C3720F">
      <w:pPr>
        <w:pStyle w:val="Bezproreda"/>
      </w:pPr>
      <w:r>
        <w:tab/>
        <w:t xml:space="preserve">Odredbom čl. 29.s t.1.  Stečajnog zakona  (NN 44/96, 29/99,129/00,123/03, 82/06, 116/10, 25/12 i 133/12-dalje SZ) propisano je da stečajni upravitelj ima pravo na nagradu za svoj rad te na naknadu stvarnih troškova, time da je u st.2. istog članka propisano da nagradu stečajnom upravitelju rješenjem određuje stečajni sudac prema posebnom propisu kojim Vlada Republike Hrvatske određuje kriterije i način obračuna i plaćanje nagrade stečajnim upraviteljima. </w:t>
      </w:r>
      <w:r>
        <w:tab/>
      </w:r>
      <w:r>
        <w:tab/>
      </w:r>
      <w:r>
        <w:tab/>
      </w:r>
      <w:r>
        <w:tab/>
      </w:r>
    </w:p>
    <w:p w:rsidRDefault="00C3720F" w:rsidP="00C3720F" w:rsidR="00C3720F">
      <w:pPr>
        <w:pStyle w:val="Bezproreda"/>
      </w:pPr>
    </w:p>
    <w:p w:rsidRDefault="00C3720F" w:rsidP="00C03E64" w:rsidR="00700584">
      <w:r>
        <w:tab/>
        <w:t>Kako je unovčenje stečajne mase dužnika</w:t>
      </w:r>
      <w:r w:rsidR="00E1245B">
        <w:t xml:space="preserve"> </w:t>
      </w:r>
      <w:r w:rsidR="00470C3F">
        <w:t>i to:</w:t>
      </w:r>
      <w:r>
        <w:t xml:space="preserve"> nekretnin</w:t>
      </w:r>
      <w:r w:rsidR="00174EE3">
        <w:t>a</w:t>
      </w:r>
      <w:r>
        <w:t xml:space="preserve"> </w:t>
      </w:r>
      <w:r w:rsidR="00470C3F">
        <w:t xml:space="preserve">oznake čest. </w:t>
      </w:r>
      <w:proofErr w:type="spellStart"/>
      <w:r w:rsidR="00470C3F">
        <w:t>zem</w:t>
      </w:r>
      <w:proofErr w:type="spellEnd"/>
      <w:r w:rsidR="00470C3F">
        <w:t xml:space="preserve">. 310/45, ukupne površine 8677 m2 označene kao pašnjak, te čest. zem.310/54 ukupne površine 13861 m2 koje se nalaze u gospodarskoj zoni u </w:t>
      </w:r>
      <w:proofErr w:type="spellStart"/>
      <w:r w:rsidR="00470C3F">
        <w:t>Čaporicama</w:t>
      </w:r>
      <w:proofErr w:type="spellEnd"/>
      <w:r w:rsidR="00470C3F">
        <w:t xml:space="preserve">, ZU 439 k.o. </w:t>
      </w:r>
      <w:proofErr w:type="spellStart"/>
      <w:r w:rsidR="00470C3F">
        <w:t>Čaporice</w:t>
      </w:r>
      <w:proofErr w:type="spellEnd"/>
      <w:r w:rsidR="00470C3F">
        <w:t xml:space="preserve">  te pokretnina i drugih imovinskih prava dužnika provedeno  nakon stupanja na snagu </w:t>
      </w:r>
      <w:r w:rsidR="00C03E64">
        <w:t xml:space="preserve">  Uredbe o kriterijima</w:t>
      </w:r>
    </w:p>
    <w:p w:rsidRDefault="00C3720F" w:rsidP="00C3720F" w:rsidR="00C3720F">
      <w:pPr>
        <w:ind w:firstLine="708" w:left="3540"/>
      </w:pPr>
      <w:r>
        <w:lastRenderedPageBreak/>
        <w:t>2</w:t>
      </w:r>
      <w:r>
        <w:tab/>
      </w:r>
      <w:r>
        <w:tab/>
      </w:r>
      <w:r>
        <w:tab/>
      </w:r>
      <w:r>
        <w:tab/>
        <w:t>1.St-</w:t>
      </w:r>
      <w:r w:rsidR="00C03E64">
        <w:t>54</w:t>
      </w:r>
      <w:r>
        <w:t>/201</w:t>
      </w:r>
      <w:r w:rsidR="00C03E64">
        <w:t>3</w:t>
      </w:r>
      <w:r w:rsidR="00D05B5C">
        <w:t>-250</w:t>
      </w:r>
    </w:p>
    <w:p w:rsidRDefault="00C3720F" w:rsidP="00C3720F" w:rsidR="00C3720F"/>
    <w:p w:rsidRDefault="00C3720F" w:rsidP="00C3720F" w:rsidR="00C3720F">
      <w:r>
        <w:t>i načinu obračuna plaćanje nagrade stečajnim upraviteljima     ( NN 105/15) , nagrada stečajnom upravitelju u ovom stečajnom postupku ima se odrediti  u skladu s Uredbom o kriterijima i načinu obračuna plaćanje nagrade stečajnim upraviteljima    ( NN 105/2015).</w:t>
      </w:r>
      <w:r>
        <w:tab/>
      </w:r>
    </w:p>
    <w:p w:rsidRDefault="00C3720F" w:rsidP="00C3720F" w:rsidR="00C3720F">
      <w:pPr>
        <w:ind w:firstLine="708"/>
      </w:pPr>
      <w:r>
        <w:t>Odredbom čl. 4 . Uredbe o kriterijima i načinu obračuna plaćanje nagrade stečajnim upraviteljima  ( NN 105/2015) propisano je da visinu nagrade, u vrijeme zaključenja stečajnog postupka određuje stečajni sudac uzimajući u obzir obujam poslova i rad stečajnog upravitelja, te vrijednost unovčene stečajne mase, time da je čl.7. Uredbe propisano da će se konačna nagrada stečajnom upravitelju obračunati primjenom tablice vrijednosti unovčene stečajne mase i nagrade u postocima.</w:t>
      </w:r>
    </w:p>
    <w:p w:rsidRDefault="00C3720F" w:rsidP="00C3720F" w:rsidR="00C3720F">
      <w:r>
        <w:tab/>
      </w:r>
      <w:r>
        <w:tab/>
      </w:r>
      <w:r>
        <w:tab/>
      </w:r>
      <w:r>
        <w:tab/>
      </w:r>
    </w:p>
    <w:p w:rsidRDefault="00C3720F" w:rsidP="00C3720F" w:rsidR="00C3720F">
      <w:pPr>
        <w:pStyle w:val="Bezproreda"/>
      </w:pPr>
      <w:r>
        <w:tab/>
        <w:t xml:space="preserve">Uvidom u predmetni stečajni spis utvrđeno je da je stečajna masa  unovčena tijekom 2018. godine u iznosu od </w:t>
      </w:r>
      <w:r w:rsidR="00C87042">
        <w:t>790.861,47</w:t>
      </w:r>
      <w:r w:rsidR="00174EE3">
        <w:t xml:space="preserve"> </w:t>
      </w:r>
      <w:r>
        <w:t xml:space="preserve">kn, pa stoga stečajnom upravitelju pripadala bi nagrada, primjenom tablice vrijednosti unovčene stečajne mase i nagrade u postocima  u najviše iznosu od </w:t>
      </w:r>
      <w:r w:rsidR="00C87042">
        <w:t xml:space="preserve">83.268,92 </w:t>
      </w:r>
      <w:r>
        <w:t xml:space="preserve">kn bruto. </w:t>
      </w:r>
    </w:p>
    <w:p w:rsidRDefault="00C3720F" w:rsidP="00C3720F" w:rsidR="00C3720F">
      <w:pPr>
        <w:pStyle w:val="Bezproreda"/>
      </w:pPr>
    </w:p>
    <w:p w:rsidRDefault="00C3720F" w:rsidP="00C3720F" w:rsidR="00C3720F">
      <w:pPr>
        <w:pStyle w:val="Bezproreda"/>
      </w:pPr>
      <w:r>
        <w:tab/>
        <w:t>Uzimajući u obzir  složenost ovog stečajnog postupka, obujam obavljenih poslova i rad stečajnog upravitelja te vrijednost unovčene stečajne mase, sud je  stečajnom upravitelju  odredio nagrada u bruto iznosu od</w:t>
      </w:r>
      <w:r w:rsidR="00C87042">
        <w:t xml:space="preserve"> 83.268,92</w:t>
      </w:r>
      <w:r>
        <w:t>, kn, uvećana za  doprinos za zdravstveno osiguranje od 7,5% prema  Zakonu o porezu na dohodak,  pa je temeljem odredbe čl. 29. st.2. SZ-a primjenom čl. 7.st.1.Uredbe, odlučeno kao u točki I. izreke ovog rješenja.</w:t>
      </w:r>
    </w:p>
    <w:p w:rsidRDefault="00C3720F" w:rsidP="00C3720F" w:rsidR="00C3720F">
      <w:pPr>
        <w:pStyle w:val="Bezproreda"/>
      </w:pPr>
    </w:p>
    <w:p w:rsidRDefault="00C3720F" w:rsidP="00C87042" w:rsidR="00C3720F">
      <w:pPr>
        <w:jc w:val="both"/>
      </w:pPr>
      <w:r>
        <w:t xml:space="preserve"> </w:t>
      </w:r>
      <w:r>
        <w:tab/>
        <w:t>Stečajn</w:t>
      </w:r>
      <w:r w:rsidR="00C87042">
        <w:t>a</w:t>
      </w:r>
      <w:r>
        <w:t xml:space="preserve"> upravitelj</w:t>
      </w:r>
      <w:r w:rsidR="00C87042">
        <w:t>ica</w:t>
      </w:r>
      <w:r>
        <w:t xml:space="preserve"> je u završnom računu od  2</w:t>
      </w:r>
      <w:r w:rsidR="00C87042">
        <w:t>2</w:t>
      </w:r>
      <w:r>
        <w:t>.</w:t>
      </w:r>
      <w:r w:rsidR="00C87042">
        <w:t>studenog</w:t>
      </w:r>
      <w:r>
        <w:t xml:space="preserve"> 2018. godine, zatraži</w:t>
      </w:r>
      <w:r w:rsidR="00C87042">
        <w:t>la</w:t>
      </w:r>
      <w:r>
        <w:t xml:space="preserve"> i naknadu   stvarnih troškova u  ukupnom iznosu od </w:t>
      </w:r>
      <w:r w:rsidR="00C87042">
        <w:t xml:space="preserve"> 2.608,00 kn neto, odnosno 4.302,64 kn bruto, </w:t>
      </w:r>
      <w:r>
        <w:t xml:space="preserve"> i to: a)</w:t>
      </w:r>
      <w:r w:rsidR="00986AF5">
        <w:t xml:space="preserve"> troškove korištenja osobnog automobila na relaciji Split-</w:t>
      </w:r>
      <w:proofErr w:type="spellStart"/>
      <w:r w:rsidR="00986AF5">
        <w:t>Čaporice</w:t>
      </w:r>
      <w:proofErr w:type="spellEnd"/>
      <w:r w:rsidR="00986AF5">
        <w:t>-Split od po 38 km x2</w:t>
      </w:r>
      <w:r w:rsidR="00B649E2">
        <w:t>=76 km</w:t>
      </w:r>
      <w:r w:rsidR="00986AF5">
        <w:t xml:space="preserve"> i to za četiri odlaska</w:t>
      </w:r>
      <w:r w:rsidR="00B649E2">
        <w:t xml:space="preserve"> = 152 km x 2,00 kn</w:t>
      </w:r>
      <w:r w:rsidR="00C03E64">
        <w:t>,</w:t>
      </w:r>
      <w:r w:rsidR="00B649E2">
        <w:t xml:space="preserve"> </w:t>
      </w:r>
      <w:r w:rsidR="00174EE3">
        <w:t xml:space="preserve">što </w:t>
      </w:r>
      <w:r w:rsidR="00B649E2">
        <w:t>daje iznos od 608,00 k</w:t>
      </w:r>
      <w:r w:rsidR="00F42DE8">
        <w:t>n</w:t>
      </w:r>
      <w:r w:rsidR="00B649E2">
        <w:t xml:space="preserve"> i </w:t>
      </w:r>
      <w:r>
        <w:t>b)  materijalne troškove (</w:t>
      </w:r>
      <w:r w:rsidR="00B649E2">
        <w:t>t.</w:t>
      </w:r>
      <w:r w:rsidR="00C03E64">
        <w:t xml:space="preserve"> </w:t>
      </w:r>
      <w:r w:rsidR="00B649E2">
        <w:t>k</w:t>
      </w:r>
      <w:r w:rsidR="00C03E64">
        <w:t>.</w:t>
      </w:r>
      <w:r w:rsidR="00B649E2">
        <w:t xml:space="preserve">  usluge, </w:t>
      </w:r>
      <w:r>
        <w:t>papir i dr.) u</w:t>
      </w:r>
      <w:r w:rsidR="00C03E64">
        <w:t xml:space="preserve"> paušalnom</w:t>
      </w:r>
      <w:r>
        <w:t xml:space="preserve"> iznosu od </w:t>
      </w:r>
      <w:r w:rsidR="00C03E64">
        <w:t>2.000,</w:t>
      </w:r>
      <w:r>
        <w:t>,00 kn</w:t>
      </w:r>
      <w:r w:rsidR="00C03E64">
        <w:t>.</w:t>
      </w:r>
      <w:r>
        <w:t xml:space="preserve"> </w:t>
      </w:r>
    </w:p>
    <w:p w:rsidRDefault="00C3720F" w:rsidP="00C3720F" w:rsidR="00C3720F"/>
    <w:p w:rsidRDefault="00C3720F" w:rsidP="00C3720F" w:rsidR="00C3720F">
      <w:pPr>
        <w:pStyle w:val="Bezproreda"/>
        <w:ind w:firstLine="708"/>
        <w:rPr>
          <w:rFonts w:cs="Times New Roman"/>
        </w:rPr>
      </w:pPr>
      <w:r>
        <w:tab/>
      </w:r>
      <w:r>
        <w:rPr>
          <w:rFonts w:cs="Times New Roman"/>
        </w:rPr>
        <w:t>Kako iz obrazloženog podneska-završnog računa od 2</w:t>
      </w:r>
      <w:r w:rsidR="00C03E64">
        <w:rPr>
          <w:rFonts w:cs="Times New Roman"/>
        </w:rPr>
        <w:t>2</w:t>
      </w:r>
      <w:r>
        <w:rPr>
          <w:rFonts w:cs="Times New Roman"/>
        </w:rPr>
        <w:t>.studenog 2018.godine, proizlazi da su tijekom stečajnog postupka nastali obračunati stvarni troškovi stečajnom upravitelju u navedenom iznosu, ovaj sud je temeljem odredbe čl. 94. st.3. SZ-a odlučio kao u točki II. izreke.</w:t>
      </w:r>
    </w:p>
    <w:p w:rsidRDefault="00C3720F" w:rsidP="00C3720F" w:rsidR="00C3720F"/>
    <w:p w:rsidRDefault="00C3720F" w:rsidP="00C3720F" w:rsidR="00C3720F">
      <w:pPr>
        <w:pStyle w:val="Bezproreda"/>
      </w:pPr>
      <w:r>
        <w:tab/>
        <w:t xml:space="preserve">Primjenom odredbi čl.441.st.2. Stečajnog zakona  (NN 71/15) a u vezi s čl.12.st.1. i čl.3.SZ-a odlučeno je kao pod točkom III izreke ovog rješenja. </w:t>
      </w:r>
    </w:p>
    <w:p w:rsidRDefault="00C3720F" w:rsidP="00C3720F" w:rsidR="00C3720F">
      <w:pPr>
        <w:pStyle w:val="Bezproreda"/>
      </w:pPr>
      <w:r>
        <w:tab/>
      </w:r>
      <w:r>
        <w:tab/>
      </w:r>
      <w:r>
        <w:tab/>
      </w:r>
      <w:r>
        <w:tab/>
      </w:r>
      <w:r>
        <w:tab/>
      </w:r>
      <w:r>
        <w:tab/>
      </w:r>
    </w:p>
    <w:p w:rsidRDefault="00C3720F" w:rsidP="00C3720F" w:rsidR="00C3720F">
      <w:pPr>
        <w:pStyle w:val="Bezproreda"/>
      </w:pPr>
      <w:r>
        <w:tab/>
        <w:t>Slijedom svega naprijed navedenog kao i navedenih odredbi SZ-a odlučeno je kao u izreci.</w:t>
      </w:r>
      <w:r>
        <w:tab/>
      </w:r>
      <w:r>
        <w:tab/>
      </w:r>
    </w:p>
    <w:p w:rsidRDefault="00C3720F" w:rsidP="00C3720F" w:rsidR="00C3720F">
      <w:pPr>
        <w:pStyle w:val="Bezproreda"/>
        <w:ind w:firstLine="708" w:left="1416"/>
      </w:pPr>
      <w:r>
        <w:t xml:space="preserve">U Splitu, </w:t>
      </w:r>
      <w:r w:rsidR="00C03E64">
        <w:t>14</w:t>
      </w:r>
      <w:r>
        <w:t>.</w:t>
      </w:r>
      <w:r w:rsidR="00925DDA">
        <w:t>prosinca</w:t>
      </w:r>
      <w:r>
        <w:t xml:space="preserve">  2018.</w:t>
      </w:r>
      <w:r>
        <w:tab/>
      </w:r>
      <w:r>
        <w:tab/>
      </w:r>
      <w:r>
        <w:tab/>
      </w:r>
      <w:r>
        <w:tab/>
      </w:r>
      <w:r>
        <w:tab/>
      </w:r>
      <w:r>
        <w:tab/>
      </w:r>
    </w:p>
    <w:p w:rsidRDefault="00C3720F" w:rsidP="00C3720F" w:rsidR="00C3720F">
      <w:pPr>
        <w:pStyle w:val="Bezproreda"/>
        <w:ind w:firstLine="708" w:left="5664"/>
      </w:pPr>
      <w:r>
        <w:t xml:space="preserve">S  U  D  A  C </w:t>
      </w:r>
    </w:p>
    <w:p w:rsidRDefault="00C3720F" w:rsidP="00C3720F" w:rsidR="00C3720F">
      <w:pPr>
        <w:pStyle w:val="Bezproreda"/>
      </w:pPr>
    </w:p>
    <w:p w:rsidRDefault="00C3720F" w:rsidP="00C3720F" w:rsidR="00C3720F">
      <w:pPr>
        <w:pStyle w:val="Bezproreda"/>
      </w:pPr>
      <w:r>
        <w:tab/>
      </w:r>
      <w:r>
        <w:tab/>
      </w:r>
      <w:r>
        <w:tab/>
      </w:r>
      <w:r>
        <w:tab/>
      </w:r>
      <w:r>
        <w:tab/>
      </w:r>
      <w:r>
        <w:tab/>
      </w:r>
      <w:r>
        <w:tab/>
      </w:r>
      <w:r>
        <w:tab/>
      </w:r>
      <w:r>
        <w:tab/>
        <w:t xml:space="preserve">Velimir Vuković </w:t>
      </w:r>
    </w:p>
    <w:p w:rsidRDefault="00C3720F" w:rsidP="00C3720F" w:rsidR="00C3720F">
      <w:pPr>
        <w:pStyle w:val="Bezproreda"/>
      </w:pPr>
    </w:p>
    <w:p w:rsidRDefault="00C3720F" w:rsidP="00C3720F" w:rsidR="00C3720F">
      <w:pPr>
        <w:pStyle w:val="Bezproreda"/>
        <w:rPr>
          <w:lang w:eastAsia="ar-SA"/>
        </w:rPr>
      </w:pPr>
      <w:r>
        <w:t>Uputa o pravnom lijeku:</w:t>
      </w:r>
    </w:p>
    <w:p w:rsidRDefault="00C3720F" w:rsidP="00C3720F" w:rsidR="00C3720F">
      <w:pPr>
        <w:pStyle w:val="Bezproreda"/>
      </w:pPr>
      <w:r>
        <w:t xml:space="preserve">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objave rješenja na mrežnoj stranici e-oglasnoj ploči ovog suda.</w:t>
      </w:r>
    </w:p>
    <w:p w:rsidRDefault="00C3720F" w:rsidP="00C3720F" w:rsidR="00C3720F">
      <w:pPr>
        <w:pStyle w:val="Bezproreda"/>
      </w:pPr>
    </w:p>
    <w:p w:rsidRDefault="00C3720F" w:rsidP="00C3720F" w:rsidR="00C3720F">
      <w:pPr>
        <w:pStyle w:val="Bezproreda"/>
      </w:pPr>
      <w:r>
        <w:t>D NA :</w:t>
      </w:r>
    </w:p>
    <w:p w:rsidRDefault="00C3720F" w:rsidP="00C3720F" w:rsidR="00C3720F">
      <w:pPr>
        <w:pStyle w:val="Bezproreda"/>
        <w:numPr>
          <w:ilvl w:val="0"/>
          <w:numId w:val="1"/>
        </w:numPr>
      </w:pPr>
      <w:r>
        <w:t>stečajnom upravitelju</w:t>
      </w:r>
    </w:p>
    <w:p w:rsidRDefault="00C3720F" w:rsidP="00C3720F" w:rsidR="00C3720F">
      <w:pPr>
        <w:pStyle w:val="Bezproreda"/>
        <w:numPr>
          <w:ilvl w:val="0"/>
          <w:numId w:val="1"/>
        </w:numPr>
      </w:pPr>
      <w:r>
        <w:t>e-oglasna ploča-8 dana</w:t>
      </w:r>
    </w:p>
    <w:p w:rsidRDefault="00C3720F" w:rsidP="00C3720F" w:rsidR="00C3720F">
      <w:pPr>
        <w:pStyle w:val="Bezproreda"/>
      </w:pPr>
    </w:p>
    <w:p w:rsidRDefault="00C3720F" w:rsidP="00C3720F" w:rsidR="00C3720F">
      <w:pPr>
        <w:pStyle w:val="Bezproreda"/>
      </w:pPr>
      <w:r>
        <w:tab/>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818D3"/>
    <w:multiLevelType w:val="hybridMultilevel"/>
    <w:tmpl w:val="4912B878"/>
    <w:lvl w:tplc="2C8C6440"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720F"/>
    <w:rsid w:val="00174EE3"/>
    <w:rsid w:val="0040022B"/>
    <w:rsid w:val="00470C3F"/>
    <w:rsid w:val="00700584"/>
    <w:rsid w:val="00925DDA"/>
    <w:rsid w:val="00986AF5"/>
    <w:rsid w:val="00B649E2"/>
    <w:rsid w:val="00C03E64"/>
    <w:rsid w:val="00C3720F"/>
    <w:rsid w:val="00C87042"/>
    <w:rsid w:val="00D05B5C"/>
    <w:rsid w:val="00E1245B"/>
    <w:rsid w:val="00E9580D"/>
    <w:rsid w:val="00F42DE8"/>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720F"/>
    <w:rPr>
      <w:rFonts w:eastAsia="Times New Roman"/>
      <w:lang w:eastAsia="hr-HR"/>
    </w:rPr>
  </w:style>
  <w:style w:styleId="Naslov1" w:type="paragraph">
    <w:name w:val="heading 1"/>
    <w:basedOn w:val="Normal"/>
    <w:next w:val="Normal"/>
    <w:link w:val="Naslov1Char"/>
    <w:qFormat/>
    <w:rsid w:val="00C3720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3720F"/>
    <w:rPr>
      <w:rFonts w:eastAsia="Times New Roman"/>
      <w:b/>
      <w:bCs/>
      <w:lang w:eastAsia="hr-HR"/>
    </w:rPr>
  </w:style>
  <w:style w:styleId="Tijeloteksta" w:type="paragraph">
    <w:name w:val="Body Text"/>
    <w:basedOn w:val="Normal"/>
    <w:link w:val="TijelotekstaChar"/>
    <w:semiHidden/>
    <w:unhideWhenUsed/>
    <w:rsid w:val="00C3720F"/>
    <w:pPr>
      <w:tabs>
        <w:tab w:pos="6810" w:val="left"/>
      </w:tabs>
      <w:jc w:val="both"/>
    </w:pPr>
  </w:style>
  <w:style w:customStyle="true" w:styleId="TijelotekstaChar" w:type="character">
    <w:name w:val="Tijelo teksta Char"/>
    <w:basedOn w:val="Zadanifontodlomka"/>
    <w:link w:val="Tijeloteksta"/>
    <w:semiHidden/>
    <w:rsid w:val="00C3720F"/>
    <w:rPr>
      <w:rFonts w:eastAsia="Times New Roman"/>
      <w:lang w:eastAsia="hr-HR"/>
    </w:rPr>
  </w:style>
  <w:style w:styleId="Bezproreda" w:type="paragraph">
    <w:name w:val="No Spacing"/>
    <w:uiPriority w:val="1"/>
    <w:qFormat/>
    <w:rsid w:val="00C3720F"/>
    <w:rPr>
      <w:rFonts w:cstheme="minorBidi"/>
    </w:rPr>
  </w:style>
  <w:style w:styleId="Tekstbalonia" w:type="paragraph">
    <w:name w:val="Balloon Text"/>
    <w:basedOn w:val="Normal"/>
    <w:link w:val="TekstbaloniaChar"/>
    <w:uiPriority w:val="99"/>
    <w:semiHidden/>
    <w:unhideWhenUsed/>
    <w:rsid w:val="00C372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720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0022B"/>
    <w:rPr>
      <w:color w:val="808080"/>
      <w:bdr w:space="0" w:sz="0" w:color="auto" w:val="none"/>
      <w:shd w:fill="auto" w:color="auto" w:val="clear"/>
    </w:rPr>
  </w:style>
  <w:style w:customStyle="true" w:styleId="eSPISCCParagraphDefaultFont" w:type="character">
    <w:name w:val="eSPIS_CC_Paragraph Default Font"/>
    <w:basedOn w:val="Zadanifontodlomka"/>
    <w:rsid w:val="004002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022B"/>
    <w:rPr>
      <w:bdr w:space="0" w:sz="0" w:color="auto" w:val="none"/>
      <w:shd w:fill="FFFFCC" w:color="auto" w:val="clear"/>
      <w:lang w:val="hr-HR"/>
    </w:rPr>
  </w:style>
  <w:style w:customStyle="true" w:styleId="PozadinaSvijetloCrvena" w:type="character">
    <w:name w:val="Pozadina_SvijetloCrvena"/>
    <w:basedOn w:val="eSPISCCParagraphDefaultFont"/>
    <w:rsid w:val="004002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02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720F"/>
    <w:rPr>
      <w:rFonts w:eastAsia="Times New Roman"/>
      <w:lang w:eastAsia="hr-HR"/>
    </w:rPr>
  </w:style>
  <w:style w:styleId="Naslov1" w:type="paragraph">
    <w:name w:val="heading 1"/>
    <w:basedOn w:val="Normal"/>
    <w:next w:val="Normal"/>
    <w:link w:val="Naslov1Char"/>
    <w:qFormat/>
    <w:rsid w:val="00C3720F"/>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3720F"/>
    <w:rPr>
      <w:rFonts w:eastAsia="Times New Roman"/>
      <w:b/>
      <w:bCs/>
      <w:lang w:eastAsia="hr-HR"/>
    </w:rPr>
  </w:style>
  <w:style w:styleId="Tijeloteksta" w:type="paragraph">
    <w:name w:val="Body Text"/>
    <w:basedOn w:val="Normal"/>
    <w:link w:val="TijelotekstaChar"/>
    <w:semiHidden/>
    <w:unhideWhenUsed/>
    <w:rsid w:val="00C3720F"/>
    <w:pPr>
      <w:tabs>
        <w:tab w:pos="6810" w:val="left"/>
      </w:tabs>
      <w:jc w:val="both"/>
    </w:pPr>
  </w:style>
  <w:style w:customStyle="1" w:styleId="TijelotekstaChar" w:type="character">
    <w:name w:val="Tijelo teksta Char"/>
    <w:basedOn w:val="Zadanifontodlomka"/>
    <w:link w:val="Tijeloteksta"/>
    <w:semiHidden/>
    <w:rsid w:val="00C3720F"/>
    <w:rPr>
      <w:rFonts w:eastAsia="Times New Roman"/>
      <w:lang w:eastAsia="hr-HR"/>
    </w:rPr>
  </w:style>
  <w:style w:styleId="Bezproreda" w:type="paragraph">
    <w:name w:val="No Spacing"/>
    <w:uiPriority w:val="1"/>
    <w:qFormat/>
    <w:rsid w:val="00C3720F"/>
    <w:rPr>
      <w:rFonts w:cstheme="minorBidi"/>
    </w:rPr>
  </w:style>
  <w:style w:styleId="Tekstbalonia" w:type="paragraph">
    <w:name w:val="Balloon Text"/>
    <w:basedOn w:val="Normal"/>
    <w:link w:val="TekstbaloniaChar"/>
    <w:uiPriority w:val="99"/>
    <w:semiHidden/>
    <w:unhideWhenUsed/>
    <w:rsid w:val="00C3720F"/>
    <w:rPr>
      <w:rFonts w:ascii="Tahoma" w:cs="Tahoma" w:hAnsi="Tahoma"/>
      <w:sz w:val="16"/>
      <w:szCs w:val="16"/>
    </w:rPr>
  </w:style>
  <w:style w:customStyle="1" w:styleId="TekstbaloniaChar" w:type="character">
    <w:name w:val="Tekst balončića Char"/>
    <w:basedOn w:val="Zadanifontodlomka"/>
    <w:link w:val="Tekstbalonia"/>
    <w:uiPriority w:val="99"/>
    <w:semiHidden/>
    <w:rsid w:val="00C3720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0022B"/>
    <w:rPr>
      <w:color w:val="808080"/>
      <w:bdr w:color="auto" w:space="0" w:sz="0" w:val="none"/>
      <w:shd w:color="auto" w:fill="auto" w:val="clear"/>
    </w:rPr>
  </w:style>
  <w:style w:customStyle="1" w:styleId="eSPISCCParagraphDefaultFont" w:type="character">
    <w:name w:val="eSPIS_CC_Paragraph Default Font"/>
    <w:basedOn w:val="Zadanifontodlomka"/>
    <w:rsid w:val="004002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022B"/>
    <w:rPr>
      <w:bdr w:color="auto" w:space="0" w:sz="0" w:val="none"/>
      <w:shd w:color="auto" w:fill="FFFFCC" w:val="clear"/>
      <w:lang w:val="hr-HR"/>
    </w:rPr>
  </w:style>
  <w:style w:customStyle="1" w:styleId="PozadinaSvijetloCrvena" w:type="character">
    <w:name w:val="Pozadina_SvijetloCrvena"/>
    <w:basedOn w:val="eSPISCCParagraphDefaultFont"/>
    <w:rsid w:val="004002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02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7851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St-54/2013-250</izvorni_sadrzaj>
    <derivirana_varijabla naziv="DomainObject.Oznaka_1">St-54/2013-250</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u stečaju zastupanog po punomoćniku Mladen Vušković</izvorni_sadrzaj>
    <derivirana_varijabla naziv="DomainObject.Predmet.ProtustrankaFormated_1">  H.P.B. INDUSTRIJA d.o.o. u stečaju zastupanog po punomoćniku Mladen Vušković</derivirana_varijabla>
  </DomainObject.Predmet.ProtustrankaFormated>
  <DomainObject.Predmet.ProtustrankaFormatedOIB>
    <izvorni_sadrzaj>  H.P.B. INDUSTRIJA d.o.o. u stečaju, OIB 50110111209 zastupanog po punomoćniku Mladen Vušković</izvorni_sadrzaj>
    <derivirana_varijabla naziv="DomainObject.Predmet.ProtustrankaFormatedOIB_1">  H.P.B. INDUSTRIJA d.o.o. u stečaju, OIB 50110111209 zastupanog po punomoćniku Mladen Vušković</derivirana_varijabla>
  </DomainObject.Predmet.ProtustrankaFormatedOIB>
  <DomainObject.Predmet.ProtustrankaFormatedWithAdress>
    <izvorni_sadrzaj> H.P.B. INDUSTRIJA d.o.o. u stečaju, Vedrine 21, 21240 Trilj zastupanog po punomoćniku Mladen Vušković</izvorni_sadrzaj>
    <derivirana_varijabla naziv="DomainObject.Predmet.ProtustrankaFormatedWithAdress_1"> H.P.B. INDUSTRIJA d.o.o. u stečaju, Vedrine 21, 21240 Trilj zastupanog po punomoćniku Mladen Vušković</derivirana_varijabla>
  </DomainObject.Predmet.ProtustrankaFormatedWithAdress>
  <DomainObject.Predmet.ProtustrankaFormatedWithAdressOIB>
    <izvorni_sadrzaj> H.P.B. INDUSTRIJA d.o.o. u stečaju, OIB 50110111209, Vedrine 21, 21240 Trilj zastupanog po punomoćniku Mladen Vušković</izvorni_sadrzaj>
    <derivirana_varijabla naziv="DomainObject.Predmet.ProtustrankaFormatedWithAdressOIB_1"> H.P.B. INDUSTRIJA d.o.o. u stečaju, OIB 50110111209, Vedrine 21, 21240 Trilj zastupanog po punomoćniku Mladen Vušković</derivirana_varijabla>
  </DomainObject.Predmet.ProtustrankaFormatedWithAdressOIB>
  <DomainObject.Predmet.ProtustrankaWithAdress>
    <izvorni_sadrzaj>H.P.B. INDUSTRIJA d.o.o. u stečaju Vedrine 21, 21240 Trilj</izvorni_sadrzaj>
    <derivirana_varijabla naziv="DomainObject.Predmet.ProtustrankaWithAdress_1">H.P.B. INDUSTRIJA d.o.o. u stečaju Vedrine 21, 21240 Trilj</derivirana_varijabla>
  </DomainObject.Predmet.ProtustrankaWithAdress>
  <DomainObject.Predmet.ProtustrankaWithAdressOIB>
    <izvorni_sadrzaj>H.P.B. INDUSTRIJA d.o.o. u stečaju, OIB 50110111209, Vedrine 21, 21240 Trilj</izvorni_sadrzaj>
    <derivirana_varijabla naziv="DomainObject.Predmet.ProtustrankaWithAdressOIB_1">H.P.B. INDUSTRIJA d.o.o. u stečaju, OIB 50110111209, Vedrine 21, 21240 Trilj</derivirana_varijabla>
  </DomainObject.Predmet.ProtustrankaWithAdressOIB>
  <DomainObject.Predmet.ProtustrankaNazivFormated>
    <izvorni_sadrzaj>H.P.B. INDUSTRIJA d.o.o. u stečaju</izvorni_sadrzaj>
    <derivirana_varijabla naziv="DomainObject.Predmet.ProtustrankaNazivFormated_1">H.P.B. INDUSTRIJA d.o.o. u stečaju</derivirana_varijabla>
  </DomainObject.Predmet.ProtustrankaNazivFormated>
  <DomainObject.Predmet.ProtustrankaNazivFormatedOIB>
    <izvorni_sadrzaj>H.P.B. INDUSTRIJA d.o.o. u stečaju, OIB 50110111209</izvorni_sadrzaj>
    <derivirana_varijabla naziv="DomainObject.Predmet.ProtustrankaNazivFormatedOIB_1">H.P.B. INDUSTRIJA d.o.o. u stečaju,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u stečaju zastupanog po punomoćniku Mladen Vušković</item>
    </izvorni_sadrzaj>
    <derivirana_varijabla naziv="DomainObject.Predmet.ProtuStrankaListFormated_1">
      <item>H.P.B. INDUSTRIJA d.o.o. u stečaju zastupanog po punomoćniku Mladen Vušković</item>
    </derivirana_varijabla>
  </DomainObject.Predmet.ProtuStrankaListFormated>
  <DomainObject.Predmet.ProtuStrankaListFormatedOIB>
    <izvorni_sadrzaj>
      <item>H.P.B. INDUSTRIJA d.o.o. u stečaju, OIB 50110111209 zastupanog po punomoćniku Mladen Vušković</item>
    </izvorni_sadrzaj>
    <derivirana_varijabla naziv="DomainObject.Predmet.ProtuStrankaListFormatedOIB_1">
      <item>H.P.B. INDUSTRIJA d.o.o. u stečaju, OIB 50110111209 zastupanog po punomoćniku Mladen Vušković</item>
    </derivirana_varijabla>
  </DomainObject.Predmet.ProtuStrankaListFormatedOIB>
  <DomainObject.Predmet.ProtuStrankaListFormatedWithAdress>
    <izvorni_sadrzaj>
      <item>H.P.B. INDUSTRIJA d.o.o. u stečaju, Vedrine 21, 21240 Trilj zastupanog po punomoćniku Mladen Vušković</item>
    </izvorni_sadrzaj>
    <derivirana_varijabla naziv="DomainObject.Predmet.ProtuStrankaListFormatedWithAdress_1">
      <item>H.P.B. INDUSTRIJA d.o.o. u stečaju, Vedrine 21, 21240 Trilj zastupanog po punomoćniku Mladen Vušković</item>
    </derivirana_varijabla>
  </DomainObject.Predmet.ProtuStrankaListFormatedWithAdress>
  <DomainObject.Predmet.ProtuStrankaListFormatedWithAdressOIB>
    <izvorni_sadrzaj>
      <item>H.P.B. INDUSTRIJA d.o.o. u stečaju, OIB 50110111209, Vedrine 21, 21240 Trilj zastupanog po punomoćniku Mladen Vušković</item>
    </izvorni_sadrzaj>
    <derivirana_varijabla naziv="DomainObject.Predmet.ProtuStrankaListFormatedWithAdressOIB_1">
      <item>H.P.B. INDUSTRIJA d.o.o. u stečaju, OIB 50110111209, Vedrine 21, 21240 Trilj zastupanog po punomoćniku Mladen Vušković</item>
    </derivirana_varijabla>
  </DomainObject.Predmet.ProtuStrankaListFormatedWithAdressOIB>
  <DomainObject.Predmet.ProtuStrankaListNazivFormated>
    <izvorni_sadrzaj>
      <item>H.P.B. INDUSTRIJA d.o.o. u stečaju</item>
    </izvorni_sadrzaj>
    <derivirana_varijabla naziv="DomainObject.Predmet.ProtuStrankaListNazivFormated_1">
      <item>H.P.B. INDUSTRIJA d.o.o. u stečaju</item>
    </derivirana_varijabla>
  </DomainObject.Predmet.ProtuStrankaListNazivFormated>
  <DomainObject.Predmet.ProtuStrankaListNazivFormatedOIB>
    <izvorni_sadrzaj>
      <item>H.P.B. INDUSTRIJA d.o.o. u stečaju, OIB 50110111209</item>
    </izvorni_sadrzaj>
    <derivirana_varijabla naziv="DomainObject.Predmet.ProtuStrankaListNazivFormatedOIB_1">
      <item>H.P.B. INDUSTRIJA d.o.o. u stečaju,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St-54/2013-250</izvorni_sadrzaj>
    <derivirana_varijabla naziv="DomainObject.PoslovniBrojDokumenta_1">St-54/2013-250</derivirana_varijabla>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 u stečaju</izvorni_sadrzaj>
    <derivirana_varijabla naziv="DomainObject.Predmet.ProtustrankaIDrugi_1">H.P.B. INDUSTRIJA d.o.o. u stečaju</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u stečaju, OIB 50110111209, Vedrine 21, 21240 Trilj</izvorni_sadrzaj>
    <derivirana_varijabla naziv="DomainObject.Predmet.ProtustrankaIDrugiAdressOIB_1">H.P.B. INDUSTRIJA d.o.o. u stečaju,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prosinca 2018.</izvorni_sadrzaj>
    <derivirana_varijabla naziv="DomainObject.Predmet.DatumZadnjeOdrzaneSudskeRadnje_1">14. prosinca 2018.</derivirana_varijabla>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St-54/2013-248</izvorni_sadrzaj>
    <derivirana_varijabla naziv="DomainObject.PredzadnjaOdlukaIzPredmeta.Oznaka_1">St-54/2013-248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754</properties:Words>
  <properties:Characters>4064</properties:Characters>
  <properties:Lines>102</properties:Lines>
  <properties:Paragraphs>33</properties:Paragraphs>
  <properties:TotalTime>34</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4950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2018-11-26T10:46:00Z</dcterms:created>
  <dc:creator>Velimir Vuković</dc:creator>
  <cp:lastModifiedBy>Velimir Vuković</cp:lastModifiedBy>
  <cp:lastPrinted>2018-12-14T08:12:00Z</cp:lastPrinted>
  <dcterms:modified xmlns:xsi="http://www.w3.org/2001/XMLSchema-instance" xsi:type="dcterms:W3CDTF">2018-12-14T08:13:00Z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St-54/2013-250 / Odluka - Rješenje - određivanje nagrade stečajnom upravitelju (1.st-54-13 nagrada steč. upravitelja docx.docx)</vt:lpwstr>
  </prop:property>
  <prop:property name="CC_coloring" pid="4" fmtid="{D5CDD505-2E9C-101B-9397-08002B2CF9AE}">
    <vt:bool>false</vt:bool>
  </prop:property>
  <prop:property name="BrojStranica" pid="5" fmtid="{D5CDD505-2E9C-101B-9397-08002B2CF9AE}">
    <vt:i4>3</vt:i4>
  </prop:property>
</prop:Properties>
</file>