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82d300" w14:paraId="582d300" w:rsidRDefault="00B2687A" w:rsidP="007F6F00" w:rsidR="00407BFC">
      <w:pPr>
        <w:jc w:val="right"/>
        <w15:collapsed w:val="false"/>
      </w:pPr>
      <w:r w:rsidRPr="001A4844">
        <w:t>Poslovni broj: 4. St-</w:t>
      </w:r>
      <w:r w:rsidR="00233987">
        <w:t>853</w:t>
      </w:r>
      <w:r w:rsidR="0050217E">
        <w:t>/2017-</w:t>
      </w:r>
      <w:r w:rsidR="00233987">
        <w:t>8</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233987" w:rsidRPr="00233987">
        <w:rPr>
          <w:rFonts w:cs="Times New Roman" w:eastAsia="Times New Roman"/>
          <w:lang w:eastAsia="hr-HR" w:val="en-US"/>
        </w:rPr>
        <w:t>BOŽO BEBIĆ j.d.o.o.</w:t>
      </w:r>
      <w:r>
        <w:t>,</w:t>
      </w:r>
      <w:r w:rsidR="00233987">
        <w:t xml:space="preserve"> </w:t>
      </w:r>
      <w:r w:rsidR="00233987" w:rsidRPr="00233987">
        <w:t>Put Sv. Križa 48</w:t>
      </w:r>
      <w:r w:rsidR="00233987">
        <w:t xml:space="preserve">, OIB: </w:t>
      </w:r>
      <w:r w:rsidR="00233987" w:rsidRPr="00233987">
        <w:t>25744925261</w:t>
      </w:r>
      <w:r w:rsidR="00233987">
        <w:t>,</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233987" w:rsidRPr="00233987">
        <w:rPr>
          <w:rFonts w:cs="Times New Roman" w:eastAsia="Times New Roman"/>
          <w:lang w:eastAsia="hr-HR" w:val="en-US"/>
        </w:rPr>
        <w:t>BOŽO BEBIĆ j.d.o.o.</w:t>
      </w:r>
      <w:r w:rsidR="00233987">
        <w:t xml:space="preserve">, </w:t>
      </w:r>
      <w:r w:rsidR="00233987" w:rsidRPr="00233987">
        <w:t>Put Sv. Križa 48</w:t>
      </w:r>
      <w:r w:rsidR="00233987">
        <w:t xml:space="preserve">, OIB: </w:t>
      </w:r>
      <w:r w:rsidR="00233987" w:rsidRPr="00233987">
        <w:t>25744925261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265C7A">
        <w:t>10:</w:t>
      </w:r>
      <w:r w:rsidR="00233987">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33987"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233987" w:rsidRPr="00233987">
        <w:rPr>
          <w:rFonts w:cs="Times New Roman" w:eastAsia="Times New Roman"/>
          <w:lang w:eastAsia="hr-HR"/>
        </w:rPr>
        <w:t>Božo Bebić, Solin, Dalmatinska 2</w:t>
      </w:r>
      <w:r w:rsidR="00233987">
        <w:rPr>
          <w:rFonts w:cs="Times New Roman" w:eastAsia="Times New Roman"/>
          <w:lang w:eastAsia="hr-HR"/>
        </w:rPr>
        <w:t xml:space="preserve">, </w:t>
      </w:r>
      <w:r w:rsidR="00233987" w:rsidRPr="00233987">
        <w:rPr>
          <w:rFonts w:cs="Times New Roman" w:eastAsia="Times New Roman"/>
          <w:lang w:eastAsia="hr-HR"/>
        </w:rPr>
        <w:t>OIB: 481697</w:t>
      </w:r>
      <w:r w:rsidR="00233987">
        <w:rPr>
          <w:rFonts w:cs="Times New Roman" w:eastAsia="Times New Roman"/>
          <w:lang w:eastAsia="hr-HR"/>
        </w:rPr>
        <w:t>55516</w:t>
      </w:r>
      <w:r w:rsidR="0050217E">
        <w:rPr>
          <w:rFonts w:cs="Times New Roman" w:eastAsia="Times New Roman"/>
          <w:lang w:eastAsia="hr-HR"/>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233987" w:rsidRPr="00233987">
        <w:rPr>
          <w:rFonts w:cs="Times New Roman" w:eastAsia="Times New Roman"/>
          <w:lang w:eastAsia="hr-HR"/>
        </w:rPr>
        <w:t>Bož</w:t>
      </w:r>
      <w:r w:rsidR="00233987">
        <w:rPr>
          <w:rFonts w:cs="Times New Roman" w:eastAsia="Times New Roman"/>
          <w:lang w:eastAsia="hr-HR"/>
        </w:rPr>
        <w:t xml:space="preserve">u </w:t>
      </w:r>
      <w:r w:rsidR="00233987" w:rsidRPr="00233987">
        <w:rPr>
          <w:rFonts w:cs="Times New Roman" w:eastAsia="Times New Roman"/>
          <w:lang w:eastAsia="hr-HR"/>
        </w:rPr>
        <w:t>Bebić</w:t>
      </w:r>
      <w:r w:rsidR="00233987">
        <w:t xml:space="preserve">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233987">
        <w:t>20. lipnja 2017</w:t>
      </w:r>
      <w:r>
        <w:t xml:space="preserve">. zahtjev za provedbu skraćenog stečajnog postupka nad </w:t>
      </w:r>
      <w:r w:rsidR="00233987" w:rsidRPr="00233987">
        <w:rPr>
          <w:rFonts w:cs="Times New Roman" w:eastAsia="Times New Roman"/>
          <w:lang w:eastAsia="hr-HR" w:val="en-US"/>
        </w:rPr>
        <w:t>BOŽO BEBIĆ j.d.o.o.</w:t>
      </w:r>
      <w:r w:rsidR="00233987">
        <w:t xml:space="preserve">, </w:t>
      </w:r>
      <w:r w:rsidR="00233987" w:rsidRPr="00233987">
        <w:t>Put Sv. Križa 48</w:t>
      </w:r>
      <w:r w:rsidR="00233987">
        <w:t xml:space="preserve">, OIB: </w:t>
      </w:r>
      <w:r w:rsidR="00233987" w:rsidRPr="00233987">
        <w:t>25744925261</w:t>
      </w:r>
      <w:r>
        <w:t xml:space="preserve">, navodeći da dužnik nema zaposlenih, a da na dan </w:t>
      </w:r>
      <w:r w:rsidR="00233987">
        <w:t>15. lipnja 2017</w:t>
      </w:r>
      <w:r>
        <w:t xml:space="preserve">. u Očevidniku redoslijeda osnova za plaćanje, ima evidentirane neizvršene osnove za plaćanje u neprekinutom razdoblju od 120 dana, u ukupnom iznosu od </w:t>
      </w:r>
      <w:r w:rsidR="00233987">
        <w:t>8.538,19</w:t>
      </w:r>
      <w:r>
        <w:t xml:space="preserve"> kn.</w:t>
      </w:r>
    </w:p>
    <w:p w:rsidRDefault="0019707C" w:rsidP="00F76180" w:rsidR="006C1EDE">
      <w:pPr>
        <w:spacing w:before="200"/>
        <w:ind w:firstLine="709"/>
        <w:jc w:val="both"/>
      </w:pPr>
      <w:r>
        <w:t xml:space="preserve">Budući da su prema podacima iz podnesenog zahtjeva bile ispunjene pretpostavke iz članka 428. Stečajnog zakona (˝Narodne novine˝ broj 71/15 i 104/17; dalje: SZ) ovaj sud je </w:t>
      </w:r>
      <w:r w:rsidR="00233987">
        <w:t>27. lipnja 2017</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233987">
        <w:t>7. srpnja 2017</w:t>
      </w:r>
      <w:r>
        <w:t xml:space="preserve">. podnio sudu prijedlog za otvaranje stečajnog postupka nad dužnikom (list </w:t>
      </w:r>
      <w:r w:rsidR="00233987">
        <w:t>8-10</w:t>
      </w:r>
      <w:r>
        <w:t xml:space="preserve"> spisa) uz koji je dostavio dokaze o postojanju tražbine (list </w:t>
      </w:r>
      <w:r w:rsidR="00233987">
        <w:t>11-13</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233987">
        <w:t>668/2017</w:t>
      </w:r>
      <w:r>
        <w:t xml:space="preserve"> od </w:t>
      </w:r>
      <w:r w:rsidR="00233987">
        <w:t>10. srpnja</w:t>
      </w:r>
      <w:r w:rsidR="00515594">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233987">
        <w:t>10</w:t>
      </w:r>
      <w:r w:rsidR="00B2687A">
        <w:t xml:space="preserve">. </w:t>
      </w:r>
      <w:r w:rsidR="00233987">
        <w:t>srpnja 2017</w:t>
      </w:r>
      <w:r>
        <w:t>., ovaj predmet je zaveden po novi poslovni broj St-</w:t>
      </w:r>
      <w:r w:rsidR="00233987">
        <w:t>853</w:t>
      </w:r>
      <w:r w:rsidR="00515594">
        <w:t>/2017</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233987">
        <w:t>10. srpnja</w:t>
      </w:r>
      <w:r w:rsidR="00515594">
        <w:t xml:space="preserve">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4A799C" w:rsidP="00B2687A" w:rsidR="00B2687A">
      <w:pPr>
        <w:pStyle w:val="Tijeloteksta"/>
        <w:tabs>
          <w:tab w:pos="1276" w:val="left"/>
        </w:tabs>
        <w:ind w:left="6372"/>
        <w:jc w:val="center"/>
      </w:pPr>
      <w:r>
        <w:t>Katarina Mikulić,v.r.</w:t>
      </w:r>
    </w:p>
    <w:p w:rsidRDefault="004A799C" w:rsidP="0071700F" w:rsidR="004A799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A799C" w:rsidP="0071700F" w:rsidR="004A799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A799C" w:rsidP="00B2687A" w:rsidR="004A799C">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A799C">
          <w:rPr>
            <w:noProof/>
          </w:rPr>
          <w:t>3</w:t>
        </w:r>
        <w:r>
          <w:fldChar w:fldCharType="end"/>
        </w:r>
      </w:sdtContent>
    </w:sdt>
    <w:r>
      <w:tab/>
    </w:r>
    <w:r w:rsidR="00B2687A">
      <w:tab/>
    </w:r>
    <w:r w:rsidR="00B2687A">
      <w:tab/>
    </w:r>
    <w:r w:rsidR="00B2687A" w:rsidRPr="001A4844">
      <w:t>Poslovni broj: 4. St-</w:t>
    </w:r>
    <w:r w:rsidR="00233987">
      <w:t>853</w:t>
    </w:r>
    <w:r w:rsidR="0050217E">
      <w:t>/2017-</w:t>
    </w:r>
    <w:r w:rsidR="00233987">
      <w:t>8</w:t>
    </w:r>
  </w:p>
  <w:p w:rsidRDefault="004A799C"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33987"/>
    <w:rsid w:val="0024181F"/>
    <w:rsid w:val="00265C7A"/>
    <w:rsid w:val="002C285B"/>
    <w:rsid w:val="003C2F22"/>
    <w:rsid w:val="003F620B"/>
    <w:rsid w:val="00407BFC"/>
    <w:rsid w:val="00417EA6"/>
    <w:rsid w:val="004A799C"/>
    <w:rsid w:val="004D6CBD"/>
    <w:rsid w:val="0050217E"/>
    <w:rsid w:val="00515594"/>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A799C"/>
    <w:rPr>
      <w:color w:val="808080"/>
      <w:bdr w:space="0" w:sz="0" w:color="auto" w:val="none"/>
      <w:shd w:fill="auto" w:color="auto" w:val="clear"/>
    </w:rPr>
  </w:style>
  <w:style w:customStyle="true" w:styleId="eSPISCCParagraphDefaultFont" w:type="character">
    <w:name w:val="eSPIS_CC_Paragraph Default Font"/>
    <w:basedOn w:val="Zadanifontodlomka"/>
    <w:rsid w:val="004A799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A799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A799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A799C"/>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A799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A799C"/>
    <w:rPr>
      <w:color w:val="808080"/>
      <w:bdr w:color="auto" w:space="0" w:sz="0" w:val="none"/>
      <w:shd w:color="auto" w:fill="auto" w:val="clear"/>
    </w:rPr>
  </w:style>
  <w:style w:customStyle="1" w:styleId="eSPISCCParagraphDefaultFont" w:type="character">
    <w:name w:val="eSPIS_CC_Paragraph Default Font"/>
    <w:basedOn w:val="Zadanifontodlomka"/>
    <w:rsid w:val="004A799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A799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A799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A799C"/>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A799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St-853/2017</izvorni_sadrzaj>
    <derivirana_varijabla naziv="DomainObject.Predmet.OznakaBroj_1">St-853/2017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BOŽO BEBIĆ j.d.o.o. za prijevoz eksploziva</izvorni_sadrzaj>
    <derivirana_varijabla naziv="DomainObject.Predmet.ProtustrankaFormated_1">  BOŽO BEBIĆ j.d.o.o. za prijevoz eksploziva</derivirana_varijabla>
  </DomainObject.Predmet.ProtustrankaFormated>
  <DomainObject.Predmet.ProtustrankaFormatedOIB>
    <izvorni_sadrzaj>  BOŽO BEBIĆ j.d.o.o. za prijevoz eksploziva, OIB 25744925261</izvorni_sadrzaj>
    <derivirana_varijabla naziv="DomainObject.Predmet.ProtustrankaFormatedOIB_1">  BOŽO BEBIĆ j.d.o.o. za prijevoz eksploziva, OIB 25744925261</derivirana_varijabla>
  </DomainObject.Predmet.ProtustrankaFormatedOIB>
  <DomainObject.Predmet.ProtustrankaFormatedWithAdress>
    <izvorni_sadrzaj> BOŽO BEBIĆ j.d.o.o. za prijevoz eksploziva, Put Sv. Križa 48, 21220 Trogir</izvorni_sadrzaj>
    <derivirana_varijabla naziv="DomainObject.Predmet.ProtustrankaFormatedWithAdress_1"> BOŽO BEBIĆ j.d.o.o. za prijevoz eksploziva, Put Sv. Križa 48, 21220 Trogir</derivirana_varijabla>
  </DomainObject.Predmet.ProtustrankaFormatedWithAdress>
  <DomainObject.Predmet.ProtustrankaFormatedWithAdressOIB>
    <izvorni_sadrzaj> BOŽO BEBIĆ j.d.o.o. za prijevoz eksploziva, OIB 25744925261, Put Sv. Križa 48, 21220 Trogir</izvorni_sadrzaj>
    <derivirana_varijabla naziv="DomainObject.Predmet.ProtustrankaFormatedWithAdressOIB_1"> BOŽO BEBIĆ j.d.o.o. za prijevoz eksploziva, OIB 25744925261, Put Sv. Križa 48, 21220 Trogir</derivirana_varijabla>
  </DomainObject.Predmet.ProtustrankaFormatedWithAdressOIB>
  <DomainObject.Predmet.ProtustrankaWithAdress>
    <izvorni_sadrzaj>BOŽO BEBIĆ j.d.o.o. za prijevoz eksploziva Put Sv. Križa 48, 21220 Trogir</izvorni_sadrzaj>
    <derivirana_varijabla naziv="DomainObject.Predmet.ProtustrankaWithAdress_1">BOŽO BEBIĆ j.d.o.o. za prijevoz eksploziva Put Sv. Križa 48, 21220 Trogir</derivirana_varijabla>
  </DomainObject.Predmet.ProtustrankaWithAdress>
  <DomainObject.Predmet.ProtustrankaWithAdressOIB>
    <izvorni_sadrzaj>BOŽO BEBIĆ j.d.o.o. za prijevoz eksploziva, OIB 25744925261, Put Sv. Križa 48, 21220 Trogir</izvorni_sadrzaj>
    <derivirana_varijabla naziv="DomainObject.Predmet.ProtustrankaWithAdressOIB_1">BOŽO BEBIĆ j.d.o.o. za prijevoz eksploziva, OIB 25744925261, Put Sv. Križa 48, 21220 Trogir</derivirana_varijabla>
  </DomainObject.Predmet.ProtustrankaWithAdressOIB>
  <DomainObject.Predmet.ProtustrankaNazivFormated>
    <izvorni_sadrzaj>BOŽO BEBIĆ j.d.o.o. za prijevoz eksploziva</izvorni_sadrzaj>
    <derivirana_varijabla naziv="DomainObject.Predmet.ProtustrankaNazivFormated_1">BOŽO BEBIĆ j.d.o.o. za prijevoz eksploziva</derivirana_varijabla>
  </DomainObject.Predmet.ProtustrankaNazivFormated>
  <DomainObject.Predmet.ProtustrankaNazivFormatedOIB>
    <izvorni_sadrzaj>BOŽO BEBIĆ j.d.o.o. za prijevoz eksploziva, OIB 25744925261</izvorni_sadrzaj>
    <derivirana_varijabla naziv="DomainObject.Predmet.ProtustrankaNazivFormatedOIB_1">BOŽO BEBIĆ j.d.o.o. za prijevoz eksploziva, OIB 25744925261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 OIB 18683136487</izvorni_sadrzaj>
    <derivirana_varijabla naziv="DomainObject.Predmet.StrankaWithAdressOIB_1">FINANCIJSKA AGENCIJA, RC SPLIT, OIB 85821130368, Mažuranićevo šetalište 24 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BOŽO BEBIĆ j.d.o.o. za prijevoz eksploziva</item>
    </izvorni_sadrzaj>
    <derivirana_varijabla naziv="DomainObject.Predmet.ProtuStrankaListFormated_1">
      <item>BOŽO BEBIĆ j.d.o.o. za prijevoz eksploziva</item>
    </derivirana_varijabla>
  </DomainObject.Predmet.ProtuStrankaListFormated>
  <DomainObject.Predmet.ProtuStrankaListFormatedOIB>
    <izvorni_sadrzaj>
      <item>BOŽO BEBIĆ j.d.o.o. za prijevoz eksploziva, OIB 25744925261</item>
    </izvorni_sadrzaj>
    <derivirana_varijabla naziv="DomainObject.Predmet.ProtuStrankaListFormatedOIB_1">
      <item>BOŽO BEBIĆ j.d.o.o. za prijevoz eksploziva, OIB 25744925261</item>
    </derivirana_varijabla>
  </DomainObject.Predmet.ProtuStrankaListFormatedOIB>
  <DomainObject.Predmet.ProtuStrankaListFormatedWithAdress>
    <izvorni_sadrzaj>
      <item>BOŽO BEBIĆ j.d.o.o. za prijevoz eksploziva, Put Sv. Križa 48, 21220 Trogir</item>
    </izvorni_sadrzaj>
    <derivirana_varijabla naziv="DomainObject.Predmet.ProtuStrankaListFormatedWithAdress_1">
      <item>BOŽO BEBIĆ j.d.o.o. za prijevoz eksploziva, Put Sv. Križa 48, 21220 Trogir</item>
    </derivirana_varijabla>
  </DomainObject.Predmet.ProtuStrankaListFormatedWithAdress>
  <DomainObject.Predmet.ProtuStrankaListFormatedWithAdressOIB>
    <izvorni_sadrzaj>
      <item>BOŽO BEBIĆ j.d.o.o. za prijevoz eksploziva, OIB 25744925261, Put Sv. Križa 48, 21220 Trogir</item>
    </izvorni_sadrzaj>
    <derivirana_varijabla naziv="DomainObject.Predmet.ProtuStrankaListFormatedWithAdressOIB_1">
      <item>BOŽO BEBIĆ j.d.o.o. za prijevoz eksploziva, OIB 25744925261, Put Sv. Križa 48, 21220 Trogir</item>
    </derivirana_varijabla>
  </DomainObject.Predmet.ProtuStrankaListFormatedWithAdressOIB>
  <DomainObject.Predmet.ProtuStrankaListNazivFormated>
    <izvorni_sadrzaj>
      <item>BOŽO BEBIĆ j.d.o.o. za prijevoz eksploziva</item>
    </izvorni_sadrzaj>
    <derivirana_varijabla naziv="DomainObject.Predmet.ProtuStrankaListNazivFormated_1">
      <item>BOŽO BEBIĆ j.d.o.o. za prijevoz eksploziva</item>
    </derivirana_varijabla>
  </DomainObject.Predmet.ProtuStrankaListNazivFormated>
  <DomainObject.Predmet.ProtuStrankaListNazivFormatedOIB>
    <izvorni_sadrzaj>
      <item>BOŽO BEBIĆ j.d.o.o. za prijevoz eksploziva, OIB 25744925261</item>
    </izvorni_sadrzaj>
    <derivirana_varijabla naziv="DomainObject.Predmet.ProtuStrankaListNazivFormatedOIB_1">
      <item>BOŽO BEBIĆ j.d.o.o. za prijevoz eksploziva, OIB 25744925261</item>
    </derivirana_varijabla>
  </DomainObject.Predmet.ProtuStrankaListNazivFormatedOIB>
  <DomainObject.Predmet.OstaliListFormated>
    <izvorni_sadrzaj>
      <item>ŽUPANIJSKO DRŽAVNO ODVJETNIŠTVO U SPLITU punomoćnik sudionika u postupku MINISTARSTVO FINANCIJA RH</item>
      <item>Božo Bebić</item>
    </izvorni_sadrzaj>
    <derivirana_varijabla naziv="DomainObject.Predmet.OstaliListFormated_1">
      <item>ŽUPANIJSKO DRŽAVNO ODVJETNIŠTVO U SPLITU punomoćnik sudionika u postupku MINISTARSTVO FINANCIJA RH</item>
      <item>Božo Bebić</item>
    </derivirana_varijabla>
  </DomainObject.Predmet.OstaliListFormated>
  <DomainObject.Predmet.OstaliListFormatedOIB>
    <izvorni_sadrzaj>
      <item>ŽUPANIJSKO DRŽAVNO ODVJETNIŠTVO U SPLITU, OIB 75666130770 punomoćnik sudionika u postupku MINISTARSTVO FINANCIJA RH</item>
      <item>Božo Bebić, OIB 48169755516</item>
    </izvorni_sadrzaj>
    <derivirana_varijabla naziv="DomainObject.Predmet.OstaliListFormatedOIB_1">
      <item>ŽUPANIJSKO DRŽAVNO ODVJETNIŠTVO U SPLITU, OIB 75666130770 punomoćnik sudionika u postupku MINISTARSTVO FINANCIJA RH</item>
      <item>Božo Bebić, OIB 48169755516</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Bebić, Dalmatinska 2, 21210 Solin</item>
    </izvorni_sadrzaj>
    <derivirana_varijabla naziv="DomainObject.Predmet.OstaliListFormatedWithAdress_1">
      <item>ŽUPANIJSKO DRŽAVNO ODVJETNIŠTVO U SPLITU, Gundulićeva 29a, 21000 Split punomoćnik sudionika u postupku MINISTARSTVO FINANCIJA RH</item>
      <item>Božo Bebić, Dalmatinska 2, 21210 Solin</item>
    </derivirana_varijabla>
  </DomainObject.Predmet.OstaliListFormatedWithAdress>
  <DomainObject.Predmet.OstaliListFormatedWithAdressOIB>
    <izvorni_sadrzaj>
      <item>ŽUPANIJSKO DRŽAVNO ODVJETNIŠTVO U SPLITU, OIB 75666130770, Gundulićeva 29a, 21000 Split punomoćnik sudionika u postupku MINISTARSTVO FINANCIJA RH</item>
      <item>Božo Bebić, OIB 48169755516, Dalmatinska 2, 21210 Solin</item>
    </izvorni_sadrzaj>
    <derivirana_varijabla naziv="DomainObject.Predmet.OstaliListFormatedWithAdressOIB_1">
      <item>ŽUPANIJSKO DRŽAVNO ODVJETNIŠTVO U SPLITU, OIB 75666130770, Gundulićeva 29a, 21000 Split punomoćnik sudionika u postupku MINISTARSTVO FINANCIJA RH</item>
      <item>Božo Bebić, OIB 48169755516, Dalmatinska 2, 21210 Solin</item>
    </derivirana_varijabla>
  </DomainObject.Predmet.OstaliListFormatedWithAdressOIB>
  <DomainObject.Predmet.OstaliListNazivFormated>
    <izvorni_sadrzaj>
      <item>ŽUPANIJSKO DRŽAVNO ODVJETNIŠTVO U SPLITU</item>
      <item>Božo Bebić</item>
    </izvorni_sadrzaj>
    <derivirana_varijabla naziv="DomainObject.Predmet.OstaliListNazivFormated_1">
      <item>ŽUPANIJSKO DRŽAVNO ODVJETNIŠTVO U SPLITU</item>
      <item>Božo Bebić</item>
    </derivirana_varijabla>
  </DomainObject.Predmet.OstaliListNazivFormated>
  <DomainObject.Predmet.OstaliListNazivFormatedOIB>
    <izvorni_sadrzaj>
      <item>ŽUPANIJSKO DRŽAVNO ODVJETNIŠTVO U SPLITU, OIB 75666130770</item>
      <item>Božo Bebić, OIB 48169755516</item>
    </izvorni_sadrzaj>
    <derivirana_varijabla naziv="DomainObject.Predmet.OstaliListNazivFormatedOIB_1">
      <item>ŽUPANIJSKO DRŽAVNO ODVJETNIŠTVO U SPLITU, OIB 75666130770</item>
      <item>Božo Bebić, OIB 48169755516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BOŽO BEBIĆ j.d.o.o. za prijevoz eksploziva</izvorni_sadrzaj>
    <derivirana_varijabla naziv="DomainObject.Predmet.ProtustrankaIDrugi_1">BOŽO BEBIĆ j.d.o.o. za prijevoz eksploziva</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BOŽO BEBIĆ j.d.o.o. za prijevoz eksploziva, OIB 25744925261, Put Sv. Križa 48, 21220 Trogir</izvorni_sadrzaj>
    <derivirana_varijabla naziv="DomainObject.Predmet.ProtustrankaIDrugiAdressOIB_1">BOŽO BEBIĆ j.d.o.o. za prijevoz eksploziva, OIB 25744925261, Put Sv. Križa 48,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BOŽO BEBIĆ j.d.o.o. za prijevoz eksploziva</item>
      <item>FINANCIJSKA AGENCIJA, RC SPLIT</item>
      <item>MINISTARSTVO FINANCIJA RH</item>
      <item>ŽUPANIJSKO DRŽAVNO ODVJETNIŠTVO U SPLITU</item>
      <item>Božo Bebić</item>
    </izvorni_sadrzaj>
    <derivirana_varijabla naziv="DomainObject.Predmet.SudioniciListNaziv_1">
      <item>BOŽO BEBIĆ j.d.o.o. za prijevoz eksploziva</item>
      <item>FINANCIJSKA AGENCIJA, RC SPLIT</item>
      <item>MINISTARSTVO FINANCIJA RH</item>
      <item>ŽUPANIJSKO DRŽAVNO ODVJETNIŠTVO U SPLITU</item>
      <item>Božo Bebić</item>
    </derivirana_varijabla>
  </DomainObject.Predmet.SudioniciListNaziv>
  <DomainObject.Predmet.SudioniciListAdressOIB>
    <izvorni_sadrzaj>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izvorni_sadrzaj>
    <derivirana_varijabla naziv="DomainObject.Predmet.SudioniciListAdressOIB_1">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25744925261</item>
      <item>, OIB 85821130368</item>
      <item>, OIB 18683136487</item>
      <item>, OIB 75666130770</item>
      <item>, OIB 48169755516</item>
    </izvorni_sadrzaj>
    <derivirana_varijabla naziv="DomainObject.Predmet.SudioniciListNazivOIB_1">
      <item>, OIB 25744925261</item>
      <item>, OIB 85821130368</item>
      <item>, OIB 18683136487</item>
      <item>, OIB 75666130770</item>
      <item>, OIB 48169755516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1111</properties:Words>
  <properties:Characters>6198</properties:Characters>
  <properties:Lines>128</properties:Lines>
  <properties:Paragraphs>45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2019-01-10T08:59:00Z</cp:lastPrinted>
  <dcterms:modified xmlns:xsi="http://www.w3.org/2001/XMLSchema-instance" xsi:type="dcterms:W3CDTF">2019-01-10T08:59:00Z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