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bba7" w14:paraId="722bba7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4038C4">
        <w:rPr>
          <w:rFonts w:hAnsi="Times New Roman" w:ascii="Times New Roman"/>
        </w:rPr>
        <w:t>4520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4038C4" w:rsidRPr="004038C4">
        <w:rPr>
          <w:rFonts w:hAnsi="Times New Roman" w:ascii="Times New Roman"/>
        </w:rPr>
        <w:t>ALLEGRO VITA d.o</w:t>
      </w:r>
      <w:r w:rsidR="000556E3">
        <w:rPr>
          <w:rFonts w:hAnsi="Times New Roman" w:ascii="Times New Roman"/>
        </w:rPr>
        <w:t xml:space="preserve">.o., Zagreb, Lastovska 18, OIB: </w:t>
      </w:r>
      <w:r w:rsidR="004038C4" w:rsidRPr="004038C4">
        <w:rPr>
          <w:rFonts w:hAnsi="Times New Roman" w:ascii="Times New Roman"/>
        </w:rPr>
        <w:t>36099589110</w:t>
      </w:r>
      <w:r w:rsidR="004038C4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BB2D3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B73713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038C4" w:rsidRPr="004038C4">
        <w:rPr>
          <w:rFonts w:hAnsi="Times New Roman" w:ascii="Times New Roman"/>
        </w:rPr>
        <w:t>ALLEGRO VITA d.o.o., Zagreb, Lastovska 18, OIB: 36099589110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4038C4">
        <w:rPr>
          <w:rFonts w:hAnsi="Times New Roman" w:ascii="Times New Roman"/>
        </w:rPr>
        <w:t>23</w:t>
      </w:r>
      <w:r w:rsidR="00854849">
        <w:rPr>
          <w:rFonts w:hAnsi="Times New Roman" w:ascii="Times New Roman"/>
        </w:rPr>
        <w:t>.</w:t>
      </w:r>
      <w:r w:rsidR="004038C4">
        <w:rPr>
          <w:rFonts w:hAnsi="Times New Roman" w:ascii="Times New Roman"/>
        </w:rPr>
        <w:t>875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4038C4">
        <w:rPr>
          <w:rFonts w:hAnsi="Times New Roman" w:ascii="Times New Roman"/>
        </w:rPr>
        <w:t>4520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4038C4" w:rsidRPr="004038C4">
        <w:rPr>
          <w:rFonts w:hAnsi="Times New Roman" w:ascii="Times New Roman"/>
        </w:rPr>
        <w:t xml:space="preserve">23.875,00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D10660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12176">
        <w:rPr>
          <w:rFonts w:hAnsi="Times New Roman" w:ascii="Times New Roman"/>
        </w:rPr>
        <w:t>, v.r.</w:t>
      </w:r>
    </w:p>
    <w:p w:rsidRDefault="00512176" w:rsidP="00B87AEB" w:rsidR="00512176">
      <w:pPr>
        <w:jc w:val="right"/>
        <w:rPr>
          <w:rFonts w:hAnsi="Times New Roman" w:ascii="Times New Roman"/>
        </w:rPr>
      </w:pPr>
    </w:p>
    <w:p w:rsidRDefault="00512176" w:rsidP="00512176" w:rsidR="00512176" w:rsidRPr="00512176">
      <w:pPr>
        <w:jc w:val="right"/>
        <w:rPr>
          <w:rFonts w:hAnsi="Times New Roman" w:ascii="Times New Roman"/>
        </w:rPr>
      </w:pPr>
      <w:r w:rsidRPr="00512176">
        <w:rPr>
          <w:rFonts w:hAnsi="Times New Roman" w:ascii="Times New Roman"/>
        </w:rPr>
        <w:t>Za točnost otpravka-</w:t>
      </w:r>
    </w:p>
    <w:p w:rsidRDefault="00512176" w:rsidP="00512176" w:rsidR="00512176" w:rsidRPr="00512176">
      <w:pPr>
        <w:jc w:val="right"/>
        <w:rPr>
          <w:rFonts w:hAnsi="Times New Roman" w:ascii="Times New Roman"/>
        </w:rPr>
      </w:pPr>
      <w:r w:rsidRPr="00512176">
        <w:rPr>
          <w:rFonts w:hAnsi="Times New Roman" w:ascii="Times New Roman"/>
        </w:rPr>
        <w:t>Ovlašteni službenik:</w:t>
      </w:r>
    </w:p>
    <w:p w:rsidRDefault="00512176" w:rsidP="00512176" w:rsidR="00512176">
      <w:pPr>
        <w:jc w:val="right"/>
        <w:rPr>
          <w:rFonts w:hAnsi="Times New Roman" w:ascii="Times New Roman"/>
        </w:rPr>
      </w:pPr>
      <w:r w:rsidRPr="00512176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17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038C4">
      <w:rPr>
        <w:rFonts w:hAnsi="Times New Roman" w:ascii="Times New Roman"/>
      </w:rPr>
      <w:t>4520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56E3"/>
    <w:rsid w:val="00072597"/>
    <w:rsid w:val="00091756"/>
    <w:rsid w:val="000B209F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7993"/>
    <w:rsid w:val="002E4C78"/>
    <w:rsid w:val="002F75B0"/>
    <w:rsid w:val="00354C62"/>
    <w:rsid w:val="00363216"/>
    <w:rsid w:val="003B5296"/>
    <w:rsid w:val="003B534B"/>
    <w:rsid w:val="003C25FE"/>
    <w:rsid w:val="004038C4"/>
    <w:rsid w:val="0043311C"/>
    <w:rsid w:val="00446A94"/>
    <w:rsid w:val="004475AF"/>
    <w:rsid w:val="00462914"/>
    <w:rsid w:val="00462A7A"/>
    <w:rsid w:val="004B5C11"/>
    <w:rsid w:val="004B797A"/>
    <w:rsid w:val="004C2A95"/>
    <w:rsid w:val="00512176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97202"/>
    <w:rsid w:val="007A1F44"/>
    <w:rsid w:val="007B5EFC"/>
    <w:rsid w:val="007D1A24"/>
    <w:rsid w:val="007D7FC7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D18B2"/>
    <w:rsid w:val="00924507"/>
    <w:rsid w:val="009802E0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71371"/>
    <w:rsid w:val="00B73713"/>
    <w:rsid w:val="00B87AEB"/>
    <w:rsid w:val="00B969B8"/>
    <w:rsid w:val="00BB2D39"/>
    <w:rsid w:val="00BC41A7"/>
    <w:rsid w:val="00BC580B"/>
    <w:rsid w:val="00BE08D9"/>
    <w:rsid w:val="00C3624C"/>
    <w:rsid w:val="00C51E6A"/>
    <w:rsid w:val="00CA4F2A"/>
    <w:rsid w:val="00CF7AB9"/>
    <w:rsid w:val="00D10660"/>
    <w:rsid w:val="00D301E4"/>
    <w:rsid w:val="00D83115"/>
    <w:rsid w:val="00D8319C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1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1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4520</izvorni_sadrzaj>
    <derivirana_varijabla naziv="DomainObject.Predmet.Broj_1">4520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St-4520/2016</izvorni_sadrzaj>
    <derivirana_varijabla naziv="DomainObject.Predmet.OznakaBroj_1">St-4520/2016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ALLEGRO VITA d.o.o. zastupanog po punomoćniku Emil Vričić</izvorni_sadrzaj>
    <derivirana_varijabla naziv="DomainObject.Predmet.ProtustrankaFormated_1">  ALLEGRO VITA d.o.o. zastupanog po punomoćniku Emil Vričić</derivirana_varijabla>
  </DomainObject.Predmet.ProtustrankaFormated>
  <DomainObject.Predmet.ProtustrankaFormatedOIB>
    <izvorni_sadrzaj>  ALLEGRO VITA d.o.o., OIB 36099589110 zastupanog po punomoćniku Emil Vričić</izvorni_sadrzaj>
    <derivirana_varijabla naziv="DomainObject.Predmet.ProtustrankaFormatedOIB_1">  ALLEGRO VITA d.o.o., OIB 36099589110 zastupanog po punomoćniku Emil Vričić</derivirana_varijabla>
  </DomainObject.Predmet.ProtustrankaFormatedOIB>
  <DomainObject.Predmet.ProtustrankaFormatedWithAdress>
    <izvorni_sadrzaj> ALLEGRO VITA d.o.o., Lastovska 18, 10000 Zagreb zastupanog po punomoćniku Emil Vričić</izvorni_sadrzaj>
    <derivirana_varijabla naziv="DomainObject.Predmet.ProtustrankaFormatedWithAdress_1"> ALLEGRO VITA d.o.o., Lastovska 18, 10000 Zagreb zastupanog po punomoćniku Emil Vričić</derivirana_varijabla>
  </DomainObject.Predmet.ProtustrankaFormatedWithAdress>
  <DomainObject.Predmet.ProtustrankaFormatedWithAdressOIB>
    <izvorni_sadrzaj> ALLEGRO VITA d.o.o., OIB 36099589110, Lastovska 18, 10000 Zagreb zastupanog po punomoćniku Emil Vričić</izvorni_sadrzaj>
    <derivirana_varijabla naziv="DomainObject.Predmet.ProtustrankaFormatedWithAdressOIB_1"> ALLEGRO VITA d.o.o., OIB 36099589110, Lastovska 18, 10000 Zagreb zastupanog po punomoćniku Emil Vričić</derivirana_varijabla>
  </DomainObject.Predmet.ProtustrankaFormatedWithAdressOIB>
  <DomainObject.Predmet.ProtustrankaWithAdress>
    <izvorni_sadrzaj>ALLEGRO VITA d.o.o. Lastovska 18, 10000 Zagreb</izvorni_sadrzaj>
    <derivirana_varijabla naziv="DomainObject.Predmet.ProtustrankaWithAdress_1">ALLEGRO VITA d.o.o. Lastovska 18, 10000 Zagreb</derivirana_varijabla>
  </DomainObject.Predmet.ProtustrankaWithAdress>
  <DomainObject.Predmet.ProtustrankaWithAdressOIB>
    <izvorni_sadrzaj>ALLEGRO VITA d.o.o., OIB 36099589110, Lastovska 18, 10000 Zagreb</izvorni_sadrzaj>
    <derivirana_varijabla naziv="DomainObject.Predmet.ProtustrankaWithAdressOIB_1">ALLEGRO VITA d.o.o., OIB 36099589110, Lastovska 18, 10000 Zagreb</derivirana_varijabla>
  </DomainObject.Predmet.ProtustrankaWithAdressOIB>
  <DomainObject.Predmet.ProtustrankaNazivFormated>
    <izvorni_sadrzaj>ALLEGRO VITA d.o.o.</izvorni_sadrzaj>
    <derivirana_varijabla naziv="DomainObject.Predmet.ProtustrankaNazivFormated_1">ALLEGRO VITA d.o.o.</derivirana_varijabla>
  </DomainObject.Predmet.ProtustrankaNazivFormated>
  <DomainObject.Predmet.ProtustrankaNazivFormatedOIB>
    <izvorni_sadrzaj>ALLEGRO VITA d.o.o., OIB 36099589110</izvorni_sadrzaj>
    <derivirana_varijabla naziv="DomainObject.Predmet.ProtustrankaNazivFormatedOIB_1">ALLEGRO VITA d.o.o., OIB 36099589110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ALLEGRO VITA d.o.o. zastupanog po punomoćniku Emil Vričić</item>
    </izvorni_sadrzaj>
    <derivirana_varijabla naziv="DomainObject.Predmet.ProtuStrankaListFormated_1">
      <item>ALLEGRO VITA d.o.o. zastupanog po punomoćniku Emil Vričić</item>
    </derivirana_varijabla>
  </DomainObject.Predmet.ProtuStrankaListFormated>
  <DomainObject.Predmet.ProtuStrankaListFormatedOIB>
    <izvorni_sadrzaj>
      <item>ALLEGRO VITA d.o.o., OIB 36099589110 zastupanog po punomoćniku Emil Vričić</item>
    </izvorni_sadrzaj>
    <derivirana_varijabla naziv="DomainObject.Predmet.ProtuStrankaListFormatedOIB_1">
      <item>ALLEGRO VITA d.o.o., OIB 36099589110 zastupanog po punomoćniku Emil Vričić</item>
    </derivirana_varijabla>
  </DomainObject.Predmet.ProtuStrankaListFormatedOIB>
  <DomainObject.Predmet.ProtuStrankaListFormatedWithAdress>
    <izvorni_sadrzaj>
      <item>ALLEGRO VITA d.o.o., Lastovska 18, 10000 Zagreb zastupanog po punomoćniku Emil Vričić</item>
    </izvorni_sadrzaj>
    <derivirana_varijabla naziv="DomainObject.Predmet.ProtuStrankaListFormatedWithAdress_1">
      <item>ALLEGRO VITA d.o.o., Lastovska 18, 10000 Zagreb zastupanog po punomoćniku Emil Vričić</item>
    </derivirana_varijabla>
  </DomainObject.Predmet.ProtuStrankaListFormatedWithAdress>
  <DomainObject.Predmet.ProtuStrankaListFormatedWithAdressOIB>
    <izvorni_sadrzaj>
      <item>ALLEGRO VITA d.o.o., OIB 36099589110, Lastovska 18, 10000 Zagreb zastupanog po punomoćniku Emil Vričić</item>
    </izvorni_sadrzaj>
    <derivirana_varijabla naziv="DomainObject.Predmet.ProtuStrankaListFormatedWithAdressOIB_1">
      <item>ALLEGRO VITA d.o.o., OIB 36099589110, Lastovska 18, 10000 Zagreb zastupanog po punomoćniku Emil Vričić</item>
    </derivirana_varijabla>
  </DomainObject.Predmet.ProtuStrankaListFormatedWithAdressOIB>
  <DomainObject.Predmet.ProtuStrankaListNazivFormated>
    <izvorni_sadrzaj>
      <item>ALLEGRO VITA d.o.o.</item>
    </izvorni_sadrzaj>
    <derivirana_varijabla naziv="DomainObject.Predmet.ProtuStrankaListNazivFormated_1">
      <item>ALLEGRO VITA d.o.o.</item>
    </derivirana_varijabla>
  </DomainObject.Predmet.ProtuStrankaListNazivFormated>
  <DomainObject.Predmet.ProtuStrankaListNazivFormatedOIB>
    <izvorni_sadrzaj>
      <item>ALLEGRO VITA d.o.o., OIB 36099589110</item>
    </izvorni_sadrzaj>
    <derivirana_varijabla naziv="DomainObject.Predmet.ProtuStrankaListNazivFormatedOIB_1">
      <item>ALLEGRO VITA d.o.o., OIB 36099589110</item>
    </derivirana_varijabla>
  </DomainObject.Predmet.ProtuStrankaListNazivFormatedOIB>
  <DomainObject.Predmet.OstaliListFormated>
    <izvorni_sadrzaj>
      <item>Emil Vričić punomoćnik sudionika u postupku ALLEGRO VITA d.o.o.</item>
    </izvorni_sadrzaj>
    <derivirana_varijabla naziv="DomainObject.Predmet.OstaliListFormated_1">
      <item>Emil Vričić punomoćnik sudionika u postupku ALLEGRO VITA d.o.o.</item>
    </derivirana_varijabla>
  </DomainObject.Predmet.OstaliListFormated>
  <DomainObject.Predmet.OstaliListFormatedOIB>
    <izvorni_sadrzaj>
      <item>Emil Vričić, OIB 57358569883 punomoćnik sudionika u postupku ALLEGRO VITA d.o.o.</item>
    </izvorni_sadrzaj>
    <derivirana_varijabla naziv="DomainObject.Predmet.OstaliListFormatedOIB_1">
      <item>Emil Vričić, OIB 57358569883 punomoćnik sudionika u postupku ALLEGRO VITA d.o.o.</item>
    </derivirana_varijabla>
  </DomainObject.Predmet.OstaliListFormatedOIB>
  <DomainObject.Predmet.OstaliListFormatedWithAdress>
    <izvorni_sadrzaj>
      <item>Emil Vričić, Lastovska Ulica 18, 10000 Zagreb punomoćnik sudionika u postupku ALLEGRO VITA d.o.o.</item>
    </izvorni_sadrzaj>
    <derivirana_varijabla naziv="DomainObject.Predmet.OstaliListFormatedWithAdress_1">
      <item>Emil Vričić, Lastovska Ulica 18, 10000 Zagreb punomoćnik sudionika u postupku ALLEGRO VITA d.o.o.</item>
    </derivirana_varijabla>
  </DomainObject.Predmet.OstaliListFormatedWithAdress>
  <DomainObject.Predmet.OstaliListFormatedWithAdressOIB>
    <izvorni_sadrzaj>
      <item>Emil Vričić, OIB 57358569883, Lastovska Ulica 18, 10000 Zagreb punomoćnik sudionika u postupku ALLEGRO VITA d.o.o.</item>
    </izvorni_sadrzaj>
    <derivirana_varijabla naziv="DomainObject.Predmet.OstaliListFormatedWithAdressOIB_1">
      <item>Emil Vričić, OIB 57358569883, Lastovska Ulica 18, 10000 Zagreb punomoćnik sudionika u postupku ALLEGRO VITA d.o.o.</item>
    </derivirana_varijabla>
  </DomainObject.Predmet.OstaliListFormatedWithAdressOIB>
  <DomainObject.Predmet.OstaliListNazivFormated>
    <izvorni_sadrzaj>
      <item>Emil Vričić</item>
    </izvorni_sadrzaj>
    <derivirana_varijabla naziv="DomainObject.Predmet.OstaliListNazivFormated_1">
      <item>Emil Vričić</item>
    </derivirana_varijabla>
  </DomainObject.Predmet.OstaliListNazivFormated>
  <DomainObject.Predmet.OstaliListNazivFormatedOIB>
    <izvorni_sadrzaj>
      <item>Emil Vričić, OIB 57358569883</item>
    </izvorni_sadrzaj>
    <derivirana_varijabla naziv="DomainObject.Predmet.OstaliListNazivFormatedOIB_1">
      <item>Emil Vričić, OIB 57358569883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ALLEGRO VITA d.o.o.</izvorni_sadrzaj>
    <derivirana_varijabla naziv="DomainObject.Predmet.ProtustrankaIDrugi_1">ALLEGRO VITA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ALLEGRO VITA d.o.o., OIB 36099589110, Lastovska 18, 10000 Zagreb</izvorni_sadrzaj>
    <derivirana_varijabla naziv="DomainObject.Predmet.ProtustrankaIDrugiAdressOIB_1">ALLEGRO VITA d.o.o., OIB 36099589110, Lastovska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ALLEGRO VITA d.o.o.</item>
      <item>Emil Vričić</item>
    </izvorni_sadrzaj>
    <derivirana_varijabla naziv="DomainObject.Predmet.SudioniciListNaziv_1">
      <item>FINA Regionalni centar Zagreb</item>
      <item>ALLEGRO VITA d.o.o.</item>
      <item>Emil Vričić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izvorni_sadrzaj>
    <derivirana_varijabla naziv="DomainObject.Predmet.SudioniciListAdressOIB_1"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36099589110</item>
      <item>, OIB 57358569883</item>
    </izvorni_sadrzaj>
    <derivirana_varijabla naziv="DomainObject.Predmet.SudioniciListNazivOIB_1">
      <item>, OIB 85821130368</item>
      <item>, OIB 36099589110</item>
      <item>, OIB 57358569883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ACBC1-53FD-4CDF-8535-51596F4A2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1760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2017-02-23T13:10:00Z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2017-02-23T13:16:00Z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