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013b" w14:paraId="26d013b" w:rsidRDefault="00CD6730" w:rsidP="00CD6730" w:rsidR="00CD6730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730" w:rsidP="00CD6730" w:rsidR="00CD6730">
      <w:pPr>
        <w:rPr>
          <w:b/>
        </w:rPr>
      </w:pPr>
    </w:p>
    <w:p w:rsidRDefault="00CD6730" w:rsidP="00CD6730" w:rsidR="00CD6730">
      <w:pPr>
        <w:rPr>
          <w:b/>
        </w:rPr>
      </w:pPr>
      <w:r>
        <w:rPr>
          <w:b/>
        </w:rPr>
        <w:t>REPUBLIKA HRVATSKA</w:t>
      </w:r>
    </w:p>
    <w:p w:rsidRDefault="00CD6730" w:rsidP="00CD6730" w:rsidR="00CD6730">
      <w:pPr>
        <w:rPr>
          <w:b/>
        </w:rPr>
      </w:pPr>
      <w:r>
        <w:rPr>
          <w:b/>
        </w:rPr>
        <w:t>TRGOVAČKI SUD U OSIJEKU</w:t>
      </w:r>
    </w:p>
    <w:p w:rsidRDefault="00CD6730" w:rsidP="00CD6730" w:rsidR="00CD6730">
      <w:pPr>
        <w:rPr>
          <w:b/>
        </w:rPr>
      </w:pPr>
      <w:r>
        <w:rPr>
          <w:b/>
        </w:rPr>
        <w:t>STALNA SLUŽBA U SLAVONSKOM BRO</w:t>
      </w:r>
      <w:r w:rsidR="00037D08">
        <w:rPr>
          <w:b/>
        </w:rPr>
        <w:t>DU</w:t>
      </w:r>
      <w:r w:rsidR="00037D08">
        <w:rPr>
          <w:b/>
        </w:rPr>
        <w:tab/>
        <w:t xml:space="preserve">           </w:t>
      </w:r>
      <w:r w:rsidR="00037D08">
        <w:rPr>
          <w:b/>
        </w:rPr>
        <w:tab/>
      </w:r>
      <w:r w:rsidR="00037D08">
        <w:rPr>
          <w:b/>
        </w:rPr>
        <w:tab/>
      </w:r>
      <w:r w:rsidR="00037D08">
        <w:rPr>
          <w:b/>
        </w:rPr>
        <w:tab/>
        <w:t>3 St-69/2015-</w:t>
      </w:r>
      <w:r w:rsidR="00627B45">
        <w:rPr>
          <w:b/>
        </w:rPr>
        <w:t>142</w:t>
      </w:r>
    </w:p>
    <w:p w:rsidRDefault="00CD6730" w:rsidP="00CD6730" w:rsidR="00CD6730">
      <w:pPr>
        <w:rPr>
          <w:b/>
        </w:rPr>
      </w:pPr>
      <w:r>
        <w:rPr>
          <w:b/>
        </w:rPr>
        <w:t>Trg pobjede 13</w:t>
      </w:r>
    </w:p>
    <w:p w:rsidRDefault="00CD6730" w:rsidP="00CD6730" w:rsidR="00CD6730">
      <w:pPr>
        <w:rPr>
          <w:b/>
        </w:rPr>
      </w:pPr>
      <w:r>
        <w:rPr>
          <w:b/>
        </w:rPr>
        <w:t>35000 SLAVONSKI BROD</w:t>
      </w:r>
    </w:p>
    <w:p w:rsidRDefault="00CD6730" w:rsidP="00CD6730" w:rsidR="00CD6730">
      <w:pPr>
        <w:rPr>
          <w:b/>
        </w:rPr>
      </w:pPr>
    </w:p>
    <w:p w:rsidRDefault="00CD6730" w:rsidP="00CD6730" w:rsidR="00CD6730">
      <w:pPr>
        <w:rPr>
          <w:b/>
        </w:rPr>
      </w:pPr>
    </w:p>
    <w:p w:rsidRDefault="00CD6730" w:rsidP="00CD6730" w:rsidR="00CD673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CD6730" w:rsidP="00CD6730" w:rsidR="00CD6730">
      <w:pPr>
        <w:jc w:val="center"/>
        <w:rPr>
          <w:b/>
        </w:rPr>
      </w:pPr>
    </w:p>
    <w:p w:rsidRDefault="00CD6730" w:rsidP="00CD6730" w:rsidR="00CD6730">
      <w:pPr>
        <w:jc w:val="both"/>
      </w:pPr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</w:t>
      </w:r>
      <w:r w:rsidR="00627B45">
        <w:t>nad stečajnom masom</w:t>
      </w:r>
      <w:r>
        <w:t xml:space="preserve">  </w:t>
      </w:r>
      <w:r>
        <w:rPr>
          <w:b/>
        </w:rPr>
        <w:t xml:space="preserve">RAVELANA d.o.o. Pakrac u stečaju, Trg 76. bataljuna 3, OIB: 66866255628, </w:t>
      </w:r>
      <w:r>
        <w:t xml:space="preserve">koga zastupa </w:t>
      </w:r>
      <w:r w:rsidR="00627B45">
        <w:t>upravitelj stečajne mase</w:t>
      </w:r>
      <w:r>
        <w:t xml:space="preserve"> Marko </w:t>
      </w:r>
      <w:proofErr w:type="spellStart"/>
      <w:r>
        <w:t>Fak</w:t>
      </w:r>
      <w:proofErr w:type="spellEnd"/>
      <w:r>
        <w:t xml:space="preserve"> iz Zagreba, </w:t>
      </w:r>
      <w:r w:rsidR="00627B45">
        <w:t>13. prosinca</w:t>
      </w:r>
      <w:r w:rsidR="00037D08">
        <w:t xml:space="preserve"> 2018.</w:t>
      </w:r>
    </w:p>
    <w:p w:rsidRDefault="00CD6730" w:rsidP="00CD6730" w:rsidR="00CD6730">
      <w:pPr>
        <w:jc w:val="both"/>
      </w:pPr>
    </w:p>
    <w:p w:rsidRDefault="00CD6730" w:rsidP="00CD6730" w:rsidR="00CD6730">
      <w:pPr>
        <w:jc w:val="center"/>
      </w:pPr>
      <w:r>
        <w:t>z a k l j u č i o  j e</w:t>
      </w:r>
    </w:p>
    <w:p w:rsidRDefault="00CD6730" w:rsidP="00CD6730" w:rsidR="00CD6730">
      <w:pPr>
        <w:jc w:val="center"/>
      </w:pPr>
    </w:p>
    <w:p w:rsidRDefault="00627B45" w:rsidP="00365606" w:rsidR="00627B45">
      <w:pPr>
        <w:jc w:val="both"/>
      </w:pPr>
      <w:r>
        <w:tab/>
        <w:t>Poziva se Zagrebačka banka d.d. dostaviti račun na koji će sud vratiti nepotrošeni predujam.</w:t>
      </w:r>
    </w:p>
    <w:p w:rsidRDefault="00627B45" w:rsidP="00365606" w:rsidR="00627B45">
      <w:pPr>
        <w:jc w:val="both"/>
      </w:pPr>
    </w:p>
    <w:p w:rsidRDefault="00365606" w:rsidP="00365606" w:rsidR="00365606">
      <w:pPr>
        <w:jc w:val="both"/>
      </w:pPr>
      <w:r>
        <w:t>       </w:t>
      </w:r>
    </w:p>
    <w:p w:rsidRDefault="00365606" w:rsidP="00365606" w:rsidR="00365606">
      <w:pPr>
        <w:ind w:firstLine="708"/>
        <w:jc w:val="both"/>
      </w:pPr>
      <w:r>
        <w:t xml:space="preserve">U Slavonskom Brodu </w:t>
      </w:r>
      <w:r w:rsidR="00627B45">
        <w:t>13. prosinca</w:t>
      </w:r>
      <w:r>
        <w:t xml:space="preserve"> 2018. </w:t>
      </w:r>
    </w:p>
    <w:p w:rsidRDefault="00365606" w:rsidP="00365606" w:rsidR="00365606">
      <w:pPr>
        <w:ind w:firstLine="708" w:left="6372"/>
        <w:jc w:val="both"/>
      </w:pPr>
      <w:r>
        <w:t>Sutkinja:</w:t>
      </w:r>
    </w:p>
    <w:p w:rsidRDefault="00365606" w:rsidP="00365606" w:rsidR="00365606">
      <w:pPr>
        <w:ind w:left="6372"/>
        <w:jc w:val="both"/>
      </w:pPr>
    </w:p>
    <w:p w:rsidRDefault="00365606" w:rsidP="00365606" w:rsidR="00365606">
      <w:pPr>
        <w:ind w:left="6372"/>
        <w:jc w:val="both"/>
      </w:pPr>
      <w:r>
        <w:t>Daniela Martini Maoduš</w:t>
      </w: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>
      <w:pPr>
        <w:jc w:val="both"/>
      </w:pPr>
    </w:p>
    <w:p w:rsidRDefault="00365606" w:rsidP="00365606" w:rsidR="00365606" w:rsidRPr="003A2848"/>
    <w:p w:rsidRDefault="00CB42B4" w:rsidP="00365606" w:rsidR="00CB42B4"/>
    <w:sectPr w:rsidR="00CB42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24341"/>
    <w:multiLevelType w:val="hybridMultilevel"/>
    <w:tmpl w:val="DFA69DB2"/>
    <w:lvl w:tplc="53A6901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260DC"/>
    <w:multiLevelType w:val="hybridMultilevel"/>
    <w:tmpl w:val="530664FA"/>
    <w:lvl w:tplc="B5528D7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730"/>
    <w:rsid w:val="0001126C"/>
    <w:rsid w:val="00037D08"/>
    <w:rsid w:val="000E706C"/>
    <w:rsid w:val="00365606"/>
    <w:rsid w:val="0053513F"/>
    <w:rsid w:val="00627B45"/>
    <w:rsid w:val="007756B4"/>
    <w:rsid w:val="007E7440"/>
    <w:rsid w:val="008C3C11"/>
    <w:rsid w:val="009A6710"/>
    <w:rsid w:val="00B57F2F"/>
    <w:rsid w:val="00CB42B4"/>
    <w:rsid w:val="00CD6730"/>
    <w:rsid w:val="00EE240B"/>
    <w:rsid w:val="00E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6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6730"/>
    <w:rPr>
      <w:rFonts w:cs="Tahoma" w:eastAsia="Times New Roman" w:hAnsi="Tahoma" w:ascii="Tahoma"/>
      <w:sz w:val="16"/>
      <w:szCs w:val="16"/>
    </w:rPr>
  </w:style>
  <w:style w:styleId="Naglaeno" w:type="character">
    <w:name w:val="Strong"/>
    <w:basedOn w:val="Zadanifontodlomka"/>
    <w:uiPriority w:val="22"/>
    <w:qFormat/>
    <w:rsid w:val="00365606"/>
    <w:rPr>
      <w:b/>
      <w:bCs/>
    </w:rPr>
  </w:style>
  <w:style w:styleId="Odlomakpopisa" w:type="paragraph">
    <w:name w:val="List Paragraph"/>
    <w:basedOn w:val="Normal"/>
    <w:uiPriority w:val="34"/>
    <w:qFormat/>
    <w:rsid w:val="00011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4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4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4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4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6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6730"/>
    <w:rPr>
      <w:rFonts w:ascii="Tahoma" w:cs="Tahoma" w:eastAsia="Times New Roman" w:hAnsi="Tahoma"/>
      <w:sz w:val="16"/>
      <w:szCs w:val="16"/>
    </w:rPr>
  </w:style>
  <w:style w:styleId="Naglaeno" w:type="character">
    <w:name w:val="Strong"/>
    <w:basedOn w:val="Zadanifontodlomka"/>
    <w:uiPriority w:val="22"/>
    <w:qFormat/>
    <w:rsid w:val="00365606"/>
    <w:rPr>
      <w:b/>
      <w:bCs/>
    </w:rPr>
  </w:style>
  <w:style w:styleId="Odlomakpopisa" w:type="paragraph">
    <w:name w:val="List Paragraph"/>
    <w:basedOn w:val="Normal"/>
    <w:uiPriority w:val="34"/>
    <w:qFormat/>
    <w:rsid w:val="000112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4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4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4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4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80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0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  <item>Vesna Lazarić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  <item>Vesna Lazarić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  <item>Vesna Lazarić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  <item>Vesna Lazarić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  <item>Vesna Lazarić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  <item>Vesna Lazarić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  <item>Vesna Lazarić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  <item>Vesna Lazarić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>19. studenog 2018.</izvorni_sadrzaj>
    <derivirana_varijabla naziv="DomainObject.Predmet.OdlukaRjesenje.DatumPravomocnosti_1">19. studenog 2018.</derivirana_varijabla>
  </DomainObject.Predmet.OdlukaRjesenje.DatumPravomocnosti>
  <DomainObject.Predmet.OdlukaRjesenje.Oznaka>
    <izvorni_sadrzaj>St-69/2015-139</izvorni_sadrzaj>
    <derivirana_varijabla naziv="DomainObject.Predmet.OdlukaRjesenje.Oznaka_1">St-69/2015-139</derivirana_varijabla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  <item>Vesna Lazarić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  <item>Vesna Lazarić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  <item>Vesna Lazarić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  <item>, OIB null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St-69/2015-136</izvorni_sadrzaj>
    <derivirana_varijabla naziv="DomainObject.PredzadnjaOdlukaIzPredmeta.Oznaka_1">St-69/2015-136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9C4EC-433E-4379-A41F-A9F391CD2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106</properties:Words>
  <properties:Characters>515</properties:Characters>
  <properties:Lines>31</properties:Lines>
  <properties:Paragraphs>12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2017-04-27T06:00:00Z</dcterms:created>
  <dc:creator>wsadmin</dc:creator>
  <cp:lastModifiedBy>wsadmin</cp:lastModifiedBy>
  <cp:lastPrinted>2018-12-13T12:40:00Z</cp:lastPrinted>
  <dcterms:modified xmlns:xsi="http://www.w3.org/2001/XMLSchema-instance" xsi:type="dcterms:W3CDTF">2018-12-13T12:40:00Z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ravelana.docx)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