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1eb6" w14:paraId="f201eb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A83FB6">
        <w:t>531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A83FB6" w:rsidRPr="00A83FB6">
        <w:t xml:space="preserve">KRALJEVSKO PIĆE d.o.o. za trgovinu, Zagreb, </w:t>
      </w:r>
      <w:proofErr w:type="spellStart"/>
      <w:r w:rsidR="00A83FB6" w:rsidRPr="00A83FB6">
        <w:t>Bukovačka</w:t>
      </w:r>
      <w:proofErr w:type="spellEnd"/>
      <w:r w:rsidR="00A83FB6" w:rsidRPr="00A83FB6">
        <w:t xml:space="preserve"> cesta 319, MBS: 080520867, OIB: 37734614789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A83FB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A83FB6" w:rsidRPr="00A83FB6">
        <w:t xml:space="preserve">KRALJEVSKO PIĆE d.o.o. za trgovinu, Zagreb, </w:t>
      </w:r>
      <w:proofErr w:type="spellStart"/>
      <w:r w:rsidR="00A83FB6" w:rsidRPr="00A83FB6">
        <w:t>Bukovačka</w:t>
      </w:r>
      <w:proofErr w:type="spellEnd"/>
      <w:r w:rsidR="00A83FB6" w:rsidRPr="00A83FB6">
        <w:t xml:space="preserve"> cesta 319, MBS: 080520867, OIB: 37734614789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A83FB6">
        <w:t xml:space="preserve">Margareta </w:t>
      </w:r>
      <w:proofErr w:type="spellStart"/>
      <w:r w:rsidR="00A83FB6">
        <w:t>Bondža</w:t>
      </w:r>
      <w:proofErr w:type="spellEnd"/>
      <w:r w:rsidR="00A83FB6">
        <w:t xml:space="preserve">, Vinkovci, </w:t>
      </w:r>
      <w:proofErr w:type="spellStart"/>
      <w:r w:rsidR="00A83FB6">
        <w:t>Lapovačka</w:t>
      </w:r>
      <w:proofErr w:type="spellEnd"/>
      <w:r w:rsidR="00A83FB6">
        <w:t xml:space="preserve"> 30</w:t>
      </w:r>
      <w:r w:rsidR="00DA76CB">
        <w:t>,</w:t>
      </w:r>
      <w:r w:rsidR="004C12D6">
        <w:t xml:space="preserve"> OIB:</w:t>
      </w:r>
      <w:r w:rsidR="00A02193">
        <w:t xml:space="preserve"> </w:t>
      </w:r>
      <w:r w:rsidR="00A83FB6">
        <w:t>43842887527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A83FB6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83FB6" w:rsidRPr="00A83FB6">
        <w:t xml:space="preserve">KRALJEVSKO PIĆE d.o.o. za trgovinu, Zagreb, </w:t>
      </w:r>
      <w:proofErr w:type="spellStart"/>
      <w:r w:rsidR="00A83FB6" w:rsidRPr="00A83FB6">
        <w:t>Bukovačka</w:t>
      </w:r>
      <w:proofErr w:type="spellEnd"/>
      <w:r w:rsidR="00A83FB6" w:rsidRPr="00A83FB6">
        <w:t xml:space="preserve"> cesta 319, MBS: 080520867, OIB: 37734614789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6F1093">
        <w:t>2</w:t>
      </w:r>
      <w:r w:rsidR="00A83FB6">
        <w:t>3</w:t>
      </w:r>
      <w:r w:rsidR="006D22B1">
        <w:t xml:space="preserve">. </w:t>
      </w:r>
      <w:r w:rsidR="00A83FB6">
        <w:t>studenog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A83FB6" w:rsidRPr="00A83FB6">
        <w:t xml:space="preserve">KRALJEVSKO PIĆE d.o.o. za trgovinu, Zagreb, </w:t>
      </w:r>
      <w:proofErr w:type="spellStart"/>
      <w:r w:rsidR="00A83FB6" w:rsidRPr="00A83FB6">
        <w:t>Bukovačka</w:t>
      </w:r>
      <w:proofErr w:type="spellEnd"/>
      <w:r w:rsidR="00A83FB6" w:rsidRPr="00A83FB6">
        <w:t xml:space="preserve"> cesta 319, MBS: 080520867, OIB: 37734614789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A83FB6">
        <w:t>531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t>9 St-1</w:t>
      </w:r>
      <w:r w:rsidR="00A83FB6">
        <w:t>531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83A76"/>
    <w:rsid w:val="009D33A7"/>
    <w:rsid w:val="009E4D62"/>
    <w:rsid w:val="009F5360"/>
    <w:rsid w:val="00A02193"/>
    <w:rsid w:val="00A571AD"/>
    <w:rsid w:val="00A83FB6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71756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7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17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17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7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7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7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17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17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7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7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KRALJEVSKO PIĆE d.o.o.</izvorni_sadrzaj>
    <derivirana_varijabla naziv="DomainObject.Predmet.ProtustrankaFormated_1">  KRALJEVSKO PIĆE d.o.o.</derivirana_varijabla>
  </DomainObject.Predmet.ProtustrankaFormated>
  <DomainObject.Predmet.ProtustrankaFormatedOIB>
    <izvorni_sadrzaj>  KRALJEVSKO PIĆE d.o.o., OIB 37734614789</izvorni_sadrzaj>
    <derivirana_varijabla naziv="DomainObject.Predmet.ProtustrankaFormatedOIB_1">  KRALJEVSKO PIĆE d.o.o., OIB 37734614789</derivirana_varijabla>
  </DomainObject.Predmet.ProtustrankaFormatedOIB>
  <DomainObject.Predmet.ProtustrankaFormatedWithAdress>
    <izvorni_sadrzaj> KRALJEVSKO PIĆE d.o.o., Bukovačka  cesta 319, 10000 Zagreb</izvorni_sadrzaj>
    <derivirana_varijabla naziv="DomainObject.Predmet.ProtustrankaFormatedWithAdress_1"> KRALJEVSKO PIĆE d.o.o., Bukovačka  cesta 319, 10000 Zagreb</derivirana_varijabla>
  </DomainObject.Predmet.ProtustrankaFormatedWithAdress>
  <DomainObject.Predmet.ProtustrankaFormatedWithAdressOIB>
    <izvorni_sadrzaj> KRALJEVSKO PIĆE d.o.o., OIB 37734614789, Bukovačka  cesta 319, 10000 Zagreb</izvorni_sadrzaj>
    <derivirana_varijabla naziv="DomainObject.Predmet.ProtustrankaFormatedWithAdressOIB_1"> KRALJEVSKO PIĆE d.o.o., OIB 37734614789, Bukovačka  cesta 319, 10000 Zagreb</derivirana_varijabla>
  </DomainObject.Predmet.ProtustrankaFormatedWithAdressOIB>
  <DomainObject.Predmet.ProtustrankaWithAdress>
    <izvorni_sadrzaj>KRALJEVSKO PIĆE d.o.o. Bukovačka  cesta 319, 10000 Zagreb</izvorni_sadrzaj>
    <derivirana_varijabla naziv="DomainObject.Predmet.ProtustrankaWithAdress_1">KRALJEVSKO PIĆE d.o.o. Bukovačka  cesta 319, 10000 Zagreb</derivirana_varijabla>
  </DomainObject.Predmet.ProtustrankaWithAdress>
  <DomainObject.Predmet.ProtustrankaWithAdressOIB>
    <izvorni_sadrzaj>KRALJEVSKO PIĆE d.o.o., OIB 37734614789, Bukovačka  cesta 319, 10000 Zagreb</izvorni_sadrzaj>
    <derivirana_varijabla naziv="DomainObject.Predmet.ProtustrankaWithAdressOIB_1">KRALJEVSKO PIĆE d.o.o., OIB 37734614789, Bukovačka  cesta 319, 10000 Zagreb</derivirana_varijabla>
  </DomainObject.Predmet.ProtustrankaWithAdressOIB>
  <DomainObject.Predmet.ProtustrankaNazivFormated>
    <izvorni_sadrzaj>KRALJEVSKO PIĆE d.o.o.</izvorni_sadrzaj>
    <derivirana_varijabla naziv="DomainObject.Predmet.ProtustrankaNazivFormated_1">KRALJEVSKO PIĆE d.o.o.</derivirana_varijabla>
  </DomainObject.Predmet.ProtustrankaNazivFormated>
  <DomainObject.Predmet.ProtustrankaNazivFormatedOIB>
    <izvorni_sadrzaj>KRALJEVSKO PIĆE d.o.o., OIB 37734614789</izvorni_sadrzaj>
    <derivirana_varijabla naziv="DomainObject.Predmet.ProtustrankaNazivFormatedOIB_1">KRALJEVSKO PIĆE d.o.o., OIB 37734614789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KRALJEVSKO PIĆE d.o.o.</item>
    </izvorni_sadrzaj>
    <derivirana_varijabla naziv="DomainObject.Predmet.ProtuStrankaListFormated_1">
      <item>KRALJEVSKO PIĆE d.o.o.</item>
    </derivirana_varijabla>
  </DomainObject.Predmet.ProtuStrankaListFormated>
  <DomainObject.Predmet.ProtuStrankaListFormatedOIB>
    <izvorni_sadrzaj>
      <item>KRALJEVSKO PIĆE d.o.o., OIB 37734614789</item>
    </izvorni_sadrzaj>
    <derivirana_varijabla naziv="DomainObject.Predmet.ProtuStrankaListFormatedOIB_1">
      <item>KRALJEVSKO PIĆE d.o.o., OIB 37734614789</item>
    </derivirana_varijabla>
  </DomainObject.Predmet.ProtuStrankaListFormatedOIB>
  <DomainObject.Predmet.ProtuStrankaListFormatedWithAdress>
    <izvorni_sadrzaj>
      <item>KRALJEVSKO PIĆE d.o.o., Bukovačka  cesta 319, 10000 Zagreb</item>
    </izvorni_sadrzaj>
    <derivirana_varijabla naziv="DomainObject.Predmet.ProtuStrankaListFormatedWithAdress_1">
      <item>KRALJEVSKO PIĆE d.o.o., Bukovačka  cesta 319, 10000 Zagreb</item>
    </derivirana_varijabla>
  </DomainObject.Predmet.ProtuStrankaListFormatedWithAdress>
  <DomainObject.Predmet.ProtuStrankaListFormatedWithAdressOIB>
    <izvorni_sadrzaj>
      <item>KRALJEVSKO PIĆE d.o.o., OIB 37734614789, Bukovačka  cesta 319, 10000 Zagreb</item>
    </izvorni_sadrzaj>
    <derivirana_varijabla naziv="DomainObject.Predmet.ProtuStrankaListFormatedWithAdressOIB_1">
      <item>KRALJEVSKO PIĆE d.o.o., OIB 37734614789, Bukovačka  cesta 319, 10000 Zagreb</item>
    </derivirana_varijabla>
  </DomainObject.Predmet.ProtuStrankaListFormatedWithAdressOIB>
  <DomainObject.Predmet.ProtuStrankaListNazivFormated>
    <izvorni_sadrzaj>
      <item>KRALJEVSKO PIĆE d.o.o.</item>
    </izvorni_sadrzaj>
    <derivirana_varijabla naziv="DomainObject.Predmet.ProtuStrankaListNazivFormated_1">
      <item>KRALJEVSKO PIĆE d.o.o.</item>
    </derivirana_varijabla>
  </DomainObject.Predmet.ProtuStrankaListNazivFormated>
  <DomainObject.Predmet.ProtuStrankaListNazivFormatedOIB>
    <izvorni_sadrzaj>
      <item>KRALJEVSKO PIĆE d.o.o., OIB 37734614789</item>
    </izvorni_sadrzaj>
    <derivirana_varijabla naziv="DomainObject.Predmet.ProtuStrankaListNazivFormatedOIB_1">
      <item>KRALJEVSKO PIĆE d.o.o., OIB 37734614789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KRALJEVSKO PIĆE d.o.o.</izvorni_sadrzaj>
    <derivirana_varijabla naziv="DomainObject.Predmet.ProtustrankaIDrugi_1">KRALJEVSKO PIĆE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KRALJEVSKO PIĆE d.o.o., OIB 37734614789, Bukovačka  cesta 319, 10000 Zagreb</izvorni_sadrzaj>
    <derivirana_varijabla naziv="DomainObject.Predmet.ProtustrankaIDrugiAdressOIB_1">KRALJEVSKO PIĆE d.o.o., OIB 37734614789, Bukovačka  cesta 319,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KRALJEVSKO PIĆE d.o.o.</item>
      <item>FINA Regionalni centar Zagreb</item>
    </izvorni_sadrzaj>
    <derivirana_varijabla naziv="DomainObject.Predmet.SudioniciListNaziv_1">
      <item>KRALJEVSKO PIĆE d.o.o.</item>
      <item>FINA Regionalni centar Zagreb</item>
    </derivirana_varijabla>
  </DomainObject.Predmet.SudioniciListNaziv>
  <DomainObject.Predmet.SudioniciListAdressOIB>
    <izvorni_sadrzaj>
      <item>KRALJEVSKO PIĆE d.o.o., OIB 37734614789, Bukovačka  cesta 319,10000 Zagreb</item>
      <item>FINA Regionalni centar Zagreb, OIB 85821130368, Trg svibanjskih žrtava 1995. 1,10000 Zagreb</item>
    </izvorni_sadrzaj>
    <derivirana_varijabla naziv="DomainObject.Predmet.SudioniciListAdressOIB_1">
      <item>KRALJEVSKO PIĆE d.o.o., OIB 37734614789, Bukovačka  cesta 319,10000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37734614789</item>
      <item>, OIB 85821130368</item>
    </izvorni_sadrzaj>
    <derivirana_varijabla naziv="DomainObject.Predmet.SudioniciListNazivOIB_1">
      <item>, OIB 37734614789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2254</properties:Characters>
  <properties:Lines>90</properties:Lines>
  <properties:Paragraphs>30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2016-07-05T09:35:00Z</cp:lastPrinted>
  <dcterms:modified xmlns:xsi="http://www.w3.org/2001/XMLSchema-instance" xsi:type="dcterms:W3CDTF">2016-07-05T09:38:00Z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