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e1cb" w14:paraId="be7e1cb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8B6A82">
        <w:rPr>
          <w:rFonts w:cs="Times New Roman"/>
        </w:rPr>
        <w:t xml:space="preserve"> </w:t>
      </w:r>
      <w:r w:rsidR="005E33DB">
        <w:t>COLE d.o.o., Varaždin, Braće Vidović 22, OIB: 09231754796</w:t>
      </w:r>
      <w:r w:rsidR="0079114C">
        <w:rPr>
          <w:rFonts w:cs="Times New Roman"/>
        </w:rPr>
        <w:t xml:space="preserve">, </w:t>
      </w:r>
      <w:r w:rsidR="005E33DB">
        <w:rPr>
          <w:rFonts w:cs="Times New Roman"/>
        </w:rPr>
        <w:t>11.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5E33DB" w:rsidP="005F7221" w:rsidR="005F7221" w:rsidRPr="00412CB1">
      <w:pPr>
        <w:jc w:val="center"/>
        <w:rPr>
          <w:b/>
        </w:rPr>
      </w:pPr>
      <w:r>
        <w:rPr>
          <w:b/>
        </w:rPr>
        <w:t>8. travnja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>
        <w:rPr>
          <w:b/>
        </w:rPr>
        <w:t>08,00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F27B2D">
        <w:t xml:space="preserve">Saši Kancijanu, Varaždin, Braće Vidović 22, 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5E33DB">
        <w:t xml:space="preserve">COLE d.o.o., Varaždin, Braće Vidović 22, 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EA46C0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EA46C0">
        <w:t xml:space="preserve"> </w:t>
      </w:r>
      <w:r w:rsidR="005E33DB">
        <w:t>Saši Kancijanu, Varaždin, B. Vidović 22, OIB: 76817823198</w:t>
      </w:r>
      <w:r>
        <w:t xml:space="preserve">, </w:t>
      </w:r>
      <w:r w:rsidRPr="00412CB1">
        <w:t xml:space="preserve">da na zakazano ročište kod ovoga suda, </w:t>
      </w:r>
      <w:r w:rsidR="005E33DB">
        <w:t>8. travnja</w:t>
      </w:r>
      <w:r>
        <w:t xml:space="preserve"> 2016. u </w:t>
      </w:r>
      <w:r w:rsidR="005E33DB">
        <w:t>08,00</w:t>
      </w:r>
      <w:r w:rsidRPr="00412CB1">
        <w:t xml:space="preserve"> sati, dostavi javnobilježnički ovjerovljen prokazni popis imovine za dužnika</w:t>
      </w:r>
      <w:r w:rsidR="00F27B2D">
        <w:t xml:space="preserve"> COLE d.o.o., Varaždin, Braće Vidović 22, OIB: 09231754796</w:t>
      </w:r>
      <w:r w:rsidR="00C461D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27B2D">
        <w:rPr>
          <w:rFonts w:cs="Times New Roman"/>
        </w:rPr>
        <w:t>11.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461DF" w:rsidR="005747A5" w:rsidRPr="005747A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B41C1C">
        <w:t>COLE d.o.o., Varaždin, Braće Vidović 22,</w:t>
      </w:r>
    </w:p>
    <w:p w:rsidRDefault="00D27615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F27B2D">
        <w:t xml:space="preserve">Saša Kancijan, Varaždin, Braće Vidović 22, 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41E" w:rsidP="00BA0147" w:rsidR="0035141E">
      <w:r>
        <w:separator/>
      </w:r>
    </w:p>
  </w:endnote>
  <w:endnote w:id="0" w:type="continuationSeparator">
    <w:p w:rsidRDefault="0035141E" w:rsidP="00BA0147" w:rsidR="00351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41E" w:rsidP="00BA0147" w:rsidR="0035141E">
      <w:r>
        <w:separator/>
      </w:r>
    </w:p>
  </w:footnote>
  <w:footnote w:id="0" w:type="continuationSeparator">
    <w:p w:rsidRDefault="0035141E" w:rsidP="00BA0147" w:rsidR="00351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17D5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5E33DB">
      <w:t>372/16-4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5E33DB">
      <w:t>372/16-4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17223"/>
    <w:rsid w:val="0035141E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C55E9"/>
    <w:rsid w:val="00B41C1C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17D5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  <w:rsid w:val="00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F1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CF1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COLE društvo s ograničenom odgovornošću za proizvodnju opreme za sportske terene</izvorni_sadrzaj>
    <derivirana_varijabla naziv="DomainObject.Predmet.ProtustrankaFormated_1">  COLE društvo s ograničenom odgovornošću za proizvodnju opreme za sportske terene</derivirana_varijabla>
  </DomainObject.Predmet.ProtustrankaFormated>
  <DomainObject.Predmet.ProtustrankaFormatedOIB>
    <izvorni_sadrzaj>  COLE društvo s ograničenom odgovornošću za proizvodnju opreme za sportske terene, OIB 09231754796</izvorni_sadrzaj>
    <derivirana_varijabla naziv="DomainObject.Predmet.ProtustrankaFormatedOIB_1">  COLE društvo s ograničenom odgovornošću za proizvodnju opreme za sportske terene, OIB 09231754796</derivirana_varijabla>
  </DomainObject.Predmet.ProtustrankaFormatedOIB>
  <DomainObject.Predmet.ProtustrankaFormatedWithAdress>
    <izvorni_sadrzaj> COLE društvo s ograničenom odgovornošću za proizvodnju opreme za sportske terene, A. Cesarca 2, 42000 Varaždin</izvorni_sadrzaj>
    <derivirana_varijabla naziv="DomainObject.Predmet.ProtustrankaFormatedWithAdress_1"> COLE društvo s ograničenom odgovornošću za proizvodnju opreme za sportske terene, A. Cesarca 2, 42000 Varaždin</derivirana_varijabla>
  </DomainObject.Predmet.ProtustrankaFormatedWithAdress>
  <DomainObject.Predmet.ProtustrankaFormatedWithAdressOIB>
    <izvorni_sadrzaj> COLE društvo s ograničenom odgovornošću za proizvodnju opreme za sportske terene, OIB 09231754796, A. Cesarca 2, 42000 Varaždin</izvorni_sadrzaj>
    <derivirana_varijabla naziv="DomainObject.Predmet.ProtustrankaFormatedWithAdressOIB_1"> COLE društvo s ograničenom odgovornošću za proizvodnju opreme za sportske terene, OIB 09231754796, A. Cesarca 2, 42000 Varaždin</derivirana_varijabla>
  </DomainObject.Predmet.ProtustrankaFormatedWithAdressOIB>
  <DomainObject.Predmet.ProtustrankaWithAdress>
    <izvorni_sadrzaj>COLE društvo s ograničenom odgovornošću za proizvodnju opreme za sportske terene A. Cesarca 2, 42000 Varaždin</izvorni_sadrzaj>
    <derivirana_varijabla naziv="DomainObject.Predmet.ProtustrankaWithAdress_1">COLE društvo s ograničenom odgovornošću za proizvodnju opreme za sportske terene A. Cesarca 2, 42000 Varaždin</derivirana_varijabla>
  </DomainObject.Predmet.ProtustrankaWithAdress>
  <DomainObject.Predmet.ProtustrankaWithAdressOIB>
    <izvorni_sadrzaj>COLE društvo s ograničenom odgovornošću za proizvodnju opreme za sportske terene, OIB 09231754796, A. Cesarca 2, 42000 Varaždin</izvorni_sadrzaj>
    <derivirana_varijabla naziv="DomainObject.Predmet.ProtustrankaWithAdressOIB_1">COLE društvo s ograničenom odgovornošću za proizvodnju opreme za sportske terene, OIB 09231754796, A. Cesarca 2, 42000 Varaždin</derivirana_varijabla>
  </DomainObject.Predmet.ProtustrankaWithAdressOIB>
  <DomainObject.Predmet.ProtustrankaNazivFormated>
    <izvorni_sadrzaj>COLE društvo s ograničenom odgovornošću za proizvodnju opreme za sportske terene</izvorni_sadrzaj>
    <derivirana_varijabla naziv="DomainObject.Predmet.ProtustrankaNazivFormated_1">COLE društvo s ograničenom odgovornošću za proizvodnju opreme za sportske terene</derivirana_varijabla>
  </DomainObject.Predmet.ProtustrankaNazivFormated>
  <DomainObject.Predmet.ProtustrankaNazivFormatedOIB>
    <izvorni_sadrzaj>COLE društvo s ograničenom odgovornošću za proizvodnju opreme za sportske terene, OIB 09231754796</izvorni_sadrzaj>
    <derivirana_varijabla naziv="DomainObject.Predmet.ProtustrankaNazivFormatedOIB_1">COLE društvo s ograničenom odgovornošću za proizvodnju opreme za sportske terene, OIB 09231754796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102125.68</izvorni_sadrzaj>
    <derivirana_varijabla naziv="DomainObject.Predmet.TrenutnaVrijednost_1">102125.68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COLE društvo s ograničenom odgovornošću za proizvodnju opreme za sportske terene</item>
    </izvorni_sadrzaj>
    <derivirana_varijabla naziv="DomainObject.Predmet.ProtuStrankaListFormated_1">
      <item>COLE društvo s ograničenom odgovornošću za proizvodnju opreme za sportske terene</item>
    </derivirana_varijabla>
  </DomainObject.Predmet.ProtuStrankaListFormated>
  <DomainObject.Predmet.ProtuStrankaListFormatedOIB>
    <izvorni_sadrzaj>
      <item>COLE društvo s ograničenom odgovornošću za proizvodnju opreme za sportske terene, OIB 09231754796</item>
    </izvorni_sadrzaj>
    <derivirana_varijabla naziv="DomainObject.Predmet.ProtuStrankaListFormatedOIB_1">
      <item>COLE društvo s ograničenom odgovornošću za proizvodnju opreme za sportske terene, OIB 09231754796</item>
    </derivirana_varijabla>
  </DomainObject.Predmet.ProtuStrankaListFormatedOIB>
  <DomainObject.Predmet.ProtuStrankaListFormatedWithAdress>
    <izvorni_sadrzaj>
      <item>COLE društvo s ograničenom odgovornošću za proizvodnju opreme za sportske terene, A. Cesarca 2, 42000 Varaždin</item>
    </izvorni_sadrzaj>
    <derivirana_varijabla naziv="DomainObject.Predmet.ProtuStrankaListFormatedWithAdress_1">
      <item>COLE društvo s ograničenom odgovornošću za proizvodnju opreme za sportske terene, A. Cesarca 2, 42000 Varaždin</item>
    </derivirana_varijabla>
  </DomainObject.Predmet.ProtuStrankaListFormatedWithAdress>
  <DomainObject.Predmet.ProtuStrankaListFormatedWithAdressOIB>
    <izvorni_sadrzaj>
      <item>COLE društvo s ograničenom odgovornošću za proizvodnju opreme za sportske terene, OIB 09231754796, A. Cesarca 2, 42000 Varaždin</item>
    </izvorni_sadrzaj>
    <derivirana_varijabla naziv="DomainObject.Predmet.ProtuStrankaListFormatedWithAdressOIB_1">
      <item>COLE društvo s ograničenom odgovornošću za proizvodnju opreme za sportske terene, OIB 09231754796, A. Cesarca 2, 42000 Varaždin</item>
    </derivirana_varijabla>
  </DomainObject.Predmet.ProtuStrankaListFormatedWithAdressOIB>
  <DomainObject.Predmet.ProtuStrankaListNazivFormated>
    <izvorni_sadrzaj>
      <item>COLE društvo s ograničenom odgovornošću za proizvodnju opreme za sportske terene</item>
    </izvorni_sadrzaj>
    <derivirana_varijabla naziv="DomainObject.Predmet.ProtuStrankaListNazivFormated_1">
      <item>COLE društvo s ograničenom odgovornošću za proizvodnju opreme za sportske terene</item>
    </derivirana_varijabla>
  </DomainObject.Predmet.ProtuStrankaListNazivFormated>
  <DomainObject.Predmet.ProtuStrankaListNazivFormatedOIB>
    <izvorni_sadrzaj>
      <item>COLE društvo s ograničenom odgovornošću za proizvodnju opreme za sportske terene, OIB 09231754796</item>
    </izvorni_sadrzaj>
    <derivirana_varijabla naziv="DomainObject.Predmet.ProtuStrankaListNazivFormatedOIB_1">
      <item>COLE društvo s ograničenom odgovornošću za proizvodnju opreme za sportske terene, OIB 09231754796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COLE društvo s ograničenom odgovornošću za proizvodnju opreme za sportske terene</izvorni_sadrzaj>
    <derivirana_varijabla naziv="DomainObject.Predmet.ProtustrankaIDrugi_1">COLE društvo s ograničenom odgovornošću za proizvodnju opreme za sportske terene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COLE društvo s ograničenom odgovornošću za proizvodnju opreme za sportske terene, OIB 09231754796, A. Cesarca 2, 42000 Varaždin</izvorni_sadrzaj>
    <derivirana_varijabla naziv="DomainObject.Predmet.ProtustrankaIDrugiAdressOIB_1">COLE društvo s ograničenom odgovornošću za proizvodnju opreme za sportske terene, OIB 09231754796, A. Cesarca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COLE društvo s ograničenom odgovornošću za proizvodnju opreme za sportske terene</item>
      <item>Sudski registar</item>
    </izvorni_sadrzaj>
    <derivirana_varijabla naziv="DomainObject.Predmet.SudioniciListNaziv_1">
      <item>Financijska agencija</item>
      <item>COLE društvo s ograničenom odgovornošću za proizvodnju opreme za sportske terene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COLE društvo s ograničenom odgovornošću za proizvodnju opreme za sportske terene, OIB 09231754796, A. Cesarca 2,42000 Varaždin</item>
      <item>Sudski registar</item>
    </izvorni_sadrzaj>
    <derivirana_varijabla naziv="DomainObject.Predmet.SudioniciListAdressOIB_1">
      <item>Financijska agencija, OIB 85821130368, A. Cesarca 2,42000 Varaždin</item>
      <item>COLE društvo s ograničenom odgovornošću za proizvodnju opreme za sportske terene, OIB 09231754796,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09231754796</item>
      <item>, OIB null</item>
    </izvorni_sadrzaj>
    <derivirana_varijabla naziv="DomainObject.Predmet.SudioniciListNazivOIB_1">
      <item>, OIB 85821130368</item>
      <item>, OIB 09231754796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02632-EE46-4117-9CF8-B659108EB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1974</properties:Characters>
  <properties:Lines>66</properties:Lines>
  <properties:Paragraphs>28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2016-03-11T09:40:00Z</cp:lastPrinted>
  <dcterms:modified xmlns:xsi="http://www.w3.org/2001/XMLSchema-instance" xsi:type="dcterms:W3CDTF">2016-03-11T09:40:00Z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