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fbaa" w14:paraId="aa9fba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51F5B">
        <w:rPr>
          <w:lang w:val="hr-HR"/>
        </w:rPr>
        <w:t>123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51F5B">
        <w:rPr>
          <w:lang w:val="hr-HR"/>
        </w:rPr>
        <w:t>AUTOEDIT društvo s ograničenom odgovornošću za trgovinu, proizvodnju i usluge</w:t>
      </w:r>
      <w:r w:rsidR="00736B10">
        <w:rPr>
          <w:lang w:val="hr-HR"/>
        </w:rPr>
        <w:t xml:space="preserve">, Bjelovar, </w:t>
      </w:r>
      <w:r w:rsidR="00651F5B">
        <w:rPr>
          <w:lang w:val="hr-HR"/>
        </w:rPr>
        <w:t>Banovine Hrvatske 39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51F5B">
        <w:rPr>
          <w:lang w:val="hr-HR"/>
        </w:rPr>
        <w:t>010083519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51F5B">
        <w:rPr>
          <w:lang w:val="hr-HR"/>
        </w:rPr>
        <w:t>75566779662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</w:t>
      </w:r>
      <w:r w:rsidR="00651F5B">
        <w:rPr>
          <w:lang w:val="hr-HR"/>
        </w:rPr>
        <w:t>23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43F42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043F42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043F42">
        <w:rPr>
          <w:lang w:val="hr-HR"/>
        </w:rPr>
        <w:t>5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51F5B">
        <w:rPr>
          <w:lang w:val="hr-HR"/>
        </w:rPr>
        <w:t>73.309,57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51F5B">
        <w:rPr>
          <w:lang w:val="hr-HR"/>
        </w:rPr>
        <w:t>Vanja Jagušić</w:t>
      </w:r>
      <w:r w:rsidR="00736B10">
        <w:rPr>
          <w:lang w:val="hr-HR"/>
        </w:rPr>
        <w:t xml:space="preserve">, iz Bjelovara, </w:t>
      </w:r>
      <w:r w:rsidR="00651F5B">
        <w:rPr>
          <w:lang w:val="hr-HR"/>
        </w:rPr>
        <w:t>Banovine Hrvatske 39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51F5B">
        <w:rPr>
          <w:lang w:val="hr-HR"/>
        </w:rPr>
        <w:t>04207713688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</w:t>
      </w:r>
      <w:r w:rsidR="00651F5B">
        <w:rPr>
          <w:lang w:val="hr-HR"/>
        </w:rPr>
        <w:t>4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</w:t>
      </w:r>
      <w:r w:rsidR="00651F5B">
        <w:rPr>
          <w:lang w:val="hr-HR"/>
        </w:rPr>
        <w:t>4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191" w:rsidR="00644191">
      <w:r>
        <w:separator/>
      </w:r>
    </w:p>
  </w:endnote>
  <w:endnote w:id="0" w:type="continuationSeparator">
    <w:p w:rsidRDefault="00644191" w:rsidR="00644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191" w:rsidR="00644191">
      <w:r>
        <w:separator/>
      </w:r>
    </w:p>
  </w:footnote>
  <w:footnote w:id="0" w:type="continuationSeparator">
    <w:p w:rsidRDefault="00644191" w:rsidR="00644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3F42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A4B8C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44191"/>
    <w:rsid w:val="00651F5B"/>
    <w:rsid w:val="00674F9D"/>
    <w:rsid w:val="006767EE"/>
    <w:rsid w:val="006B32F7"/>
    <w:rsid w:val="00736B10"/>
    <w:rsid w:val="007B7CFE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D6AB3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6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6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AUTOEDIT društvo s ograničenom odgovornošću za trgovinu, proizvodnju i usluge, Bjelovar</izvorni_sadrzaj>
    <derivirana_varijabla naziv="DomainObject.Predmet.ProtustrankaFormated_1">  AUTOEDIT društvo s ograničenom odgovornošću za trgovinu, proizvodnju i usluge, Bjelovar</derivirana_varijabla>
  </DomainObject.Predmet.ProtustrankaFormated>
  <DomainObject.Predmet.ProtustrankaFormatedOIB>
    <izvorni_sadrzaj>  AUTOEDIT društvo s ograničenom odgovornošću za trgovinu, proizvodnju i usluge, Bjelovar, OIB 75566779662</izvorni_sadrzaj>
    <derivirana_varijabla naziv="DomainObject.Predmet.ProtustrankaFormatedOIB_1">  AUTOEDIT društvo s ograničenom odgovornošću za trgovinu, proizvodnju i usluge, Bjelovar, OIB 75566779662</derivirana_varijabla>
  </DomainObject.Predmet.ProtustrankaFormatedOIB>
  <DomainObject.Predmet.ProtustrankaFormatedWithAdress>
    <izvorni_sadrzaj> AUTOEDIT društvo s ograničenom odgovornošću za trgovinu, proizvodnju i usluge, Bjelovar, Banovine Hrvatske 39, 43000 Bjelovar</izvorni_sadrzaj>
    <derivirana_varijabla naziv="DomainObject.Predmet.ProtustrankaFormatedWithAdress_1"> AUTOEDIT društvo s ograničenom odgovornošću za trgovinu, proizvodnju i usluge, Bjelovar, Banovine Hrvatske 39, 43000 Bjelovar</derivirana_varijabla>
  </DomainObject.Predmet.ProtustrankaFormatedWithAdress>
  <DomainObject.Predmet.ProtustrankaFormatedWithAdressOIB>
    <izvorni_sadrzaj> AUTOEDIT društvo s ograničenom odgovornošću za trgovinu, proizvodnju i usluge, Bjelovar, OIB 75566779662, Banovine Hrvatske 39, 43000 Bjelovar</izvorni_sadrzaj>
    <derivirana_varijabla naziv="DomainObject.Predmet.ProtustrankaFormatedWithAdressOIB_1"> AUTOEDIT društvo s ograničenom odgovornošću za trgovinu, proizvodnju i usluge, Bjelovar, OIB 75566779662, Banovine Hrvatske 39, 43000 Bjelovar</derivirana_varijabla>
  </DomainObject.Predmet.ProtustrankaFormatedWithAdressOIB>
  <DomainObject.Predmet.ProtustrankaWithAdress>
    <izvorni_sadrzaj>AUTOEDIT društvo s ograničenom odgovornošću za trgovinu, proizvodnju i usluge, Bjelovar Banovine Hrvatske 39, 43000 Bjelovar</izvorni_sadrzaj>
    <derivirana_varijabla naziv="DomainObject.Predmet.ProtustrankaWithAdress_1">AUTOEDIT društvo s ograničenom odgovornošću za trgovinu, proizvodnju i usluge, Bjelovar Banovine Hrvatske 39, 43000 Bjelovar</derivirana_varijabla>
  </DomainObject.Predmet.ProtustrankaWithAdress>
  <DomainObject.Predmet.ProtustrankaWithAdressOIB>
    <izvorni_sadrzaj>AUTOEDIT društvo s ograničenom odgovornošću za trgovinu, proizvodnju i usluge, Bjelovar, OIB 75566779662, Banovine Hrvatske 39, 43000 Bjelovar</izvorni_sadrzaj>
    <derivirana_varijabla naziv="DomainObject.Predmet.ProtustrankaWithAdressOIB_1">AUTOEDIT društvo s ograničenom odgovornošću za trgovinu, proizvodnju i usluge, Bjelovar, OIB 75566779662, Banovine Hrvatske 39, 43000 Bjelovar</derivirana_varijabla>
  </DomainObject.Predmet.ProtustrankaWithAdressOIB>
  <DomainObject.Predmet.ProtustrankaNazivFormated>
    <izvorni_sadrzaj>AUTOEDIT društvo s ograničenom odgovornošću za trgovinu, proizvodnju i usluge, Bjelovar</izvorni_sadrzaj>
    <derivirana_varijabla naziv="DomainObject.Predmet.ProtustrankaNazivFormated_1">AUTOEDIT društvo s ograničenom odgovornošću za trgovinu, proizvodnju i usluge, Bjelovar</derivirana_varijabla>
  </DomainObject.Predmet.ProtustrankaNazivFormated>
  <DomainObject.Predmet.ProtustrankaNazivFormatedOIB>
    <izvorni_sadrzaj>AUTOEDIT društvo s ograničenom odgovornošću za trgovinu, proizvodnju i usluge, Bjelovar, OIB 75566779662</izvorni_sadrzaj>
    <derivirana_varijabla naziv="DomainObject.Predmet.ProtustrankaNazivFormatedOIB_1">AUTOEDIT društvo s ograničenom odgovornošću za trgovinu, proizvodnju i usluge, Bjelovar, OIB 75566779662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AUTOEDIT društvo s ograničenom odgovornošću za trgovinu, proizvodnju i usluge, Bjelovar</item>
    </izvorni_sadrzaj>
    <derivirana_varijabla naziv="DomainObject.Predmet.ProtuStrankaListFormated_1">
      <item>AUTOEDIT društvo s ograničenom odgovornošću za trgovinu, proizvodnju i usluge, Bjelovar</item>
    </derivirana_varijabla>
  </DomainObject.Predmet.ProtuStrankaListFormated>
  <DomainObject.Predmet.ProtuStrankaListFormatedOIB>
    <izvorni_sadrzaj>
      <item>AUTOEDIT društvo s ograničenom odgovornošću za trgovinu, proizvodnju i usluge, Bjelovar, OIB 75566779662</item>
    </izvorni_sadrzaj>
    <derivirana_varijabla naziv="DomainObject.Predmet.ProtuStrankaListFormatedOIB_1">
      <item>AUTOEDIT društvo s ograničenom odgovornošću za trgovinu, proizvodnju i usluge, Bjelovar, OIB 75566779662</item>
    </derivirana_varijabla>
  </DomainObject.Predmet.ProtuStrankaListFormatedOIB>
  <DomainObject.Predmet.ProtuStrankaListFormatedWithAdress>
    <izvorni_sadrzaj>
      <item>AUTOEDIT društvo s ograničenom odgovornošću za trgovinu, proizvodnju i usluge, Bjelovar, Banovine Hrvatske 39, 43000 Bjelovar</item>
    </izvorni_sadrzaj>
    <derivirana_varijabla naziv="DomainObject.Predmet.ProtuStrankaListFormatedWithAdress_1">
      <item>AUTOEDIT društvo s ograničenom odgovornošću za trgovinu, proizvodnju i usluge, Bjelovar, Banovine Hrvatske 39, 43000 Bjelovar</item>
    </derivirana_varijabla>
  </DomainObject.Predmet.ProtuStrankaListFormatedWithAdress>
  <DomainObject.Predmet.ProtuStrankaListFormatedWithAdressOIB>
    <izvorni_sadrzaj>
      <item>AUTOEDIT društvo s ograničenom odgovornošću za trgovinu, proizvodnju i usluge, Bjelovar, OIB 75566779662, Banovine Hrvatske 39, 43000 Bjelovar</item>
    </izvorni_sadrzaj>
    <derivirana_varijabla naziv="DomainObject.Predmet.ProtuStrankaListFormatedWithAdressOIB_1">
      <item>AUTOEDIT društvo s ograničenom odgovornošću za trgovinu, proizvodnju i usluge, Bjelovar, OIB 75566779662, Banovine Hrvatske 39, 43000 Bjelovar</item>
    </derivirana_varijabla>
  </DomainObject.Predmet.ProtuStrankaListFormatedWithAdressOIB>
  <DomainObject.Predmet.ProtuStrankaListNazivFormated>
    <izvorni_sadrzaj>
      <item>AUTOEDIT društvo s ograničenom odgovornošću za trgovinu, proizvodnju i usluge, Bjelovar</item>
    </izvorni_sadrzaj>
    <derivirana_varijabla naziv="DomainObject.Predmet.ProtuStrankaListNazivFormated_1">
      <item>AUTOEDIT društvo s ograničenom odgovornošću za trgovinu, proizvodnju i usluge, Bjelovar</item>
    </derivirana_varijabla>
  </DomainObject.Predmet.ProtuStrankaListNazivFormated>
  <DomainObject.Predmet.ProtuStrankaListNazivFormatedOIB>
    <izvorni_sadrzaj>
      <item>AUTOEDIT društvo s ograničenom odgovornošću za trgovinu, proizvodnju i usluge, Bjelovar, OIB 75566779662</item>
    </izvorni_sadrzaj>
    <derivirana_varijabla naziv="DomainObject.Predmet.ProtuStrankaListNazivFormatedOIB_1">
      <item>AUTOEDIT društvo s ograničenom odgovornošću za trgovinu, proizvodnju i usluge, Bjelovar, OIB 75566779662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AUTOEDIT društvo s ograničenom odgovornošću za trgovinu, proizvodnju i usluge, Bjelovar</izvorni_sadrzaj>
    <derivirana_varijabla naziv="DomainObject.Predmet.ProtustrankaIDrugi_1">AUTOEDIT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AUTOEDIT društvo s ograničenom odgovornošću za trgovinu, proizvodnju i usluge, Bjelovar, OIB 75566779662, Banovine Hrvatske 39, 43000 Bjelovar</izvorni_sadrzaj>
    <derivirana_varijabla naziv="DomainObject.Predmet.ProtustrankaIDrugiAdressOIB_1">AUTOEDIT društvo s ograničenom odgovornošću za trgovinu, proizvodnju i usluge, Bjelovar, OIB 75566779662, Banovine Hrvatske 39,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AUTOEDIT društvo s ograničenom odgovornošću za trgovinu, proizvodnju i usluge, Bjelovar</item>
    </izvorni_sadrzaj>
    <derivirana_varijabla naziv="DomainObject.Predmet.SudioniciListNaziv_1">
      <item>FINA, RC ZAGREB, Podružnica Bjelovar</item>
      <item>AUTOEDIT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AUTOEDIT društvo s ograničenom odgovornošću za trgovinu, proizvodnju i usluge, Bjelovar, OIB 75566779662, Banovine Hrvatske 39,43000 Bjelovar</item>
    </izvorni_sadrzaj>
    <derivirana_varijabla naziv="DomainObject.Predmet.SudioniciListAdressOIB_1">
      <item>FINA, RC ZAGREB, Podružnica Bjelovar, OIB 85821130368, F. Supila 4,43000 Bjelovar</item>
      <item>AUTOEDIT društvo s ograničenom odgovornošću za trgovinu, proizvodnju i usluge, Bjelovar, OIB 75566779662, Banovine Hrvatske 39,43000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75566779662</item>
    </izvorni_sadrzaj>
    <derivirana_varijabla naziv="DomainObject.Predmet.SudioniciListNazivOIB_1">
      <item>, OIB 85821130368</item>
      <item>, OIB 75566779662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F61A6-7CC7-4E53-B738-55F56A0B2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2016-02-24T11:31:00Z</dcterms:created>
  <dc:creator>ssabljic</dc:creator>
  <cp:lastModifiedBy>Miroslav Lovreković</cp:lastModifiedBy>
  <cp:lastPrinted>2016-02-24T11:31:00Z</cp:lastPrinted>
  <dcterms:modified xmlns:xsi="http://www.w3.org/2001/XMLSchema-instance" xsi:type="dcterms:W3CDTF">2016-02-24T11:32:00Z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