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ac64" w14:paraId="687ac6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7836E9" w:rsidP="007836E9" w:rsidR="007836E9">
      <w:pPr>
        <w:ind w:firstLine="720"/>
        <w:jc w:val="both"/>
      </w:pPr>
      <w:r>
        <w:rPr>
          <w:noProof/>
          <w:lang w:eastAsia="hr-HR"/>
        </w:rPr>
        <w:drawing>
          <wp:inline distR="0" distL="0" distB="0" distT="0">
            <wp:extent cy="731520" cx="5410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6E9" w:rsidP="007836E9" w:rsidR="007836E9">
      <w:pPr>
        <w:jc w:val="both"/>
      </w:pPr>
      <w:r>
        <w:t>REPUBLIKA HRVATSKA</w:t>
      </w:r>
    </w:p>
    <w:p w:rsidRDefault="007836E9" w:rsidP="007836E9" w:rsidR="007836E9">
      <w:pPr>
        <w:jc w:val="both"/>
      </w:pPr>
      <w:r>
        <w:t>TRGOVAČKI SUD U OSIJEKU</w:t>
      </w:r>
    </w:p>
    <w:p w:rsidRDefault="007836E9" w:rsidP="007836E9" w:rsidR="007836E9">
      <w:pPr>
        <w:jc w:val="both"/>
      </w:pPr>
      <w:r>
        <w:t>STALNA SLUŽBA U SLAVONSKOM  BRODU</w:t>
      </w:r>
    </w:p>
    <w:p w:rsidRDefault="007836E9" w:rsidP="007836E9" w:rsidR="007836E9">
      <w:pPr>
        <w:jc w:val="both"/>
      </w:pPr>
      <w:r>
        <w:t xml:space="preserve">Trg pobjede 13                                                                         </w:t>
      </w:r>
      <w:r>
        <w:tab/>
      </w:r>
      <w:r w:rsidR="007F704F">
        <w:tab/>
        <w:t>3 St-764/2015-36</w:t>
      </w:r>
    </w:p>
    <w:p w:rsidRDefault="007836E9" w:rsidP="007836E9" w:rsidR="007836E9">
      <w:pPr>
        <w:jc w:val="both"/>
      </w:pPr>
      <w:r>
        <w:t>35000 SLAVONSKI BROD</w:t>
      </w:r>
    </w:p>
    <w:p w:rsidRDefault="007836E9" w:rsidP="007836E9" w:rsidR="007836E9">
      <w:pPr>
        <w:jc w:val="center"/>
        <w:rPr>
          <w:b/>
        </w:rPr>
      </w:pPr>
      <w:r>
        <w:rPr>
          <w:b/>
        </w:rPr>
        <w:t>Z A K L J U Č A K</w:t>
      </w:r>
    </w:p>
    <w:p w:rsidRDefault="007836E9" w:rsidP="007836E9" w:rsidR="007836E9">
      <w:pPr>
        <w:jc w:val="both"/>
      </w:pPr>
      <w:r>
        <w:tab/>
      </w: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nad Stečajnom masom  </w:t>
      </w:r>
      <w:r>
        <w:rPr>
          <w:b/>
        </w:rPr>
        <w:t>SUVREMENOG UČILIŠTA U SLAVONSKOM BRODU - USTANOVE ZA OBRAZOVANJE ODRASLIH, Zagrebačka 165, Slavonski Brod, OIB: 47384858705</w:t>
      </w:r>
      <w:r>
        <w:t>, koga zastupa upravitelj stečajne mase Šimi Bošnjaku</w:t>
      </w:r>
      <w:r>
        <w:rPr>
          <w:b/>
        </w:rPr>
        <w:t xml:space="preserve">, </w:t>
      </w:r>
      <w:r>
        <w:t xml:space="preserve"> </w:t>
      </w:r>
      <w:r w:rsidR="006C56F3">
        <w:t>2</w:t>
      </w:r>
      <w:r w:rsidR="007F704F">
        <w:t>3</w:t>
      </w:r>
      <w:r w:rsidR="006C56F3">
        <w:t>. studenog</w:t>
      </w:r>
      <w:r>
        <w:t xml:space="preserve"> 2017.</w:t>
      </w:r>
    </w:p>
    <w:p w:rsidRDefault="007836E9" w:rsidP="007836E9" w:rsidR="007836E9" w:rsidRPr="007F704F">
      <w:pPr>
        <w:jc w:val="center"/>
        <w:rPr>
          <w:u w:val="single"/>
        </w:rPr>
      </w:pPr>
      <w:r w:rsidRPr="007F704F">
        <w:rPr>
          <w:u w:val="single"/>
        </w:rPr>
        <w:t>z a k l j u č i o  j e</w:t>
      </w:r>
    </w:p>
    <w:p w:rsidRDefault="007F704F" w:rsidP="007F704F" w:rsidR="007F704F">
      <w:pPr>
        <w:pStyle w:val="Odlomakpopisa"/>
        <w:numPr>
          <w:ilvl w:val="0"/>
          <w:numId w:val="47"/>
        </w:numPr>
        <w:spacing w:after="0"/>
        <w:contextualSpacing/>
      </w:pPr>
      <w:r>
        <w:t xml:space="preserve"> </w:t>
      </w:r>
      <w:r w:rsidR="007836E9" w:rsidRPr="007F704F">
        <w:t xml:space="preserve">Poziva se </w:t>
      </w:r>
      <w:proofErr w:type="spellStart"/>
      <w:r w:rsidR="007836E9" w:rsidRPr="007F704F">
        <w:t>Nathalie</w:t>
      </w:r>
      <w:proofErr w:type="spellEnd"/>
      <w:r w:rsidR="007836E9" w:rsidRPr="007F704F">
        <w:t xml:space="preserve"> </w:t>
      </w:r>
      <w:proofErr w:type="spellStart"/>
      <w:r w:rsidR="007836E9" w:rsidRPr="007F704F">
        <w:t>Korparić</w:t>
      </w:r>
      <w:proofErr w:type="spellEnd"/>
      <w:r w:rsidR="0032332F" w:rsidRPr="007F704F">
        <w:t xml:space="preserve"> pristupiti na sud radi saslušanja na dan </w:t>
      </w:r>
      <w:r>
        <w:rPr>
          <w:b/>
        </w:rPr>
        <w:t>11. prosinca 2017.</w:t>
      </w:r>
      <w:r w:rsidR="007836E9" w:rsidRPr="007F704F">
        <w:rPr>
          <w:b/>
        </w:rPr>
        <w:t xml:space="preserve"> u 9,15</w:t>
      </w:r>
      <w:r w:rsidR="007836E9" w:rsidRPr="007F704F">
        <w:t xml:space="preserve"> </w:t>
      </w:r>
      <w:r w:rsidR="007836E9" w:rsidRPr="007F704F">
        <w:rPr>
          <w:b/>
        </w:rPr>
        <w:t>sati</w:t>
      </w:r>
      <w:r w:rsidR="00AA16D6" w:rsidRPr="007F704F">
        <w:rPr>
          <w:b/>
        </w:rPr>
        <w:t xml:space="preserve"> na adresu ove stalne službe, III kat soba 73</w:t>
      </w:r>
      <w:r w:rsidR="00AA16D6" w:rsidRPr="007F704F">
        <w:t xml:space="preserve"> </w:t>
      </w:r>
      <w:r w:rsidR="003B19ED" w:rsidRPr="007F704F">
        <w:t>v</w:t>
      </w:r>
      <w:r w:rsidR="00AA16D6" w:rsidRPr="007F704F">
        <w:t xml:space="preserve">ezano za primjedbe upravitelja stečajne mase da ranija direktorica dužnika odbija predati u posjed nekretnine koje predstavljaju stečajnu masu i financijsku dokumentaciju dužnika i tako </w:t>
      </w:r>
      <w:r w:rsidRPr="007F704F">
        <w:t>sprječava</w:t>
      </w:r>
      <w:r w:rsidR="00AA16D6" w:rsidRPr="007F704F">
        <w:t xml:space="preserve"> </w:t>
      </w:r>
      <w:r w:rsidRPr="007F704F">
        <w:t>daljnji</w:t>
      </w:r>
      <w:r w:rsidR="00AA16D6" w:rsidRPr="007F704F">
        <w:t xml:space="preserve"> tijek postupka. </w:t>
      </w:r>
    </w:p>
    <w:p w:rsidRDefault="007836E9" w:rsidP="007F704F" w:rsidR="007836E9" w:rsidRPr="007F704F">
      <w:pPr>
        <w:pStyle w:val="Odlomakpopisa"/>
        <w:numPr>
          <w:ilvl w:val="0"/>
          <w:numId w:val="47"/>
        </w:numPr>
        <w:spacing w:after="0"/>
        <w:contextualSpacing/>
      </w:pPr>
      <w:r w:rsidRPr="007F704F">
        <w:t xml:space="preserve">Na ročište se poziva se uprav.steč.mase i </w:t>
      </w:r>
      <w:proofErr w:type="spellStart"/>
      <w:r w:rsidRPr="007F704F">
        <w:t>Nathalie</w:t>
      </w:r>
      <w:proofErr w:type="spellEnd"/>
      <w:r w:rsidRPr="007F704F">
        <w:t xml:space="preserve"> </w:t>
      </w:r>
      <w:proofErr w:type="spellStart"/>
      <w:r w:rsidRPr="007F704F">
        <w:t>Korparić</w:t>
      </w:r>
      <w:proofErr w:type="spellEnd"/>
      <w:r w:rsidRPr="007F704F">
        <w:t>.</w:t>
      </w:r>
    </w:p>
    <w:p w:rsidRDefault="00AA16D6" w:rsidP="007F704F" w:rsidR="00AA16D6" w:rsidRPr="007F704F">
      <w:pPr>
        <w:pStyle w:val="ListaeSPIS"/>
        <w:numPr>
          <w:ilvl w:val="0"/>
          <w:numId w:val="47"/>
        </w:numPr>
      </w:pPr>
      <w:proofErr w:type="spellStart"/>
      <w:r w:rsidRPr="007F704F">
        <w:t>Nathalie</w:t>
      </w:r>
      <w:proofErr w:type="spellEnd"/>
      <w:r w:rsidRPr="007F704F">
        <w:t xml:space="preserve"> </w:t>
      </w:r>
      <w:proofErr w:type="spellStart"/>
      <w:r w:rsidRPr="007F704F">
        <w:t>Korparić</w:t>
      </w:r>
      <w:proofErr w:type="spellEnd"/>
      <w:r w:rsidRPr="007F704F">
        <w:t xml:space="preserve"> se poziva u roku od 3 dana  predati u posjed nekretnine koje predstavljaju stečajnu masu i financijsku dokumentaciju dužnika</w:t>
      </w:r>
      <w:r w:rsidR="007F704F">
        <w:t xml:space="preserve"> </w:t>
      </w:r>
      <w:r w:rsidRPr="007F704F">
        <w:t xml:space="preserve">upravitelju stečajne mase Šimi </w:t>
      </w:r>
      <w:r w:rsidR="007F704F">
        <w:t>B</w:t>
      </w:r>
      <w:r w:rsidRPr="007F704F">
        <w:t xml:space="preserve">ošnjak iz Osijeka, </w:t>
      </w:r>
      <w:r w:rsidR="005C732B" w:rsidRPr="007F704F">
        <w:t xml:space="preserve">Vukovarska cesta 56,  </w:t>
      </w:r>
      <w:r w:rsidR="007F704F">
        <w:t>tel. 091 5372757</w:t>
      </w:r>
      <w:r w:rsidR="003B19ED" w:rsidRPr="007F704F">
        <w:t xml:space="preserve">, mail </w:t>
      </w:r>
      <w:hyperlink r:id="rId11" w:history="true">
        <w:r w:rsidR="004B4424" w:rsidRPr="007F704F">
          <w:rPr>
            <w:rStyle w:val="Hiperveza"/>
            <w:u w:val="none"/>
          </w:rPr>
          <w:t>odvjetnik.simo.bosnjak@gmail.com</w:t>
        </w:r>
      </w:hyperlink>
      <w:r w:rsidR="004B4424" w:rsidRPr="007F704F">
        <w:t>, te o tome izvijesti sud podneskom pozivom na gore navedeni predmet.</w:t>
      </w:r>
    </w:p>
    <w:p w:rsidRDefault="004B4424" w:rsidP="007F704F" w:rsidR="004B4424" w:rsidRPr="007F704F">
      <w:pPr>
        <w:pStyle w:val="ListaeSPIS"/>
        <w:numPr>
          <w:ilvl w:val="0"/>
          <w:numId w:val="47"/>
        </w:numPr>
      </w:pPr>
      <w:r w:rsidRPr="007F704F">
        <w:t xml:space="preserve">Upozorava se ranija direktorica dužnika </w:t>
      </w:r>
      <w:proofErr w:type="spellStart"/>
      <w:r w:rsidRPr="007F704F">
        <w:t>Nathalie</w:t>
      </w:r>
      <w:proofErr w:type="spellEnd"/>
      <w:r w:rsidRPr="007F704F">
        <w:t xml:space="preserve"> </w:t>
      </w:r>
      <w:proofErr w:type="spellStart"/>
      <w:r w:rsidRPr="007F704F">
        <w:t>Korparić</w:t>
      </w:r>
      <w:proofErr w:type="spellEnd"/>
      <w:r w:rsidRPr="007F704F">
        <w:t xml:space="preserve"> da  će u slučaju </w:t>
      </w:r>
      <w:proofErr w:type="spellStart"/>
      <w:r w:rsidRPr="007F704F">
        <w:t>nepostupanju</w:t>
      </w:r>
      <w:proofErr w:type="spellEnd"/>
      <w:r w:rsidRPr="007F704F">
        <w:t xml:space="preserve"> po ovom zaključku, sud odrediti privođenje na ročište putem MUP-a uz obvezu snošenja troškova privođenja,  te izreći novčanu kaznu do 10.000,00 kn,  koja u slučaju neplaćanja može biti </w:t>
      </w:r>
      <w:r w:rsidR="007F704F" w:rsidRPr="007F704F">
        <w:t>zamijenjena</w:t>
      </w:r>
      <w:r w:rsidRPr="007F704F">
        <w:t xml:space="preserve"> novčanom kaznom, te da korištenje nekretnine bez pravne osove predstavlja osnovu za </w:t>
      </w:r>
      <w:r w:rsidR="007F704F" w:rsidRPr="007F704F">
        <w:t>pokretanje</w:t>
      </w:r>
      <w:r w:rsidRPr="007F704F">
        <w:t xml:space="preserve">  sudskog postupka radi predaje u posjed i stjecanja bez osnove u odnosu na istu , čime će nastati </w:t>
      </w:r>
      <w:r w:rsidR="007F704F" w:rsidRPr="007F704F">
        <w:t>daljnji</w:t>
      </w:r>
      <w:r w:rsidRPr="007F704F">
        <w:t xml:space="preserve"> nepotrebne troškovi.  </w:t>
      </w:r>
    </w:p>
    <w:p w:rsidRDefault="004B4424" w:rsidP="007F704F" w:rsidR="007836E9" w:rsidRPr="007F704F">
      <w:pPr>
        <w:pStyle w:val="Odlomakpopisa"/>
        <w:numPr>
          <w:ilvl w:val="0"/>
          <w:numId w:val="47"/>
        </w:numPr>
      </w:pPr>
      <w:r w:rsidRPr="007F704F">
        <w:t xml:space="preserve">Upozorava se ranija direktorica dužnika </w:t>
      </w:r>
      <w:proofErr w:type="spellStart"/>
      <w:r w:rsidRPr="007F704F">
        <w:t>Nathalie</w:t>
      </w:r>
      <w:proofErr w:type="spellEnd"/>
      <w:r w:rsidRPr="007F704F">
        <w:t xml:space="preserve"> </w:t>
      </w:r>
      <w:proofErr w:type="spellStart"/>
      <w:r w:rsidRPr="007F704F">
        <w:t>Korparić</w:t>
      </w:r>
      <w:proofErr w:type="spellEnd"/>
      <w:r w:rsidRPr="007F704F">
        <w:t xml:space="preserve"> da je sud povodom podneska iste koji sadržava primjedbe na rad upravitelja stečajne</w:t>
      </w:r>
      <w:r w:rsidR="007159B1" w:rsidRPr="007F704F">
        <w:t xml:space="preserve"> mase </w:t>
      </w:r>
      <w:r w:rsidRPr="007F704F">
        <w:t xml:space="preserve"> saslušao upravitelja stečajne mase a da na isto ročište ista nije pristupila.  </w:t>
      </w:r>
    </w:p>
    <w:p w:rsidRDefault="007F704F" w:rsidP="007F704F" w:rsidR="00AF3C02">
      <w:pPr>
        <w:ind w:firstLine="708" w:left="6372"/>
      </w:pPr>
      <w:r>
        <w:lastRenderedPageBreak/>
        <w:t xml:space="preserve">    3 St-764/2015-36</w:t>
      </w:r>
      <w:r w:rsidR="0032018E">
        <w:tab/>
      </w:r>
      <w:r w:rsidR="0032018E">
        <w:tab/>
      </w:r>
      <w:r w:rsidR="0032018E">
        <w:tab/>
      </w:r>
    </w:p>
    <w:p w:rsidRDefault="0032018E" w:rsidP="007836E9" w:rsidR="0032018E">
      <w:pPr>
        <w:ind w:firstLine="708"/>
      </w:pPr>
      <w:r>
        <w:tab/>
      </w:r>
      <w:r>
        <w:tab/>
      </w:r>
      <w:r>
        <w:tab/>
      </w:r>
      <w:r>
        <w:tab/>
      </w:r>
      <w:r w:rsidR="007F704F">
        <w:t>O</w:t>
      </w:r>
      <w:r>
        <w:t xml:space="preserve"> b r a z l o ž e n</w:t>
      </w:r>
      <w:r w:rsidR="007F704F">
        <w:t xml:space="preserve"> </w:t>
      </w:r>
      <w:r>
        <w:t>j e</w:t>
      </w:r>
    </w:p>
    <w:p w:rsidRDefault="007F704F" w:rsidP="007F704F" w:rsidR="007F704F">
      <w:pPr>
        <w:jc w:val="both"/>
      </w:pPr>
      <w:r>
        <w:tab/>
        <w:t xml:space="preserve">Upravitelj stečajne mase </w:t>
      </w:r>
      <w:proofErr w:type="spellStart"/>
      <w:r>
        <w:t>Šimo</w:t>
      </w:r>
      <w:proofErr w:type="spellEnd"/>
      <w:r>
        <w:t xml:space="preserve"> Bošnjak izvijestio je ovaj sud o tome da nije u mogućnosti poduzeti daljnje radnje u postupku radi procjene nekretnina i sastava tablice stečajnih vjerovnika jer nije zaprimio </w:t>
      </w:r>
      <w:proofErr w:type="spellStart"/>
      <w:r>
        <w:t>fin.dokumentaciju</w:t>
      </w:r>
      <w:proofErr w:type="spellEnd"/>
      <w:r>
        <w:t xml:space="preserve"> i primio u posjed nekretnine od strane ranije direktorice </w:t>
      </w:r>
      <w:proofErr w:type="spellStart"/>
      <w:r>
        <w:t>Nathalie</w:t>
      </w:r>
      <w:proofErr w:type="spellEnd"/>
      <w:r>
        <w:t xml:space="preserve"> </w:t>
      </w:r>
      <w:proofErr w:type="spellStart"/>
      <w:r>
        <w:t>Korparić</w:t>
      </w:r>
      <w:proofErr w:type="spellEnd"/>
      <w:r>
        <w:t xml:space="preserve">. </w:t>
      </w:r>
    </w:p>
    <w:p w:rsidRDefault="007F704F" w:rsidP="007F704F" w:rsidR="007F704F">
      <w:pPr>
        <w:jc w:val="both"/>
      </w:pPr>
      <w:r>
        <w:tab/>
        <w:t xml:space="preserve">Ranija direktorica </w:t>
      </w:r>
      <w:proofErr w:type="spellStart"/>
      <w:r>
        <w:t>Nathalie</w:t>
      </w:r>
      <w:proofErr w:type="spellEnd"/>
      <w:r>
        <w:t xml:space="preserve"> </w:t>
      </w:r>
      <w:proofErr w:type="spellStart"/>
      <w:r>
        <w:t>Korparić</w:t>
      </w:r>
      <w:proofErr w:type="spellEnd"/>
      <w:r>
        <w:t xml:space="preserve"> je dostavila sudu podnesak kojim prigovora radu upravitelja stečajne mase. Povodom istog podneska upravitelj </w:t>
      </w:r>
      <w:proofErr w:type="spellStart"/>
      <w:r>
        <w:t>steč.mase</w:t>
      </w:r>
      <w:proofErr w:type="spellEnd"/>
      <w:r>
        <w:t xml:space="preserve"> i ranije direktorice dužnika pozvani su na ročište na kojem je saslušan upravitelj stečajne mase, a ranija direktorica dužnika nije pristupila. </w:t>
      </w:r>
    </w:p>
    <w:p w:rsidRDefault="007F704F" w:rsidP="007F704F" w:rsidR="007F704F">
      <w:pPr>
        <w:jc w:val="both"/>
      </w:pPr>
      <w:r>
        <w:tab/>
        <w:t xml:space="preserve">Po čl. 177. direktor dužnika prije otvaranja stečajnog postupka u tijeku i nakon zaključenja istog imao je dužnost obavješćivanja i suradnje o svim okolnostima koji se odnose na postupak te je dužan stečajnom upravitelju, odnosno upravitelju stečajne mase pomagati pri ispunjavanja njegovih zadataka kao i davati obavijesti i surađivati prema nalogu suda u svako doba te se dužan suzdržavati od svih radnji kojima bi se moglo otežati ispunjenje tih obveza. </w:t>
      </w:r>
    </w:p>
    <w:p w:rsidRDefault="007F704F" w:rsidP="007F704F" w:rsidR="007F704F">
      <w:pPr>
        <w:jc w:val="both"/>
      </w:pPr>
      <w:r>
        <w:tab/>
        <w:t xml:space="preserve">S obzirom da iz navoda upravitelja </w:t>
      </w:r>
      <w:proofErr w:type="spellStart"/>
      <w:r>
        <w:t>steč</w:t>
      </w:r>
      <w:proofErr w:type="spellEnd"/>
      <w:r>
        <w:t>. mase proizlazi ne suradnja ranije direktorice dužnika,sud je po čl. 178. Stečajnog zakona NN 71/15 odredio saslušanje direktorice dužnika te je istu upozorio na mogućnosti izricanja novčane kazne, ako ne pristupi na ročište i ako i dalje nastavi kršiti dužnost obavješćivanja i suradnje.</w:t>
      </w:r>
    </w:p>
    <w:p w:rsidRDefault="007F704F" w:rsidP="007F704F" w:rsidR="0032018E">
      <w:r>
        <w:tab/>
        <w:t>Stoga je odlučeno kao u izreci zaključka.</w:t>
      </w:r>
      <w:r w:rsidR="0032018E">
        <w:tab/>
      </w:r>
      <w:r w:rsidR="0032018E">
        <w:tab/>
      </w:r>
    </w:p>
    <w:p w:rsidRDefault="007836E9" w:rsidP="007836E9" w:rsidR="007836E9">
      <w:pPr>
        <w:ind w:firstLine="708"/>
      </w:pPr>
      <w:r>
        <w:t xml:space="preserve">U Slavonskom Brodu </w:t>
      </w:r>
      <w:r w:rsidR="00DF214B">
        <w:t>2</w:t>
      </w:r>
      <w:r w:rsidR="007F704F">
        <w:t>3</w:t>
      </w:r>
      <w:r w:rsidR="00DF214B">
        <w:t>.</w:t>
      </w:r>
      <w:r>
        <w:t xml:space="preserve"> </w:t>
      </w:r>
      <w:r w:rsidR="00DF214B">
        <w:t>studenog</w:t>
      </w:r>
      <w:r>
        <w:t xml:space="preserve"> 2017.</w:t>
      </w:r>
      <w:r>
        <w:tab/>
      </w:r>
    </w:p>
    <w:p w:rsidRDefault="007F704F" w:rsidP="007836E9" w:rsidR="007836E9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7836E9">
        <w:t xml:space="preserve"> Stečajna sutkinja:</w:t>
      </w:r>
    </w:p>
    <w:p w:rsidRDefault="007836E9" w:rsidP="007836E9" w:rsidR="007836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7836E9" w:rsidP="007836E9" w:rsidR="007836E9"/>
    <w:p w:rsidRDefault="007836E9" w:rsidP="007836E9" w:rsidR="007836E9">
      <w:pPr>
        <w:jc w:val="both"/>
      </w:pPr>
    </w:p>
    <w:p w:rsidRDefault="007836E9" w:rsidP="007836E9" w:rsidR="007F704F">
      <w:pPr>
        <w:jc w:val="both"/>
      </w:pPr>
      <w:r>
        <w:t xml:space="preserve">Dostaviti: </w:t>
      </w:r>
      <w:r w:rsidR="00330DD4">
        <w:t xml:space="preserve"> </w:t>
      </w:r>
    </w:p>
    <w:p w:rsidRDefault="007F704F" w:rsidP="007836E9" w:rsidR="00330DD4">
      <w:pPr>
        <w:jc w:val="both"/>
      </w:pPr>
      <w:r>
        <w:t xml:space="preserve">- </w:t>
      </w:r>
      <w:r w:rsidR="00330DD4">
        <w:t xml:space="preserve">radi obavijesti poštom </w:t>
      </w:r>
      <w:proofErr w:type="spellStart"/>
      <w:r w:rsidR="00330DD4">
        <w:t>Nathalie</w:t>
      </w:r>
      <w:proofErr w:type="spellEnd"/>
      <w:r w:rsidR="00330DD4">
        <w:t xml:space="preserve"> </w:t>
      </w:r>
      <w:proofErr w:type="spellStart"/>
      <w:r w:rsidR="00330DD4">
        <w:t>Korparić</w:t>
      </w:r>
      <w:proofErr w:type="spellEnd"/>
      <w:r w:rsidR="00330DD4">
        <w:t>, ranija direktorica</w:t>
      </w:r>
      <w:r w:rsidR="007159B1">
        <w:t>, uz pr</w:t>
      </w:r>
      <w:r>
        <w:t xml:space="preserve">imjerak zapisnika s ročišta od </w:t>
      </w:r>
      <w:r w:rsidR="007159B1">
        <w:t>8. 11. 2017</w:t>
      </w:r>
    </w:p>
    <w:p w:rsidRDefault="007836E9" w:rsidP="005A22FC" w:rsidR="00AE649C" w:rsidRPr="00B76F3C">
      <w:pPr>
        <w:jc w:val="both"/>
      </w:pPr>
      <w:r>
        <w:t xml:space="preserve">-objaviti na </w:t>
      </w:r>
      <w:proofErr w:type="spellStart"/>
      <w:r>
        <w:t>eOglasnoj</w:t>
      </w:r>
      <w:proofErr w:type="spellEnd"/>
      <w:r>
        <w:t xml:space="preserve"> ploči suda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2E7" w:rsidP="00537B78" w:rsidR="006962E7">
      <w:r>
        <w:separator/>
      </w:r>
    </w:p>
  </w:endnote>
  <w:endnote w:id="0" w:type="continuationSeparator">
    <w:p w:rsidRDefault="006962E7" w:rsidP="00537B78" w:rsidR="00696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2E7" w:rsidP="00537B78" w:rsidR="006962E7">
      <w:r>
        <w:separator/>
      </w:r>
    </w:p>
  </w:footnote>
  <w:footnote w:id="0" w:type="continuationSeparator">
    <w:p w:rsidRDefault="006962E7" w:rsidP="00537B78" w:rsidR="00696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B068E8"/>
    <w:multiLevelType w:val="hybridMultilevel"/>
    <w:tmpl w:val="5930F534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 w:numId="48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420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18E"/>
    <w:rsid w:val="00320C9B"/>
    <w:rsid w:val="0032332F"/>
    <w:rsid w:val="0032366B"/>
    <w:rsid w:val="00323719"/>
    <w:rsid w:val="00323744"/>
    <w:rsid w:val="00323B80"/>
    <w:rsid w:val="0032597D"/>
    <w:rsid w:val="0032695A"/>
    <w:rsid w:val="00326D26"/>
    <w:rsid w:val="00327E24"/>
    <w:rsid w:val="00330DD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9ED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424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C29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FC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067"/>
    <w:rsid w:val="005C732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6EE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2E7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6F3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9B1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6E9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00"/>
    <w:rsid w:val="007E263C"/>
    <w:rsid w:val="007E4015"/>
    <w:rsid w:val="007E666B"/>
    <w:rsid w:val="007E757F"/>
    <w:rsid w:val="007E7853"/>
    <w:rsid w:val="007F1971"/>
    <w:rsid w:val="007F283B"/>
    <w:rsid w:val="007F4090"/>
    <w:rsid w:val="007F704F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A0B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6D6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D90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02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C9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C22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14B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A5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9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dvjetnik.simo.bosnjak@gmail.com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St-764/2015-36</izvorni_sadrzaj>
    <derivirana_varijabla naziv="DomainObject.Oznaka_1">St-764/2015-36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62155.47</izvorni_sadrzaj>
    <derivirana_varijabla naziv="DomainObject.Predmet.TrenutnaVrijednost_1">62155.47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St-764/2015-36</izvorni_sadrzaj>
    <derivirana_varijabla naziv="DomainObject.PoslovniBrojDokumenta_1">St-764/2015-36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St-764/2015-3</izvorni_sadrzaj>
    <derivirana_varijabla naziv="DomainObject.Predmet.OdlukaRjesenje.Oznaka_1">St-764/2015-3</derivirana_varijabla>
  </DomainObject.Predmet.OdlukaRjesenje.Oznaka>
  <DomainObject.Predmet.SudioniciListNaziv>
    <izvorni_sadrzaj>
      <item>Suvremeno učilište u Slavonskom Brodu - ustanova za obrazovanje odraslih</item>
      <item>Financijska agencija</item>
      <item>Šimo Bošnjak-stečajni upravitelj</item>
    </izvorni_sadrzaj>
    <derivirana_varijabla naziv="DomainObject.Predmet.SudioniciListNaziv_1">
      <item>Suvremeno učilište u Slavonskom Brodu - ustanova za obrazovanje odraslih</item>
      <item>Financijska agencija</item>
      <item>Šimo Bošnjak-stečajni upravitelj</item>
    </derivirana_varijabla>
  </DomainObject.Predmet.SudioniciListNaziv>
  <DomainObject.Predmet.SudioniciListAdressOIB>
    <izvorni_sadrzaj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izvorni_sadrzaj>
    <derivirana_varijabla naziv="DomainObject.Predmet.SudioniciListAdressOIB_1">
      <item>Suvremeno učilište u Slavonskom Brodu - ustanova za obrazovanje odraslih, OIB 47384858705, Zagrebačka 165,35000 Slavonski Brod</item>
      <item>Financijska agencija, OIB 85821130368, Ulica grada Vukovara 70,Zagreb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3B4E5-994A-445E-A016-13643EE16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567</properties:Words>
  <properties:Characters>3151</properties:Characters>
  <properties:Lines>67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2017-11-23T12:29:00Z</cp:lastPrinted>
  <dcterms:modified xmlns:xsi="http://www.w3.org/2001/XMLSchema-instance" xsi:type="dcterms:W3CDTF">2017-11-23T12:30:00Z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St-764/2015-36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