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9e4e" w14:paraId="cbb9e4e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905E83">
        <w:t>3848/16-14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FF5DED" w:rsidP="00843BBB" w:rsidR="00843BBB">
      <w:pPr>
        <w:ind w:firstLine="708"/>
        <w:jc w:val="both"/>
      </w:pPr>
      <w:r w:rsidRPr="005803C2">
        <w:rPr>
          <w:lang w:eastAsia="en-US" w:val="pt-BR"/>
        </w:rPr>
        <w:t xml:space="preserve">Trgovački sud u Zagrebu, po stečajnom sucu Nikolini Dorić Hadžisejdić, u stečajnom predmetu u povodu prijedloga predlagatelja </w:t>
      </w:r>
      <w:r w:rsidRPr="005803C2">
        <w:rPr>
          <w:lang w:val="pt-BR"/>
        </w:rPr>
        <w:t xml:space="preserve">FINANCIJSKA AGENCIJA, RC Zagreb, </w:t>
      </w:r>
      <w:r w:rsidRPr="005803C2">
        <w:t>Podružnica Zagreb, Trg svibanjskih žrtava 1995. 1, OIB: 85821130368</w:t>
      </w:r>
      <w:r w:rsidRPr="005803C2">
        <w:rPr>
          <w:lang w:eastAsia="en-US" w:val="pt-BR"/>
        </w:rPr>
        <w:t xml:space="preserve">, za otvaranje stečajnog postupka nad dužnikom </w:t>
      </w:r>
      <w:r w:rsidR="00905E83" w:rsidRPr="00CD09B0">
        <w:rPr>
          <w:lang w:val="pt-BR"/>
        </w:rPr>
        <w:t>ŠEPERIĆ DIJAMANT GRUPA d.o.o., Gorica Svetojanska, Draga Svetojanska 33, OIB</w:t>
      </w:r>
      <w:r w:rsidR="00905E83">
        <w:rPr>
          <w:lang w:val="pt-BR"/>
        </w:rPr>
        <w:t>:</w:t>
      </w:r>
      <w:r w:rsidR="00905E83" w:rsidRPr="00CD09B0">
        <w:rPr>
          <w:lang w:val="pt-BR"/>
        </w:rPr>
        <w:t xml:space="preserve"> 51418470149</w:t>
      </w:r>
      <w:r w:rsidR="00843BBB" w:rsidRPr="00B9015B">
        <w:rPr>
          <w:lang w:val="pt-BR"/>
        </w:rPr>
        <w:t xml:space="preserve">, </w:t>
      </w:r>
      <w:r w:rsidR="00905E83">
        <w:rPr>
          <w:lang w:val="pt-BR"/>
        </w:rPr>
        <w:t>19</w:t>
      </w:r>
      <w:r w:rsidR="008E4EF5">
        <w:rPr>
          <w:lang w:val="pt-BR"/>
        </w:rPr>
        <w:t>. prosinca</w:t>
      </w:r>
      <w:r w:rsidR="00843BBB" w:rsidRPr="00E9061C">
        <w:rPr>
          <w:lang w:val="pt-BR"/>
        </w:rPr>
        <w:t xml:space="preserve"> 2017</w:t>
      </w:r>
      <w:r w:rsidR="00843BBB" w:rsidRPr="00B9015B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E9061C">
      <w:pPr>
        <w:ind w:firstLine="708"/>
        <w:jc w:val="both"/>
      </w:pPr>
      <w:r w:rsidRPr="00A93839">
        <w:t xml:space="preserve">I. Otvara se stečajni postupak nad dužnikom </w:t>
      </w:r>
      <w:r w:rsidR="00905E83" w:rsidRPr="00CD09B0">
        <w:rPr>
          <w:lang w:val="pt-BR"/>
        </w:rPr>
        <w:t>ŠEPERIĆ DIJAMANT GRUPA d.o.o., Gorica Svetojanska, Draga Svetojanska 33, OIB</w:t>
      </w:r>
      <w:r w:rsidR="00905E83">
        <w:rPr>
          <w:lang w:val="pt-BR"/>
        </w:rPr>
        <w:t>:</w:t>
      </w:r>
      <w:r w:rsidR="00905E83" w:rsidRPr="00CD09B0">
        <w:rPr>
          <w:lang w:val="pt-BR"/>
        </w:rPr>
        <w:t xml:space="preserve"> 51418470149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E9061C">
        <w:t xml:space="preserve">Zagrebu </w:t>
      </w:r>
      <w:r w:rsidR="00905E83">
        <w:t>19</w:t>
      </w:r>
      <w:r w:rsidR="008E4EF5">
        <w:t>. prosinca</w:t>
      </w:r>
      <w:r w:rsidRPr="00E9061C">
        <w:rPr>
          <w:lang w:val="pt-BR"/>
        </w:rPr>
        <w:t xml:space="preserve"> 201</w:t>
      </w:r>
      <w:r w:rsidR="00993073" w:rsidRPr="00E9061C">
        <w:rPr>
          <w:lang w:val="pt-BR"/>
        </w:rPr>
        <w:t>7</w:t>
      </w:r>
      <w:r w:rsidRPr="00E9061C">
        <w:t xml:space="preserve">. u </w:t>
      </w:r>
      <w:r w:rsidR="00905E83">
        <w:t>9</w:t>
      </w:r>
      <w:r w:rsidR="00C70ACC" w:rsidRPr="00E9061C">
        <w:t>.</w:t>
      </w:r>
      <w:r w:rsidR="00E9061C">
        <w:t>3</w:t>
      </w:r>
      <w:r w:rsidR="00DC7C75" w:rsidRPr="00E9061C">
        <w:t>0</w:t>
      </w:r>
      <w:r w:rsidRPr="00E9061C">
        <w:t xml:space="preserve"> sati.</w:t>
      </w:r>
    </w:p>
    <w:p w:rsidRDefault="00A93839" w:rsidP="00BE5665" w:rsidR="00A93839" w:rsidRPr="00843BBB">
      <w:pPr>
        <w:ind w:firstLine="708"/>
        <w:jc w:val="both"/>
        <w:rPr>
          <w:color w:val="FF0000"/>
        </w:rPr>
      </w:pPr>
      <w:r w:rsidRPr="00DC7C75">
        <w:t xml:space="preserve">II. Za stečajnog upravitelja imenuje se </w:t>
      </w:r>
      <w:r w:rsidR="00AE6D41">
        <w:t>Tomislav Čoga, OIB: 82870226709, Zagreb, Vranovinski ogranak I 2</w:t>
      </w:r>
      <w:r w:rsidR="00E9061C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905E83" w:rsidRPr="00CD09B0">
        <w:rPr>
          <w:lang w:val="pt-BR"/>
        </w:rPr>
        <w:t>ŠEPERIĆ DIJAMANT GRUPA d.o.o., Gorica Svetojanska, Draga Svetojanska 33, OIB</w:t>
      </w:r>
      <w:r w:rsidR="00905E83">
        <w:rPr>
          <w:lang w:val="pt-BR"/>
        </w:rPr>
        <w:t>:</w:t>
      </w:r>
      <w:r w:rsidR="00905E83" w:rsidRPr="00CD09B0">
        <w:rPr>
          <w:lang w:val="pt-BR"/>
        </w:rPr>
        <w:t xml:space="preserve"> 51418470149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431983" w:rsidP="00905E83" w:rsidR="00905E83">
      <w:pPr>
        <w:ind w:firstLine="709"/>
        <w:jc w:val="both"/>
        <w:rPr>
          <w:lang w:val="pt-BR"/>
        </w:rPr>
      </w:pPr>
      <w:r>
        <w:t xml:space="preserve">Financijska agencija, Regionalni centar Zagreb, podnijela je ovom sudu prijedlog za otvaranje stečajnog postupka nad dužnikom </w:t>
      </w:r>
      <w:r w:rsidR="00905E83" w:rsidRPr="00CD09B0">
        <w:rPr>
          <w:lang w:val="pt-BR"/>
        </w:rPr>
        <w:t>ŠEPERIĆ DIJAMANT GRUPA d.o.o., Gorica Svetojanska, Draga Svetojanska 33, OIB</w:t>
      </w:r>
      <w:r w:rsidR="00905E83">
        <w:rPr>
          <w:lang w:val="pt-BR"/>
        </w:rPr>
        <w:t>:</w:t>
      </w:r>
      <w:r w:rsidR="00905E83" w:rsidRPr="00CD09B0">
        <w:rPr>
          <w:lang w:val="pt-BR"/>
        </w:rPr>
        <w:t xml:space="preserve"> 51418470149</w:t>
      </w:r>
      <w:r w:rsidR="00905E83">
        <w:rPr>
          <w:lang w:val="pt-BR"/>
        </w:rPr>
        <w:t>.</w:t>
      </w:r>
    </w:p>
    <w:p w:rsidRDefault="00905E83" w:rsidP="00905E83" w:rsidR="00905E83" w:rsidRPr="00533F15">
      <w:pPr>
        <w:ind w:firstLine="709"/>
        <w:jc w:val="both"/>
      </w:pPr>
      <w:r w:rsidRPr="00905E83">
        <w:t xml:space="preserve"> </w:t>
      </w:r>
      <w:r w:rsidRPr="00533F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05E83" w:rsidP="00905E83" w:rsidR="00905E83" w:rsidRPr="008D0863">
      <w:pPr>
        <w:ind w:firstLine="709"/>
        <w:jc w:val="both"/>
        <w:rPr>
          <w:lang w:val="en-GB"/>
        </w:rPr>
      </w:pPr>
      <w:r w:rsidRPr="008D0863">
        <w:t xml:space="preserve">Financijska agencija, kao predlagatelj, navela je u prijedlogu za otvaranje stečajnog postupka kako dužnik na dan </w:t>
      </w:r>
      <w:r>
        <w:t>18. travnja 2016</w:t>
      </w:r>
      <w:r w:rsidRPr="008D0863">
        <w:t xml:space="preserve">. u Očevidniku redoslijeda osnova za plaćanje </w:t>
      </w:r>
      <w:r w:rsidRPr="008D0863">
        <w:lastRenderedPageBreak/>
        <w:t xml:space="preserve">ima evidentirane neizvršene osnove za plaćanje u neprekinutom razdoblju od 120 dana, u ukupnom iznosu od </w:t>
      </w:r>
      <w:r>
        <w:t>62.923,91 kn, kao i da dužnik ima 1</w:t>
      </w:r>
      <w:r w:rsidRPr="008D0863">
        <w:t xml:space="preserve"> zaposlen</w:t>
      </w:r>
      <w:r>
        <w:t>og.</w:t>
      </w:r>
      <w:r w:rsidRPr="008D0863">
        <w:t xml:space="preserve"> </w:t>
      </w:r>
      <w:r w:rsidRPr="008D0863">
        <w:rPr>
          <w:lang w:val="en-GB"/>
        </w:rPr>
        <w:t xml:space="preserve">S obzirom na to da 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431983" w:rsidP="00053309" w:rsidR="00053309">
      <w:pPr>
        <w:ind w:firstLine="708"/>
        <w:jc w:val="both"/>
      </w:pPr>
      <w:r>
        <w:t>Slijedom navedenog, sud je na temelju odredbe čl. 115. st. 1. SZ-a donio rješenje o pokretanju prethodnog postupka radi utvrđivanja pretpostavki za otvaranje stečajnog postupka nad dužnikom.</w:t>
      </w:r>
    </w:p>
    <w:p w:rsidRDefault="00905E83" w:rsidP="00905E83" w:rsidR="00905E83">
      <w:pPr>
        <w:ind w:firstLine="708"/>
        <w:jc w:val="both"/>
      </w:pPr>
      <w:r>
        <w:t>U spis je zaprimljen podnesak dužnika od 2. listopada 2017. (list 25-27 spisa) kojim zastupnik po zakonu dužnika Mladen Šeperić izjavljuje da dužnik nema nekretnina ni pokretnina, da ne posjeduje nikakvu drugu imovinu, da nema potraživanja od kupaca i drugih dužnika te da je prestao s obavljanjem djelatnosti krajem 2015. Također je zaprimljen podnesak zastupnika po zakonu dužnika Biserke Studir Šeperić od 6. listopada 2017. (list 28-30 spisa) kojim izjavljuje da dužnik nema nekretnina ni pokretnina, da ne posjeduje nikakvu drugu imovinu, da nema potraživanja od kupaca i drugih dužnika te da je zbog smanjenja obima posla i visokih troškova održavanja pogona dužnik zatvorio poslovnicu 31. prosinca 2015. te prestao obavljati djelatnost.</w:t>
      </w:r>
    </w:p>
    <w:p w:rsidRDefault="00FF5DED" w:rsidP="00905E83" w:rsidR="00905E83">
      <w:pPr>
        <w:jc w:val="both"/>
      </w:pPr>
      <w:r>
        <w:tab/>
      </w:r>
      <w:r w:rsidR="00905E83" w:rsidRPr="00184012">
        <w:t xml:space="preserve">Na ročištu radi očitovanja o prijedlogu za otvaranje stečajnog postupka održanom </w:t>
      </w:r>
      <w:r w:rsidR="00905E83">
        <w:t xml:space="preserve">17. listopada 2017. zastupnici po zakonu dužnika Mladen Šeperić i  Biserka Studir Šeperić </w:t>
      </w:r>
      <w:r w:rsidR="00905E83" w:rsidRPr="00184012">
        <w:t>izjavi</w:t>
      </w:r>
      <w:r w:rsidR="00905E83">
        <w:t>li</w:t>
      </w:r>
      <w:r w:rsidR="00905E83" w:rsidRPr="00184012">
        <w:t xml:space="preserve"> </w:t>
      </w:r>
      <w:r w:rsidR="00905E83">
        <w:t>su da se ne protive</w:t>
      </w:r>
      <w:r w:rsidR="00905E83" w:rsidRPr="00184012">
        <w:t xml:space="preserve"> prijedlogu da se nad društvom </w:t>
      </w:r>
      <w:r w:rsidR="00905E83" w:rsidRPr="00CD09B0">
        <w:rPr>
          <w:lang w:val="pt-BR"/>
        </w:rPr>
        <w:t>ŠEPERIĆ DIJAMANT GRUPA d.o.o., Gorica Svetojanska, Draga Svetojanska 33, OIB</w:t>
      </w:r>
      <w:r w:rsidR="00905E83">
        <w:rPr>
          <w:lang w:val="pt-BR"/>
        </w:rPr>
        <w:t>:</w:t>
      </w:r>
      <w:r w:rsidR="00905E83" w:rsidRPr="00CD09B0">
        <w:rPr>
          <w:lang w:val="pt-BR"/>
        </w:rPr>
        <w:t xml:space="preserve"> 51418470149</w:t>
      </w:r>
      <w:r w:rsidR="00905E83" w:rsidRPr="00184012">
        <w:t xml:space="preserve">. </w:t>
      </w:r>
      <w:r w:rsidR="00905E83" w:rsidRPr="00F84522">
        <w:t>Na istom ročištu spojeno je ročište radi očitovanja o prijedlogu za otvaranje stečajnog postupka sa ročištem radi rasprave o uvjetima za ot</w:t>
      </w:r>
      <w:r w:rsidR="00905E83">
        <w:t>varanje stečajnog postupka te su zastupnici po zakonu dužnika izjavili da ostaju kod navoda iz podnesaka od 2. listopada 2017. i 6. listopada 2017.</w:t>
      </w:r>
      <w:r w:rsidR="00905E83">
        <w:tab/>
        <w:t xml:space="preserve">Uvidom </w:t>
      </w:r>
      <w:r w:rsidR="00AE6D41">
        <w:t xml:space="preserve">u </w:t>
      </w:r>
      <w:r w:rsidR="00905E83">
        <w:t>potvrdu FINE od 17. srpnja 2017. (list 7 spisa) utvrđeno je da dužnik na dan 17. srpnja 2017. u Očevidniku redoslijeda osnova za plaćanje imao neizvršene osnove za plaćanje u neprekinutom razdoblju od 574 dana u ukupnom iznosu od 163.589,85 kn.</w:t>
      </w:r>
    </w:p>
    <w:p w:rsidRDefault="0011082B" w:rsidP="00905E83" w:rsidR="0011082B">
      <w:pPr>
        <w:ind w:firstLine="708"/>
        <w:jc w:val="both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905E83">
        <w:t>18. listopada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11082B">
        <w:t>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905E83">
        <w:t>19. 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FF5DED">
        <w:t>3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05E83" w:rsidP="00053309" w:rsidR="00053309">
      <w:pPr>
        <w:ind w:firstLine="708"/>
        <w:jc w:val="both"/>
        <w:rPr>
          <w:color w:val="FF0000"/>
        </w:rPr>
      </w:pPr>
      <w:r>
        <w:t>I</w:t>
      </w:r>
      <w:r w:rsidRPr="0089526A">
        <w:t xml:space="preserve">majući u vidu navode </w:t>
      </w:r>
      <w:r>
        <w:t xml:space="preserve">zastupnika po zakonu dužnika te činjenicu da su rješenjem zastupnici po zakonu dužnika </w:t>
      </w:r>
      <w:r w:rsidRPr="003A7D16">
        <w:t>upozoren</w:t>
      </w:r>
      <w:r>
        <w:t>i</w:t>
      </w:r>
      <w:r w:rsidRPr="003A7D16">
        <w:t xml:space="preserve"> na pravne posljedice davanja netočnih ili nepot</w:t>
      </w:r>
      <w:r>
        <w:t xml:space="preserve">punih podataka, obavijesti, izvješća, izjava ili popisa iz financijsko gospodarskog izvješća </w:t>
      </w:r>
      <w:r w:rsidR="00505924">
        <w:t>da</w:t>
      </w:r>
      <w:r w:rsidR="00053309" w:rsidRPr="003A7D16">
        <w:t xml:space="preserve"> dakle imovina dužnika koja bi ušla u stečajnu masu nije dostatna za namirenje troškova prethodnog i stečajnog postupka i kako nije predujmljen iznos za pokriće troškova prethodnog i stečajnog </w:t>
      </w:r>
      <w:r w:rsidR="00053309" w:rsidRPr="003A7D16">
        <w:lastRenderedPageBreak/>
        <w:t xml:space="preserve">postupka određen rješenjem suda, kao i da je kod dužnika ostvaren stečajni razlog nesposobnost za plaćanje, valjalo je u skladu s citiranom odredbom čl. </w:t>
      </w:r>
      <w:r w:rsidR="00053309">
        <w:t>132. st. 2</w:t>
      </w:r>
      <w:r w:rsidR="00053309" w:rsidRPr="003A7D16">
        <w:t>. SZ-a otvoriti i zaključiti stečajni postupak nad dužnikom.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E9061C">
      <w:pPr>
        <w:jc w:val="center"/>
      </w:pPr>
      <w:r w:rsidRPr="00372077">
        <w:t xml:space="preserve">U </w:t>
      </w:r>
      <w:r w:rsidR="00C12410" w:rsidRPr="00E9061C">
        <w:t>Zagreb</w:t>
      </w:r>
      <w:r w:rsidR="00CA4E71" w:rsidRPr="00E9061C">
        <w:t xml:space="preserve">u </w:t>
      </w:r>
      <w:r w:rsidR="00905E83">
        <w:t>19</w:t>
      </w:r>
      <w:r w:rsidR="00934FAE">
        <w:t>. prosinca</w:t>
      </w:r>
      <w:r w:rsidR="00B6336F" w:rsidRPr="00E9061C">
        <w:t xml:space="preserve"> </w:t>
      </w:r>
      <w:r w:rsidR="006A7E02" w:rsidRPr="00E9061C">
        <w:t>2017</w:t>
      </w:r>
      <w:r w:rsidR="00C12410" w:rsidRPr="00E9061C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2F337B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2F337B" w:rsidP="00C359B6" w:rsidR="002F337B">
      <w:pPr>
        <w:pStyle w:val="Bezproreda"/>
        <w:ind w:left="4956"/>
        <w:jc w:val="right"/>
      </w:pPr>
      <w:r>
        <w:t>Za točnost otpravka - ovlašteni službenik</w:t>
      </w:r>
    </w:p>
    <w:p w:rsidRDefault="002F337B" w:rsidP="00C359B6" w:rsidR="002F337B">
      <w:pPr>
        <w:pStyle w:val="Bezproreda"/>
        <w:ind w:left="4956"/>
        <w:jc w:val="right"/>
      </w:pPr>
      <w:r>
        <w:t>Karmela Dolenc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2F337B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05E83">
          <w:t>3848/16-14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3086B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3149C"/>
    <w:rsid w:val="00290380"/>
    <w:rsid w:val="002B4737"/>
    <w:rsid w:val="002C25CA"/>
    <w:rsid w:val="002E0229"/>
    <w:rsid w:val="002F337B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4EF5"/>
    <w:rsid w:val="008E59F9"/>
    <w:rsid w:val="008F6699"/>
    <w:rsid w:val="008F76E8"/>
    <w:rsid w:val="009050DC"/>
    <w:rsid w:val="00905E83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AE6D41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68C"/>
    <w:rsid w:val="00DC7C75"/>
    <w:rsid w:val="00E23F79"/>
    <w:rsid w:val="00E46026"/>
    <w:rsid w:val="00E67E76"/>
    <w:rsid w:val="00E9061C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3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3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3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3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3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3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3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3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3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3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3848</izvorni_sadrzaj>
    <derivirana_varijabla naziv="DomainObject.Predmet.Broj_1">3848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St-3848/2016</izvorni_sadrzaj>
    <derivirana_varijabla naziv="DomainObject.Predmet.OznakaBroj_1">St-3848/2016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ŠEPERIĆ DIJAMANT GRUPA d.o.o. zastupanog po punomoćniku Mladen Šeperić; Biserka Studir Šeperić</izvorni_sadrzaj>
    <derivirana_varijabla naziv="DomainObject.Predmet.ProtustrankaFormated_1">  ŠEPERIĆ DIJAMANT GRUPA d.o.o. zastupanog po punomoćniku Mladen Šeperić; Biserka Studir Šeperić</derivirana_varijabla>
  </DomainObject.Predmet.ProtustrankaFormated>
  <DomainObject.Predmet.ProtustrankaFormatedOIB>
    <izvorni_sadrzaj>  ŠEPERIĆ DIJAMANT GRUPA d.o.o., OIB 51418470149 zastupanog po punomoćniku Mladen Šeperić; Biserka Studir Šeperić</izvorni_sadrzaj>
    <derivirana_varijabla naziv="DomainObject.Predmet.ProtustrankaFormatedOIB_1">  ŠEPERIĆ DIJAMANT GRUPA d.o.o., OIB 51418470149 zastupanog po punomoćniku Mladen Šeperić; Biserka Studir Šeperić</derivirana_varijabla>
  </DomainObject.Predmet.ProtustrankaFormatedOIB>
  <DomainObject.Predmet.ProtustrankaFormatedWithAdress>
    <izvorni_sadrzaj> ŠEPERIĆ DIJAMANT GRUPA d.o.o., Draga Svetojanska 33, 10450 Gorica Svetojanska zastupanog po punomoćniku Mladen Šeperić; Biserka Studir Šeperić</izvorni_sadrzaj>
    <derivirana_varijabla naziv="DomainObject.Predmet.ProtustrankaFormatedWithAdress_1"> ŠEPERIĆ DIJAMANT GRUPA d.o.o., Draga Svetojanska 33, 10450 Gorica Svetojanska zastupanog po punomoćniku Mladen Šeperić; Biserka Studir Šeperić</derivirana_varijabla>
  </DomainObject.Predmet.ProtustrankaFormatedWithAdress>
  <DomainObject.Predmet.ProtustrankaFormatedWithAdressOIB>
    <izvorni_sadrzaj> ŠEPERIĆ DIJAMANT GRUPA d.o.o., OIB 51418470149, Draga Svetojanska 33, 10450 Gorica Svetojanska zastupanog po punomoćniku Mladen Šeperić; Biserka Studir Šeperić</izvorni_sadrzaj>
    <derivirana_varijabla naziv="DomainObject.Predmet.ProtustrankaFormatedWithAdressOIB_1"> ŠEPERIĆ DIJAMANT GRUPA d.o.o., OIB 51418470149, Draga Svetojanska 33, 10450 Gorica Svetojanska zastupanog po punomoćniku Mladen Šeperić; Biserka Studir Šeperić</derivirana_varijabla>
  </DomainObject.Predmet.ProtustrankaFormatedWithAdressOIB>
  <DomainObject.Predmet.ProtustrankaWithAdress>
    <izvorni_sadrzaj>ŠEPERIĆ DIJAMANT GRUPA d.o.o. Draga Svetojanska 33, 10450 Gorica Svetojanska</izvorni_sadrzaj>
    <derivirana_varijabla naziv="DomainObject.Predmet.ProtustrankaWithAdress_1">ŠEPERIĆ DIJAMANT GRUPA d.o.o. Draga Svetojanska 33, 10450 Gorica Svetojanska</derivirana_varijabla>
  </DomainObject.Predmet.ProtustrankaWithAdress>
  <DomainObject.Predmet.ProtustrankaWithAdressOIB>
    <izvorni_sadrzaj>ŠEPERIĆ DIJAMANT GRUPA d.o.o., OIB 51418470149, Draga Svetojanska 33, 10450 Gorica Svetojanska</izvorni_sadrzaj>
    <derivirana_varijabla naziv="DomainObject.Predmet.ProtustrankaWithAdressOIB_1">ŠEPERIĆ DIJAMANT GRUPA d.o.o., OIB 51418470149, Draga Svetojanska 33, 10450 Gorica Svetojanska</derivirana_varijabla>
  </DomainObject.Predmet.ProtustrankaWithAdressOIB>
  <DomainObject.Predmet.ProtustrankaNazivFormated>
    <izvorni_sadrzaj>ŠEPERIĆ DIJAMANT GRUPA d.o.o.</izvorni_sadrzaj>
    <derivirana_varijabla naziv="DomainObject.Predmet.ProtustrankaNazivFormated_1">ŠEPERIĆ DIJAMANT GRUPA d.o.o.</derivirana_varijabla>
  </DomainObject.Predmet.ProtustrankaNazivFormated>
  <DomainObject.Predmet.ProtustrankaNazivFormatedOIB>
    <izvorni_sadrzaj>ŠEPERIĆ DIJAMANT GRUPA d.o.o., OIB 51418470149</izvorni_sadrzaj>
    <derivirana_varijabla naziv="DomainObject.Predmet.ProtustrankaNazivFormatedOIB_1">ŠEPERIĆ DIJAMANT GRUPA d.o.o., OIB 51418470149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ŠEPERIĆ DIJAMANT GRUPA d.o.o. zastupanog po punomoćniku Mladen Šeperić; Biserka Studir Šeperić</item>
    </izvorni_sadrzaj>
    <derivirana_varijabla naziv="DomainObject.Predmet.ProtuStrankaListFormated_1">
      <item>ŠEPERIĆ DIJAMANT GRUPA d.o.o. zastupanog po punomoćniku Mladen Šeperić; Biserka Studir Šeperić</item>
    </derivirana_varijabla>
  </DomainObject.Predmet.ProtuStrankaListFormated>
  <DomainObject.Predmet.ProtuStrankaListFormatedOIB>
    <izvorni_sadrzaj>
      <item>ŠEPERIĆ DIJAMANT GRUPA d.o.o., OIB 51418470149 zastupanog po punomoćniku Mladen Šeperić; Biserka Studir Šeperić</item>
    </izvorni_sadrzaj>
    <derivirana_varijabla naziv="DomainObject.Predmet.ProtuStrankaListFormatedOIB_1">
      <item>ŠEPERIĆ DIJAMANT GRUPA d.o.o., OIB 51418470149 zastupanog po punomoćniku Mladen Šeperić; Biserka Studir Šeperić</item>
    </derivirana_varijabla>
  </DomainObject.Predmet.ProtuStrankaListFormatedOIB>
  <DomainObject.Predmet.ProtuStrankaListFormatedWithAdress>
    <izvorni_sadrzaj>
      <item>ŠEPERIĆ DIJAMANT GRUPA d.o.o., Draga Svetojanska 33, 10450 Gorica Svetojanska zastupanog po punomoćniku Mladen Šeperić; Biserka Studir Šeperić</item>
    </izvorni_sadrzaj>
    <derivirana_varijabla naziv="DomainObject.Predmet.ProtuStrankaListFormatedWithAdress_1">
      <item>ŠEPERIĆ DIJAMANT GRUPA d.o.o., Draga Svetojanska 33, 10450 Gorica Svetojanska zastupanog po punomoćniku Mladen Šeperić; Biserka Studir Šeperić</item>
    </derivirana_varijabla>
  </DomainObject.Predmet.ProtuStrankaListFormatedWithAdress>
  <DomainObject.Predmet.ProtuStrankaListFormatedWithAdressOIB>
    <izvorni_sadrzaj>
      <item>ŠEPERIĆ DIJAMANT GRUPA d.o.o., OIB 51418470149, Draga Svetojanska 33, 10450 Gorica Svetojanska zastupanog po punomoćniku Mladen Šeperić; Biserka Studir Šeperić</item>
    </izvorni_sadrzaj>
    <derivirana_varijabla naziv="DomainObject.Predmet.ProtuStrankaListFormatedWithAdressOIB_1">
      <item>ŠEPERIĆ DIJAMANT GRUPA d.o.o., OIB 51418470149, Draga Svetojanska 33, 10450 Gorica Svetojanska zastupanog po punomoćniku Mladen Šeperić; Biserka Studir Šeperić</item>
    </derivirana_varijabla>
  </DomainObject.Predmet.ProtuStrankaListFormatedWithAdressOIB>
  <DomainObject.Predmet.ProtuStrankaListNazivFormated>
    <izvorni_sadrzaj>
      <item>ŠEPERIĆ DIJAMANT GRUPA d.o.o.</item>
    </izvorni_sadrzaj>
    <derivirana_varijabla naziv="DomainObject.Predmet.ProtuStrankaListNazivFormated_1">
      <item>ŠEPERIĆ DIJAMANT GRUPA d.o.o.</item>
    </derivirana_varijabla>
  </DomainObject.Predmet.ProtuStrankaListNazivFormated>
  <DomainObject.Predmet.ProtuStrankaListNazivFormatedOIB>
    <izvorni_sadrzaj>
      <item>ŠEPERIĆ DIJAMANT GRUPA d.o.o., OIB 51418470149</item>
    </izvorni_sadrzaj>
    <derivirana_varijabla naziv="DomainObject.Predmet.ProtuStrankaListNazivFormatedOIB_1">
      <item>ŠEPERIĆ DIJAMANT GRUPA d.o.o., OIB 51418470149</item>
    </derivirana_varijabla>
  </DomainObject.Predmet.ProtuStrankaListNazivFormatedOIB>
  <DomainObject.Predmet.OstaliListFormated>
    <izvorni_sadrzaj>
      <item>Mladen Šeperić punomoćnik sudionika u postupku ŠEPERIĆ DIJAMANT GRUPA d.o.o.</item>
      <item>Biserka Studir Šeperić punomoćnik sudionika u postupku ŠEPERIĆ DIJAMANT GRUPA d.o.o.</item>
      <item>Raiffeisenbank Austria d.d.</item>
    </izvorni_sadrzaj>
    <derivirana_varijabla naziv="DomainObject.Predmet.OstaliListFormated_1">
      <item>Mladen Šeperić punomoćnik sudionika u postupku ŠEPERIĆ DIJAMANT GRUPA d.o.o.</item>
      <item>Biserka Studir Šeperić punomoćnik sudionika u postupku ŠEPERIĆ DIJAMANT GRUPA d.o.o.</item>
      <item>Raiffeisenbank Austria d.d.</item>
    </derivirana_varijabla>
  </DomainObject.Predmet.OstaliListFormated>
  <DomainObject.Predmet.OstaliListFormatedOIB>
    <izvorni_sadrzaj>
      <item>Mladen Šeperić, OIB 06509073074 punomoćnik sudionika u postupku ŠEPERIĆ DIJAMANT GRUPA d.o.o.</item>
      <item>Biserka Studir Šeperić, OIB 74002616710 punomoćnik sudionika u postupku ŠEPERIĆ DIJAMANT GRUPA d.o.o.</item>
      <item>Raiffeisenbank Austria d.d., OIB 53056966535</item>
    </izvorni_sadrzaj>
    <derivirana_varijabla naziv="DomainObject.Predmet.OstaliListFormatedOIB_1">
      <item>Mladen Šeperić, OIB 06509073074 punomoćnik sudionika u postupku ŠEPERIĆ DIJAMANT GRUPA d.o.o.</item>
      <item>Biserka Studir Šeperić, OIB 74002616710 punomoćnik sudionika u postupku ŠEPERIĆ DIJAMANT GRUPA d.o.o.</item>
      <item>Raiffeisenbank Austria d.d., OIB 53056966535</item>
    </derivirana_varijabla>
  </DomainObject.Predmet.OstaliListFormatedOIB>
  <DomainObject.Predmet.OstaliListFormatedWithAdress>
    <izvorni_sadrzaj>
      <item>Mladen Šeperić, Trg Kardinala A. Stepinca 10, 10450 Jastrebarsko punomoćnik sudionika u postupku ŠEPERIĆ DIJAMANT GRUPA d.o.o.</item>
      <item>Biserka Studir Šeperić, Draga Svetojanska 33, 10450 Draga Svetojanska punomoćnik sudionika u postupku ŠEPERIĆ DIJAMANT GRUPA d.o.o.</item>
      <item>Raiffeisenbank Austria d.d., Magazinska cesta 69, 10000 Zagreb</item>
    </izvorni_sadrzaj>
    <derivirana_varijabla naziv="DomainObject.Predmet.OstaliListFormatedWithAdress_1">
      <item>Mladen Šeperić, Trg Kardinala A. Stepinca 10, 10450 Jastrebarsko punomoćnik sudionika u postupku ŠEPERIĆ DIJAMANT GRUPA d.o.o.</item>
      <item>Biserka Studir Šeperić, Draga Svetojanska 33, 10450 Draga Svetojanska punomoćnik sudionika u postupku ŠEPERIĆ DIJAMANT GRUPA d.o.o.</item>
      <item>Raiffeisenbank Austria d.d., Magazinska cesta 69, 10000 Zagreb</item>
    </derivirana_varijabla>
  </DomainObject.Predmet.OstaliListFormatedWithAdress>
  <DomainObject.Predmet.OstaliListFormatedWithAdressOIB>
    <izvorni_sadrzaj>
      <item>Mladen Šeperić, OIB 06509073074, Trg Kardinala A. Stepinca 10, 10450 Jastrebarsko punomoćnik sudionika u postupku ŠEPERIĆ DIJAMANT GRUPA d.o.o.</item>
      <item>Biserka Studir Šeperić, OIB 74002616710, Draga Svetojanska 33, 10450 Draga Svetojanska punomoćnik sudionika u postupku ŠEPERIĆ DIJAMANT GRUPA d.o.o.</item>
      <item>Raiffeisenbank Austria d.d., OIB 53056966535, Magazinska cesta 69, 10000 Zagreb</item>
    </izvorni_sadrzaj>
    <derivirana_varijabla naziv="DomainObject.Predmet.OstaliListFormatedWithAdressOIB_1">
      <item>Mladen Šeperić, OIB 06509073074, Trg Kardinala A. Stepinca 10, 10450 Jastrebarsko punomoćnik sudionika u postupku ŠEPERIĆ DIJAMANT GRUPA d.o.o.</item>
      <item>Biserka Studir Šeperić, OIB 74002616710, Draga Svetojanska 33, 10450 Draga Svetojanska punomoćnik sudionika u postupku ŠEPERIĆ DIJAMANT GRUPA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Mladen Šeperić</item>
      <item>Biserka Studir Šeperić</item>
      <item>Raiffeisenbank Austria d.d.</item>
    </izvorni_sadrzaj>
    <derivirana_varijabla naziv="DomainObject.Predmet.OstaliListNazivFormated_1">
      <item>Mladen Šeperić</item>
      <item>Biserka Studir Šeperić</item>
      <item>Raiffeisenbank Austria d.d.</item>
    </derivirana_varijabla>
  </DomainObject.Predmet.OstaliListNazivFormated>
  <DomainObject.Predmet.OstaliListNazivFormatedOIB>
    <izvorni_sadrzaj>
      <item>Mladen Šeperić, OIB 06509073074</item>
      <item>Biserka Studir Šeperić, OIB 74002616710</item>
      <item>Raiffeisenbank Austria d.d., OIB 53056966535</item>
    </izvorni_sadrzaj>
    <derivirana_varijabla naziv="DomainObject.Predmet.OstaliListNazivFormatedOIB_1">
      <item>Mladen Šeperić, OIB 06509073074</item>
      <item>Biserka Studir Šeperić, OIB 74002616710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ŠEPERIĆ DIJAMANT GRUPA d.o.o.</izvorni_sadrzaj>
    <derivirana_varijabla naziv="DomainObject.Predmet.ProtustrankaIDrugi_1">ŠEPERIĆ DIJAMANT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ŠEPERIĆ DIJAMANT GRUPA d.o.o., OIB 51418470149, Draga Svetojanska 33, 10450 Gorica Svetojanska</izvorni_sadrzaj>
    <derivirana_varijabla naziv="DomainObject.Predmet.ProtustrankaIDrugiAdressOIB_1">ŠEPERIĆ DIJAMANT GRUPA d.o.o., OIB 51418470149, Draga Svetojanska 33, 10450 Gorica Svetojanska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ŠEPERIĆ DIJAMANT GRUPA d.o.o.</item>
      <item>VJEROVNICI</item>
      <item>Mladen Šeperić</item>
      <item>Biserka Studir Šeperić</item>
      <item>Raiffeisenbank Austria d.d.</item>
    </izvorni_sadrzaj>
    <derivirana_varijabla naziv="DomainObject.Predmet.SudioniciListNaziv_1">
      <item>FINA Regionalni centar Zagreb</item>
      <item>ŠEPERIĆ DIJAMANT GRUPA d.o.o.</item>
      <item>VJEROVNICI</item>
      <item>Mladen Šeperić</item>
      <item>Biserka Studir Šeperić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ŠEPERIĆ DIJAMANT GRUPA d.o.o., OIB 51418470149, Draga Svetojanska 33,10450 Gorica Svetojanska</item>
      <item>VJEROVNICI</item>
      <item>Mladen Šeperić, OIB 06509073074, Trg Kardinala A. Stepinca 10,10450 Jastrebarsko</item>
      <item>Biserka Studir Šeperić, OIB 74002616710, Draga Svetojanska 33,10450 Draga Svetojanska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ŠEPERIĆ DIJAMANT GRUPA d.o.o., OIB 51418470149, Draga Svetojanska 33,10450 Gorica Svetojanska</item>
      <item>VJEROVNICI</item>
      <item>Mladen Šeperić, OIB 06509073074, Trg Kardinala A. Stepinca 10,10450 Jastrebarsko</item>
      <item>Biserka Studir Šeperić, OIB 74002616710, Draga Svetojanska 33,10450 Draga Svetojanska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51418470149</item>
      <item>, OIB null</item>
      <item>, OIB 06509073074</item>
      <item>, OIB 74002616710</item>
      <item>, OIB 53056966535</item>
    </izvorni_sadrzaj>
    <derivirana_varijabla naziv="DomainObject.Predmet.SudioniciListNazivOIB_1">
      <item>, OIB 85821130368</item>
      <item>, OIB 51418470149</item>
      <item>, OIB null</item>
      <item>, OIB 06509073074</item>
      <item>, OIB 74002616710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52945-564B-4A84-873C-72B557B0B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1077</properties:Words>
  <properties:Characters>6049</properties:Characters>
  <properties:Lines>117</properties:Lines>
  <properties:Paragraphs>32</properties:Paragraphs>
  <properties:TotalTime>480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2017-12-19T07:17:00Z</cp:lastPrinted>
  <dcterms:modified xmlns:xsi="http://www.w3.org/2001/XMLSchema-instance" xsi:type="dcterms:W3CDTF">2017-12-19T07:18:00Z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