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9a7ac" w14:paraId="449a7ac" w:rsidRDefault="00AE649C" w:rsidP="00FA5B5E" w:rsidR="00AE649C" w:rsidRPr="00B76F3C">
      <w:pPr>
        <w:pStyle w:val="Naslov3"/>
        <w15:collapsed w:val="false"/>
      </w:pPr>
    </w:p>
    <w:p w:rsidRDefault="00E3767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1 St-199/2016-2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R J E Š E N J E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JANDA PROMET d.o.o. za proizvodnju, trgovinu i usluge ČEMERNICA, Zagrebačka 20, OIB: 22395817362,  dana   21.  ožujka  2016. godine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r i j e š i o     j e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I Pokreće se prethodni postupak radi utvrđenja uvjeta za otvaranje stečajnog postupka nad  dužnikom društvom JANDA PROMET d.o.o. za proizvodnju, trgovinu i usluge ČEMERNICA, Zagrebačka 20, OIB: 22395817362.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II Zakazuje se ročište radi izjašnjenja o prijedlogu za dan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15. travnja  2016. godine u 9,15 sati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 xml:space="preserve">1.  predlagatelja </w:t>
      </w: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2. z.z. stečajnog dužnika Mirko Krznarić IZ Čemernice, Zagrebačka 20.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III Poziva se zastupnik po Zakonu dužnika Mirko Krznarić iz Čemernice da u roku od 8 dana dostavi na spis ovjerovljeni popis imovine i obveza stečajnog dužnika.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Obrazloženje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lastRenderedPageBreak/>
        <w:t>Predlagatelj je ovomu suda   dana  16.  ožujka  2016. godine  podnio  prijedlog za otvaranje stečajnog postupka nad  dužnikom društvom JANDA PROMET d.o.o. za proizvodnju, trgovinu i usluge ČEMERNICA, Zagrebačka 20, OIB: 22395817362.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društvom JANDA PROMET d.o.o. za proizvodnju, trgovinu i usluge ČEMERNICA, Zagrebačka 20, OIB: 22395817362, u skladu s  odredbom članka 42. Stečajnog zakona. 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Temeljem iznijetog riješeno je kao u izreci.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 xml:space="preserve">Bjelovar,   21.  ožujka  2016.   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  <w:bookmarkStart w:name="_GoBack" w:id="0"/>
      <w:bookmarkEnd w:id="0"/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Rj.</w:t>
      </w: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>Dna: predlagatelje uz podnesak dužnika</w:t>
      </w: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 xml:space="preserve">        z.z. stečajnog dužnika</w:t>
      </w:r>
    </w:p>
    <w:p w:rsidRDefault="00E37670" w:rsidP="00E37670" w:rsidR="00E37670">
      <w:pPr>
        <w:pStyle w:val="Bezproreda"/>
        <w:rPr>
          <w:noProof/>
        </w:rPr>
      </w:pPr>
      <w:r>
        <w:rPr>
          <w:noProof/>
        </w:rPr>
        <w:t xml:space="preserve">        ROČ. 15. 04. 2016. u 9,15</w:t>
      </w:r>
    </w:p>
    <w:p w:rsidRDefault="00E37670" w:rsidP="00E37670" w:rsidR="00CB0EA4">
      <w:pPr>
        <w:pStyle w:val="Bezproreda"/>
        <w:rPr>
          <w:noProof/>
        </w:rPr>
      </w:pPr>
      <w:r>
        <w:rPr>
          <w:noProof/>
        </w:rPr>
        <w:t xml:space="preserve">Bjelovar, 21. 03. 2016. </w: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67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92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St-199/2016-2</izvorni_sadrzaj>
    <derivirana_varijabla naziv="DomainObject.Oznaka_1">St-199/2016-2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JANDA PROMET društvo s ograničenom odgovornošću za proizvodnju, trgovinu i usluge, Čemernica</izvorni_sadrzaj>
    <derivirana_varijabla naziv="DomainObject.Predmet.ProtustrankaFormated_1">  JANDA PROMET društvo s ograničenom odgovornošću za proizvodnju, trgovinu i usluge, Čemernica</derivirana_varijabla>
  </DomainObject.Predmet.ProtustrankaFormated>
  <DomainObject.Predmet.ProtustrankaFormatedOIB>
    <izvorni_sadrzaj>  JANDA PROMET društvo s ograničenom odgovornošću za proizvodnju, trgovinu i usluge, Čemernica, OIB 22395817362</izvorni_sadrzaj>
    <derivirana_varijabla naziv="DomainObject.Predmet.ProtustrankaFormatedOIB_1">  JANDA PROMET društvo s ograničenom odgovornošću za proizvodnju, trgovinu i usluge, Čemernica, OIB 22395817362</derivirana_varijabla>
  </DomainObject.Predmet.ProtustrankaFormatedOIB>
  <DomainObject.Predmet.ProtustrankaFormatedWithAdress>
    <izvorni_sadrzaj> JANDA PROMET društvo s ograničenom odgovornošću za proizvodnju, trgovinu i usluge, Čemernica, Zagrebačka 20, 33000 Čemernica</izvorni_sadrzaj>
    <derivirana_varijabla naziv="DomainObject.Predmet.ProtustrankaFormatedWithAdress_1"> JANDA PROMET društvo s ograničenom odgovornošću za proizvodnju, trgovinu i usluge, Čemernica, Zagrebačka 20, 33000 Čemernica</derivirana_varijabla>
  </DomainObject.Predmet.ProtustrankaFormatedWithAdress>
  <DomainObject.Predmet.ProtustrankaFormatedWithAdressOIB>
    <izvorni_sadrzaj> JANDA PROMET društvo s ograničenom odgovornošću za proizvodnju, trgovinu i usluge, Čemernica, OIB 22395817362, Zagrebačka 20, 33000 Čemernica</izvorni_sadrzaj>
    <derivirana_varijabla naziv="DomainObject.Predmet.ProtustrankaFormatedWithAdressOIB_1"> JANDA PROMET društvo s ograničenom odgovornošću za proizvodnju, trgovinu i usluge, Čemernica, OIB 22395817362, Zagrebačka 20, 33000 Čemernica</derivirana_varijabla>
  </DomainObject.Predmet.ProtustrankaFormatedWithAdressOIB>
  <DomainObject.Predmet.ProtustrankaWithAdress>
    <izvorni_sadrzaj>JANDA PROMET društvo s ograničenom odgovornošću za proizvodnju, trgovinu i usluge, Čemernica Zagrebačka 20, 33000 Čemernica</izvorni_sadrzaj>
    <derivirana_varijabla naziv="DomainObject.Predmet.ProtustrankaWithAdress_1">JANDA PROMET društvo s ograničenom odgovornošću za proizvodnju, trgovinu i usluge, Čemernica Zagrebačka 20, 33000 Čemernica</derivirana_varijabla>
  </DomainObject.Predmet.ProtustrankaWithAdress>
  <DomainObject.Predmet.ProtustrankaWithAdressOIB>
    <izvorni_sadrzaj>JANDA PROMET društvo s ograničenom odgovornošću za proizvodnju, trgovinu i usluge, Čemernica, OIB 22395817362, Zagrebačka 20, 33000 Čemernica</izvorni_sadrzaj>
    <derivirana_varijabla naziv="DomainObject.Predmet.ProtustrankaWithAdressOIB_1">JANDA PROMET društvo s ograničenom odgovornošću za proizvodnju, trgovinu i usluge, Čemernica, OIB 22395817362, Zagrebačka 20, 33000 Čemernica</derivirana_varijabla>
  </DomainObject.Predmet.ProtustrankaWithAdressOIB>
  <DomainObject.Predmet.ProtustrankaNazivFormated>
    <izvorni_sadrzaj>JANDA PROMET društvo s ograničenom odgovornošću za proizvodnju, trgovinu i usluge, Čemernica</izvorni_sadrzaj>
    <derivirana_varijabla naziv="DomainObject.Predmet.ProtustrankaNazivFormated_1">JANDA PROMET društvo s ograničenom odgovornošću za proizvodnju, trgovinu i usluge, Čemernica</derivirana_varijabla>
  </DomainObject.Predmet.ProtustrankaNazivFormated>
  <DomainObject.Predmet.ProtustrankaNazivFormatedOIB>
    <izvorni_sadrzaj>JANDA PROMET društvo s ograničenom odgovornošću za proizvodnju, trgovinu i usluge, Čemernica, OIB 22395817362</izvorni_sadrzaj>
    <derivirana_varijabla naziv="DomainObject.Predmet.ProtustrankaNazivFormatedOIB_1">JANDA PROMET društvo s ograničenom odgovornošću za proizvodnju, trgovinu i usluge, Čemernica, OIB 22395817362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JANDA PROMET društvo s ograničenom odgovornošću za proizvodnju, trgovinu i usluge, Čemernica</item>
    </izvorni_sadrzaj>
    <derivirana_varijabla naziv="DomainObject.Predmet.ProtuStrankaListFormated_1">
      <item>JANDA PROMET društvo s ograničenom odgovornošću za proizvodnju, trgovinu i usluge, Čemernica</item>
    </derivirana_varijabla>
  </DomainObject.Predmet.ProtuStrankaListFormated>
  <DomainObject.Predmet.ProtuStrankaListFormatedOIB>
    <izvorni_sadrzaj>
      <item>JANDA PROMET društvo s ograničenom odgovornošću za proizvodnju, trgovinu i usluge, Čemernica, OIB 22395817362</item>
    </izvorni_sadrzaj>
    <derivirana_varijabla naziv="DomainObject.Predmet.ProtuStrankaListFormatedOIB_1">
      <item>JANDA PROMET društvo s ograničenom odgovornošću za proizvodnju, trgovinu i usluge, Čemernica, OIB 22395817362</item>
    </derivirana_varijabla>
  </DomainObject.Predmet.ProtuStrankaListFormatedOIB>
  <DomainObject.Predmet.ProtuStrankaListFormatedWithAdress>
    <izvorni_sadrzaj>
      <item>JANDA PROMET društvo s ograničenom odgovornošću za proizvodnju, trgovinu i usluge, Čemernica, Zagrebačka 20, 33000 Čemernica</item>
    </izvorni_sadrzaj>
    <derivirana_varijabla naziv="DomainObject.Predmet.ProtuStrankaListFormatedWithAdress_1">
      <item>JANDA PROMET društvo s ograničenom odgovornošću za proizvodnju, trgovinu i usluge, Čemernica, Zagrebačka 20, 33000 Čemernica</item>
    </derivirana_varijabla>
  </DomainObject.Predmet.ProtuStrankaListFormatedWithAdress>
  <DomainObject.Predmet.ProtuStrankaListFormatedWithAdressOIB>
    <izvorni_sadrzaj>
      <item>JANDA PROMET društvo s ograničenom odgovornošću za proizvodnju, trgovinu i usluge, Čemernica, OIB 22395817362, Zagrebačka 20, 33000 Čemernica</item>
    </izvorni_sadrzaj>
    <derivirana_varijabla naziv="DomainObject.Predmet.ProtuStrankaListFormatedWithAdressOIB_1">
      <item>JANDA PROMET društvo s ograničenom odgovornošću za proizvodnju, trgovinu i usluge, Čemernica, OIB 22395817362, Zagrebačka 20, 33000 Čemernica</item>
    </derivirana_varijabla>
  </DomainObject.Predmet.ProtuStrankaListFormatedWithAdressOIB>
  <DomainObject.Predmet.ProtuStrankaListNazivFormated>
    <izvorni_sadrzaj>
      <item>JANDA PROMET društvo s ograničenom odgovornošću za proizvodnju, trgovinu i usluge, Čemernica</item>
    </izvorni_sadrzaj>
    <derivirana_varijabla naziv="DomainObject.Predmet.ProtuStrankaListNazivFormated_1">
      <item>JANDA PROMET društvo s ograničenom odgovornošću za proizvodnju, trgovinu i usluge, Čemernica</item>
    </derivirana_varijabla>
  </DomainObject.Predmet.ProtuStrankaListNazivFormated>
  <DomainObject.Predmet.ProtuStrankaListNazivFormatedOIB>
    <izvorni_sadrzaj>
      <item>JANDA PROMET društvo s ograničenom odgovornošću za proizvodnju, trgovinu i usluge, Čemernica, OIB 22395817362</item>
    </izvorni_sadrzaj>
    <derivirana_varijabla naziv="DomainObject.Predmet.ProtuStrankaListNazivFormatedOIB_1">
      <item>JANDA PROMET društvo s ograničenom odgovornošću za proizvodnju, trgovinu i usluge, Čemernica, OIB 22395817362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St-199/2016-2</izvorni_sadrzaj>
    <derivirana_varijabla naziv="DomainObject.PoslovniBrojDokumenta_1">St-199/2016-2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JANDA PROMET društvo s ograničenom odgovornošću za proizvodnju, trgovinu i usluge, Čemernica</izvorni_sadrzaj>
    <derivirana_varijabla naziv="DomainObject.Predmet.ProtustrankaIDrugi_1">JANDA PROMET društvo s ograničenom odgovornošću za proizvodnju, trgovinu i usluge, Čemernica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JANDA PROMET društvo s ograničenom odgovornošću za proizvodnju, trgovinu i usluge, Čemernica, OIB 22395817362, Zagrebačka 20, 33000 Čemernica</izvorni_sadrzaj>
    <derivirana_varijabla naziv="DomainObject.Predmet.ProtustrankaIDrugiAdressOIB_1">JANDA PROMET društvo s ograničenom odgovornošću za proizvodnju, trgovinu i usluge, Čemernica, OIB 22395817362, Zagrebačka 20, 33000 Čemernica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JANDA PROMET društvo s ograničenom odgovornošću za proizvodnju, trgovinu i usluge, Čemernica</item>
    </izvorni_sadrzaj>
    <derivirana_varijabla naziv="DomainObject.Predmet.SudioniciListNaziv_1">
      <item>FINA, RC ZAGREB, Podružnica Bjelovar</item>
      <item>JANDA PROMET društvo s ograničenom odgovornošću za proizvodnju, trgovinu i usluge, Čemernica</item>
    </derivirana_varijabla>
  </DomainObject.Predmet.SudioniciListNaziv>
  <DomainObject.Predmet.SudioniciListAdressOIB>
    <izvorni_sadrzaj>
      <item>FINA, RC ZAGREB, Podružnica Bjelovar, OIB 85821130368, F. Supila 4,43000 Bjelovar</item>
      <item>JANDA PROMET društvo s ograničenom odgovornošću za proizvodnju, trgovinu i usluge, Čemernica, OIB 22395817362, Zagrebačka 20,33000 Čemernica</item>
    </izvorni_sadrzaj>
    <derivirana_varijabla naziv="DomainObject.Predmet.SudioniciListAdressOIB_1">
      <item>FINA, RC ZAGREB, Podružnica Bjelovar, OIB 85821130368, F. Supila 4,43000 Bjelovar</item>
      <item>JANDA PROMET društvo s ograničenom odgovornošću za proizvodnju, trgovinu i usluge, Čemernica, OIB 22395817362, Zagrebačka 20,33000 Čemernica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15FBCF-2267-460F-AA80-2B2B743A3F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2004</properties:Characters>
  <properties:Lines>84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2016-03-21T13:03:00Z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St-199/2016-2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