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71990" w14:paraId="a171990" w:rsidRDefault="000E383E" w:rsidP="005F5248" w:rsidR="000E383E">
      <w:pPr>
        <w15:collapsed w:val="false"/>
      </w:pP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</w:p>
    <w:p w:rsidRDefault="00557331" w:rsidP="00557331" w:rsidR="00557331"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7331" w:rsidP="00557331" w:rsidR="00557331" w:rsidRPr="00DA53DC">
      <w:r w:rsidRPr="00DA53DC">
        <w:t>REPUBLIKA HRVATSKA</w:t>
      </w:r>
    </w:p>
    <w:p w:rsidRDefault="00557331" w:rsidP="00557331" w:rsidR="00557331" w:rsidRPr="00DA53DC">
      <w:r w:rsidRPr="00DA53DC">
        <w:t xml:space="preserve">  Trgovački sud u Zagrebu</w:t>
      </w:r>
    </w:p>
    <w:p w:rsidRDefault="00557331" w:rsidP="00557331" w:rsidR="00557331">
      <w:r w:rsidRPr="00DA53DC">
        <w:t xml:space="preserve">   Zagreb, </w:t>
      </w:r>
      <w:proofErr w:type="spellStart"/>
      <w:r w:rsidRPr="00DA53DC">
        <w:t>Amruševa</w:t>
      </w:r>
      <w:proofErr w:type="spellEnd"/>
      <w:r w:rsidRPr="00DA53DC">
        <w:t xml:space="preserve"> 2/II                                                            </w:t>
      </w:r>
      <w:r>
        <w:t xml:space="preserve">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3FBE">
        <w:tab/>
      </w:r>
      <w:r w:rsidR="00C33FBE">
        <w:tab/>
      </w:r>
    </w:p>
    <w:p w:rsidRDefault="00557331" w:rsidP="00557331" w:rsidR="00557331" w:rsidRPr="00DA53DC">
      <w:pPr>
        <w:jc w:val="center"/>
      </w:pPr>
      <w:r w:rsidRPr="00DA53DC">
        <w:t>REPUBLIKA HRVATSKA</w:t>
      </w:r>
    </w:p>
    <w:p w:rsidRDefault="003F3491" w:rsidP="00557331" w:rsidR="00557331" w:rsidRPr="00427132">
      <w:pPr>
        <w:jc w:val="center"/>
      </w:pPr>
      <w:r>
        <w:t>R J E Š E NJ E</w:t>
      </w:r>
      <w:r w:rsidR="006505F8">
        <w:t xml:space="preserve"> </w:t>
      </w:r>
    </w:p>
    <w:p w:rsidRDefault="00557331" w:rsidP="00557331" w:rsidR="00557331" w:rsidRPr="007910B3">
      <w:pPr>
        <w:jc w:val="center"/>
      </w:pPr>
      <w:r w:rsidRPr="00DA53DC">
        <w:t xml:space="preserve">                </w:t>
      </w:r>
      <w:r w:rsidRPr="007910B3">
        <w:t xml:space="preserve">  </w:t>
      </w:r>
    </w:p>
    <w:p w:rsidRDefault="006948E3" w:rsidP="006948E3" w:rsidR="006948E3">
      <w:pPr>
        <w:jc w:val="both"/>
        <w:rPr>
          <w:bCs/>
        </w:rPr>
      </w:pPr>
      <w:r w:rsidRPr="008C47E6">
        <w:t xml:space="preserve">Trgovački sud u Zagrebu po sucu pojedincu Nikoli Ribariću, kao stečajnom sucu, u stečajnom predmetu nad dužnikom M-PROFIL d.o.o. u stečaju, Zabok, Prilaz dr. Franje Tuđmana </w:t>
      </w:r>
      <w:proofErr w:type="spellStart"/>
      <w:r w:rsidRPr="008C47E6">
        <w:t>11</w:t>
      </w:r>
      <w:proofErr w:type="spellEnd"/>
      <w:r w:rsidRPr="008C47E6">
        <w:t xml:space="preserve">, </w:t>
      </w:r>
      <w:proofErr w:type="spellStart"/>
      <w:r w:rsidRPr="008C47E6">
        <w:t>MBS</w:t>
      </w:r>
      <w:proofErr w:type="spellEnd"/>
      <w:r w:rsidRPr="008C47E6">
        <w:t xml:space="preserve">: </w:t>
      </w:r>
      <w:proofErr w:type="spellStart"/>
      <w:r w:rsidRPr="008C47E6">
        <w:t>080000127</w:t>
      </w:r>
      <w:proofErr w:type="spellEnd"/>
      <w:r w:rsidRPr="008C47E6">
        <w:t xml:space="preserve">, </w:t>
      </w:r>
      <w:proofErr w:type="spellStart"/>
      <w:r w:rsidRPr="008C47E6">
        <w:t>OIB</w:t>
      </w:r>
      <w:proofErr w:type="spellEnd"/>
      <w:r w:rsidRPr="008C47E6">
        <w:t xml:space="preserve">: </w:t>
      </w:r>
      <w:proofErr w:type="spellStart"/>
      <w:r w:rsidRPr="008C47E6">
        <w:t>02586214731</w:t>
      </w:r>
      <w:proofErr w:type="spellEnd"/>
      <w:r w:rsidRPr="008C47E6">
        <w:t>,</w:t>
      </w:r>
      <w:r w:rsidRPr="008C47E6">
        <w:rPr>
          <w:bCs/>
        </w:rPr>
        <w:t xml:space="preserve"> </w:t>
      </w:r>
      <w:r w:rsidRPr="008C47E6">
        <w:t xml:space="preserve"> dana </w:t>
      </w:r>
      <w:r>
        <w:t>8</w:t>
      </w:r>
      <w:r w:rsidRPr="008C47E6">
        <w:t>.</w:t>
      </w:r>
      <w:r>
        <w:t xml:space="preserve"> lipnja</w:t>
      </w:r>
      <w:r w:rsidRPr="008C47E6">
        <w:rPr>
          <w:bCs/>
        </w:rPr>
        <w:t xml:space="preserve"> 201</w:t>
      </w:r>
      <w:r>
        <w:rPr>
          <w:bCs/>
        </w:rPr>
        <w:t>8</w:t>
      </w:r>
      <w:r w:rsidRPr="008C47E6">
        <w:rPr>
          <w:bCs/>
        </w:rPr>
        <w:t>.</w:t>
      </w:r>
    </w:p>
    <w:p w:rsidRDefault="00F33638" w:rsidP="0058716C" w:rsidR="00F33638">
      <w:pPr>
        <w:jc w:val="center"/>
        <w:rPr>
          <w:b/>
        </w:rPr>
      </w:pPr>
    </w:p>
    <w:p w:rsidRDefault="003F3491" w:rsidP="006505F8" w:rsidR="0058716C" w:rsidRPr="00A86F10">
      <w:pPr>
        <w:jc w:val="center"/>
      </w:pPr>
      <w:r>
        <w:t xml:space="preserve">r i j e š i o </w:t>
      </w:r>
      <w:r w:rsidR="006505F8" w:rsidRPr="00A86F10">
        <w:t>j e</w:t>
      </w:r>
    </w:p>
    <w:p w:rsidRDefault="00180663" w:rsidP="0058716C" w:rsidR="00180663" w:rsidRPr="007910B3">
      <w:pPr>
        <w:jc w:val="center"/>
        <w:rPr>
          <w:b/>
        </w:rPr>
      </w:pPr>
    </w:p>
    <w:p w:rsidRDefault="00180663" w:rsidP="001C4E88" w:rsidR="001C4E88">
      <w:pPr>
        <w:ind w:firstLine="720"/>
        <w:jc w:val="both"/>
      </w:pPr>
      <w:r w:rsidRPr="007910B3">
        <w:t xml:space="preserve">Nalaže se računovodstvu Trgovačkog suda u Zagrebu, iznos </w:t>
      </w:r>
      <w:r w:rsidR="00F33638" w:rsidRPr="000A1F85">
        <w:t xml:space="preserve">od </w:t>
      </w:r>
      <w:r w:rsidR="003F77D4">
        <w:t>1.998,00 kuna</w:t>
      </w:r>
      <w:r w:rsidRPr="007910B3">
        <w:t xml:space="preserve"> koji je </w:t>
      </w:r>
      <w:r w:rsidR="000E383E">
        <w:t xml:space="preserve">rezerviran u </w:t>
      </w:r>
      <w:proofErr w:type="spellStart"/>
      <w:r w:rsidR="000E383E">
        <w:t>ovosudnom</w:t>
      </w:r>
      <w:proofErr w:type="spellEnd"/>
      <w:r w:rsidR="000E383E">
        <w:t xml:space="preserve"> stečajnom postupku i nalazi se na </w:t>
      </w:r>
      <w:r w:rsidRPr="007910B3">
        <w:t xml:space="preserve">na </w:t>
      </w:r>
      <w:r w:rsidR="006C4BF0" w:rsidRPr="007910B3">
        <w:t>depozitn</w:t>
      </w:r>
      <w:r w:rsidR="000E383E">
        <w:t>om</w:t>
      </w:r>
      <w:r w:rsidR="006C4BF0" w:rsidRPr="007910B3">
        <w:t xml:space="preserve"> račun</w:t>
      </w:r>
      <w:r w:rsidR="000E383E">
        <w:t>u</w:t>
      </w:r>
      <w:r w:rsidR="006C4BF0" w:rsidRPr="007910B3">
        <w:t xml:space="preserve"> ovoga suda otvoren u Hrvatskoj poštanskoj banci</w:t>
      </w:r>
      <w:r w:rsidR="002E6303">
        <w:t xml:space="preserve">, </w:t>
      </w:r>
      <w:proofErr w:type="spellStart"/>
      <w:r w:rsidR="00557331">
        <w:t>IBAN</w:t>
      </w:r>
      <w:proofErr w:type="spellEnd"/>
      <w:r w:rsidR="00557331">
        <w:t xml:space="preserve">: </w:t>
      </w:r>
      <w:proofErr w:type="spellStart"/>
      <w:r w:rsidR="00557331">
        <w:t>HR92</w:t>
      </w:r>
      <w:proofErr w:type="spellEnd"/>
      <w:r w:rsidR="00557331">
        <w:t xml:space="preserve"> </w:t>
      </w:r>
      <w:proofErr w:type="spellStart"/>
      <w:r w:rsidR="006C4BF0" w:rsidRPr="007910B3">
        <w:t>2390001</w:t>
      </w:r>
      <w:proofErr w:type="spellEnd"/>
      <w:r w:rsidR="006C4BF0" w:rsidRPr="007910B3">
        <w:t>-</w:t>
      </w:r>
      <w:proofErr w:type="spellStart"/>
      <w:r w:rsidR="006C4BF0" w:rsidRPr="007910B3">
        <w:t>1300000460</w:t>
      </w:r>
      <w:proofErr w:type="spellEnd"/>
      <w:r w:rsidR="006C4BF0" w:rsidRPr="007910B3">
        <w:t xml:space="preserve">, s pozivom na </w:t>
      </w:r>
      <w:smartTag w:element="metricconverter" w:uri="urn:schemas-microsoft-com:office:smarttags">
        <w:smartTagPr>
          <w:attr w:val="05 St" w:name="ProductID"/>
        </w:smartTagPr>
        <w:r w:rsidR="006C4BF0" w:rsidRPr="007910B3">
          <w:t>05 St</w:t>
        </w:r>
      </w:smartTag>
      <w:r w:rsidR="006C4BF0" w:rsidRPr="007910B3">
        <w:t xml:space="preserve"> </w:t>
      </w:r>
      <w:r w:rsidR="000A0C45">
        <w:t>338/12</w:t>
      </w:r>
      <w:r w:rsidR="006C4BF0" w:rsidRPr="007910B3">
        <w:t xml:space="preserve">, </w:t>
      </w:r>
      <w:r w:rsidR="007D414D">
        <w:t xml:space="preserve">sa svrhom namirenja budućih obveza stečajne mase, </w:t>
      </w:r>
      <w:r w:rsidR="000E383E">
        <w:t>isplatiti</w:t>
      </w:r>
      <w:r w:rsidR="00557331">
        <w:t xml:space="preserve"> odnosno uplatiti na račun </w:t>
      </w:r>
      <w:r w:rsidR="007D414D">
        <w:t xml:space="preserve">stečajnog upravitelja Alme </w:t>
      </w:r>
      <w:proofErr w:type="spellStart"/>
      <w:r w:rsidR="007D414D">
        <w:t>Klepac</w:t>
      </w:r>
      <w:proofErr w:type="spellEnd"/>
      <w:r w:rsidR="007D414D">
        <w:t xml:space="preserve">, </w:t>
      </w:r>
      <w:proofErr w:type="spellStart"/>
      <w:r w:rsidR="007D414D">
        <w:t>IBAN</w:t>
      </w:r>
      <w:proofErr w:type="spellEnd"/>
      <w:r w:rsidR="007D414D">
        <w:t xml:space="preserve">: HR </w:t>
      </w:r>
      <w:proofErr w:type="spellStart"/>
      <w:r w:rsidR="007D414D">
        <w:t>40</w:t>
      </w:r>
      <w:proofErr w:type="spellEnd"/>
      <w:r w:rsidR="007D414D">
        <w:t xml:space="preserve"> </w:t>
      </w:r>
      <w:proofErr w:type="spellStart"/>
      <w:r w:rsidR="007D414D">
        <w:t>2</w:t>
      </w:r>
      <w:r w:rsidR="001C4E88">
        <w:t>4840083117567795</w:t>
      </w:r>
      <w:proofErr w:type="spellEnd"/>
      <w:r w:rsidR="001C4E88">
        <w:t xml:space="preserve">, </w:t>
      </w:r>
      <w:r w:rsidR="00802C78">
        <w:t xml:space="preserve">a sve radi </w:t>
      </w:r>
      <w:r w:rsidR="001C4E88">
        <w:t>pokrića troškova</w:t>
      </w:r>
    </w:p>
    <w:p w:rsidRDefault="00802C78" w:rsidP="006B3C15" w:rsidR="00802C78">
      <w:pPr>
        <w:ind w:firstLine="720"/>
        <w:jc w:val="both"/>
      </w:pPr>
    </w:p>
    <w:p w:rsidRDefault="00180663" w:rsidP="00180663" w:rsidR="00180663" w:rsidRPr="007910B3">
      <w:pPr>
        <w:ind w:firstLine="720" w:left="2880"/>
      </w:pPr>
      <w:r w:rsidRPr="007910B3">
        <w:t>Obrazloženje</w:t>
      </w:r>
    </w:p>
    <w:p w:rsidRDefault="00180663" w:rsidP="00180663" w:rsidR="00180663" w:rsidRPr="007910B3"/>
    <w:p w:rsidRDefault="000E383E" w:rsidP="00180663" w:rsidR="000E383E">
      <w:pPr>
        <w:ind w:firstLine="720"/>
        <w:jc w:val="both"/>
      </w:pPr>
      <w:r>
        <w:t>Stečajni post</w:t>
      </w:r>
      <w:r w:rsidR="00802C78">
        <w:t xml:space="preserve">upak zaključen </w:t>
      </w:r>
      <w:r w:rsidR="001C4E88">
        <w:t xml:space="preserve">je </w:t>
      </w:r>
      <w:r w:rsidR="00802C78">
        <w:t xml:space="preserve">rješenjem od </w:t>
      </w:r>
      <w:r w:rsidR="001C4E88">
        <w:t>6</w:t>
      </w:r>
      <w:r>
        <w:t>.</w:t>
      </w:r>
      <w:r w:rsidR="001C4E88">
        <w:t xml:space="preserve"> ožujka</w:t>
      </w:r>
      <w:r>
        <w:t xml:space="preserve"> 201</w:t>
      </w:r>
      <w:r w:rsidR="001C4E88">
        <w:t>8. godine, pravomoćno s danom 24</w:t>
      </w:r>
      <w:r>
        <w:t>.</w:t>
      </w:r>
      <w:r w:rsidR="001C4E88">
        <w:t xml:space="preserve"> ožujka</w:t>
      </w:r>
      <w:r>
        <w:t xml:space="preserve"> 201</w:t>
      </w:r>
      <w:r w:rsidR="001C4E88">
        <w:t>8</w:t>
      </w:r>
      <w:r>
        <w:t>. godine.</w:t>
      </w:r>
    </w:p>
    <w:p w:rsidRDefault="008E4687" w:rsidP="008E4687" w:rsidR="00D25849">
      <w:pPr>
        <w:ind w:firstLine="360"/>
        <w:jc w:val="both"/>
      </w:pPr>
      <w:r>
        <w:rPr>
          <w:bCs/>
        </w:rPr>
        <w:tab/>
      </w:r>
      <w:r w:rsidR="006665EE">
        <w:t xml:space="preserve">Podneskom od </w:t>
      </w:r>
      <w:r w:rsidR="00380011">
        <w:t>29.5.2018. stečajni upravitelj</w:t>
      </w:r>
      <w:r w:rsidR="006665EE">
        <w:t xml:space="preserve"> zatražio je is</w:t>
      </w:r>
      <w:r w:rsidR="009978B6">
        <w:t xml:space="preserve">platu odnosno uplatu iznosa od </w:t>
      </w:r>
      <w:r w:rsidR="00380011">
        <w:t xml:space="preserve">1.998,00 kuna na ime troškova koje je imao radi saslušavanja u svojstvu svjedoka u kaznenom postupku koji se vodi pod poslovnim brojem </w:t>
      </w:r>
      <w:proofErr w:type="spellStart"/>
      <w:r w:rsidR="00380011">
        <w:t>KD</w:t>
      </w:r>
      <w:proofErr w:type="spellEnd"/>
      <w:r w:rsidR="00380011">
        <w:t>-O-</w:t>
      </w:r>
      <w:r w:rsidR="00D25849">
        <w:t>3/</w:t>
      </w:r>
      <w:proofErr w:type="spellStart"/>
      <w:r w:rsidR="00D25849">
        <w:t>18</w:t>
      </w:r>
      <w:proofErr w:type="spellEnd"/>
      <w:r w:rsidR="00D25849">
        <w:t xml:space="preserve">, </w:t>
      </w:r>
      <w:proofErr w:type="spellStart"/>
      <w:r w:rsidR="00D25849">
        <w:t>IsDO</w:t>
      </w:r>
      <w:proofErr w:type="spellEnd"/>
      <w:r w:rsidR="00D25849">
        <w:t>-2/</w:t>
      </w:r>
      <w:proofErr w:type="spellStart"/>
      <w:r w:rsidR="00D25849">
        <w:t>18</w:t>
      </w:r>
      <w:proofErr w:type="spellEnd"/>
      <w:r w:rsidR="00D25849">
        <w:t xml:space="preserve"> od strane Županijskog državnog odvjetništva u Splitu. </w:t>
      </w:r>
      <w:r w:rsidR="00B72B33">
        <w:t>U podnesak od 29.5.2018. godine stečajni upravitelj dostavlja račune i putni nalog.</w:t>
      </w:r>
    </w:p>
    <w:p w:rsidRDefault="00FC1068" w:rsidP="008E4687" w:rsidR="008E4687">
      <w:pPr>
        <w:ind w:firstLine="360"/>
        <w:jc w:val="both"/>
      </w:pPr>
      <w:r>
        <w:tab/>
      </w:r>
      <w:r w:rsidR="008E4687">
        <w:t>Temeljem stanja spisa</w:t>
      </w:r>
      <w:r w:rsidR="003F3491">
        <w:t xml:space="preserve"> </w:t>
      </w:r>
      <w:r w:rsidR="008E4687">
        <w:t>odlučeno je kao u izreci.</w:t>
      </w:r>
    </w:p>
    <w:p w:rsidRDefault="008E4687" w:rsidP="008E4687" w:rsidR="000D3F68">
      <w:pPr>
        <w:ind w:firstLine="36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</w:p>
    <w:p w:rsidRDefault="00F33638" w:rsidP="000D3F68" w:rsidR="00F33638" w:rsidRPr="007910B3">
      <w:pPr>
        <w:ind w:firstLine="360"/>
        <w:jc w:val="center"/>
      </w:pPr>
      <w:r w:rsidRPr="007910B3">
        <w:t xml:space="preserve">U Zagrebu, </w:t>
      </w:r>
      <w:r w:rsidR="009B2669">
        <w:t>8</w:t>
      </w:r>
      <w:r w:rsidRPr="007910B3">
        <w:t>.</w:t>
      </w:r>
      <w:r w:rsidR="009B2669">
        <w:t xml:space="preserve"> lipnja</w:t>
      </w:r>
      <w:r w:rsidRPr="007910B3">
        <w:t xml:space="preserve"> 201</w:t>
      </w:r>
      <w:r w:rsidR="003F3491">
        <w:t>8</w:t>
      </w:r>
      <w:r w:rsidRPr="007910B3">
        <w:t>.</w:t>
      </w:r>
    </w:p>
    <w:p w:rsidRDefault="00F33638" w:rsidP="00597BE1" w:rsidR="000D3F68">
      <w:pPr>
        <w:pStyle w:val="Podnaslov"/>
        <w:ind w:firstLine="708" w:left="4956"/>
      </w:pPr>
      <w:r w:rsidRPr="007910B3">
        <w:tab/>
        <w:t xml:space="preserve">  </w:t>
      </w:r>
    </w:p>
    <w:p w:rsidRDefault="000D3F68" w:rsidP="00597BE1" w:rsidR="000D3F68">
      <w:pPr>
        <w:pStyle w:val="Podnaslov"/>
        <w:ind w:firstLine="708" w:left="4956"/>
      </w:pPr>
    </w:p>
    <w:p w:rsidRDefault="00044365" w:rsidP="00E7187D" w:rsidR="0004436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44365" w:rsidP="00E7187D" w:rsidR="0004436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044365" w:rsidP="00044365" w:rsidR="00044365">
      <w:pPr>
        <w:ind w:left="4248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044365" w:rsidP="00E7187D" w:rsidR="00044365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Maja </w:t>
      </w:r>
      <w:proofErr w:type="spellStart"/>
      <w:r>
        <w:t>Hajtek</w:t>
      </w:r>
      <w:proofErr w:type="spellEnd"/>
    </w:p>
    <w:p w:rsidRDefault="006922FD" w:rsidP="00E91121" w:rsidR="006922F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922FD" w:rsidP="00E91121" w:rsidR="006922F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E4687" w:rsidP="008E4687" w:rsidR="008E4687" w:rsidRPr="009B2669"/>
    <w:p w:rsidRDefault="00C33FBE" w:rsidP="00C33FBE" w:rsidR="00C33FBE" w:rsidRPr="009B2669">
      <w:pPr>
        <w:jc w:val="both"/>
      </w:pPr>
      <w:r w:rsidRPr="009B2669">
        <w:lastRenderedPageBreak/>
        <w:t>POUKA O PRAVNOM LIJEKU:</w:t>
      </w:r>
    </w:p>
    <w:p w:rsidRDefault="003F3491" w:rsidP="009B2669" w:rsidR="008E4687" w:rsidRPr="009B2669">
      <w:pPr>
        <w:autoSpaceDE w:val="false"/>
        <w:autoSpaceDN w:val="false"/>
        <w:adjustRightInd w:val="false"/>
      </w:pPr>
      <w:r w:rsidRPr="009B2669">
        <w:t xml:space="preserve">Protiv rješenja nezadovoljna stranka može uložiti žalbu u roku od 8 dana od dana dostave </w:t>
      </w:r>
      <w:r w:rsidR="009B2669" w:rsidRPr="009B2669">
        <w:t>odluke</w:t>
      </w:r>
      <w:r w:rsidRPr="009B2669">
        <w:t>. Žalba se podnosi Visokom trgovačkom sudu RH putem ovog suda u tri primjerka</w:t>
      </w:r>
      <w:r w:rsidR="00284CA9" w:rsidRPr="009B2669">
        <w:t>.</w:t>
      </w:r>
      <w:r w:rsidR="009B2669" w:rsidRPr="009B2669">
        <w:rPr>
          <w:lang w:eastAsia="hr-HR"/>
        </w:rPr>
        <w:t xml:space="preserve"> Dostava se smatra obavljenom istekom osmoga dana od dana objave pismena na mrežnoj stranici e-Oglasna ploča sudova (čl. 12. SZ-a)</w:t>
      </w:r>
    </w:p>
    <w:p w:rsidRDefault="000D3F68" w:rsidP="00F33638" w:rsidR="000D3F68" w:rsidRPr="009B2669">
      <w:pPr>
        <w:pStyle w:val="Tijeloteksta"/>
        <w:jc w:val="left"/>
      </w:pPr>
    </w:p>
    <w:p w:rsidRDefault="006922FD" w:rsidP="00F33638" w:rsidR="006922FD">
      <w:pPr>
        <w:pStyle w:val="Tijeloteksta"/>
        <w:jc w:val="left"/>
      </w:pPr>
    </w:p>
    <w:p w:rsidRDefault="006922FD" w:rsidP="00F33638" w:rsidR="006922FD">
      <w:pPr>
        <w:pStyle w:val="Tijeloteksta"/>
        <w:jc w:val="left"/>
      </w:pPr>
    </w:p>
    <w:p w:rsidRDefault="006922FD" w:rsidP="00F33638" w:rsidR="006922FD">
      <w:pPr>
        <w:pStyle w:val="Tijeloteksta"/>
        <w:jc w:val="left"/>
      </w:pPr>
    </w:p>
    <w:p w:rsidRDefault="00F33638" w:rsidP="00F33638" w:rsidR="00F33638" w:rsidRPr="007910B3">
      <w:pPr>
        <w:pStyle w:val="Tijeloteksta"/>
        <w:jc w:val="left"/>
      </w:pPr>
      <w:bookmarkStart w:name="_GoBack" w:id="0"/>
      <w:bookmarkEnd w:id="0"/>
    </w:p>
    <w:p w:rsidRDefault="00F33638" w:rsidP="00F33638" w:rsidR="00F33638" w:rsidRPr="007910B3">
      <w:pPr>
        <w:pStyle w:val="Tijeloteksta"/>
        <w:jc w:val="left"/>
      </w:pPr>
      <w:r w:rsidRPr="007910B3">
        <w:tab/>
      </w:r>
    </w:p>
    <w:p w:rsidRDefault="00F33638" w:rsidP="00F33638" w:rsidR="00F33638" w:rsidRPr="007910B3"/>
    <w:p w:rsidRDefault="00B639DE" w:rsidP="00F33638" w:rsidR="00B639DE" w:rsidRPr="007910B3">
      <w:pPr>
        <w:ind w:firstLine="720"/>
        <w:jc w:val="both"/>
      </w:pPr>
    </w:p>
    <w:sectPr w:rsidSect="0058716C" w:rsidR="00B639DE" w:rsidRPr="007910B3">
      <w:headerReference w:type="even" r:id="rId10"/>
      <w:headerReference w:type="default" r:id="rId11"/>
      <w:headerReference w:type="first" r:id="rId12"/>
      <w:pgSz w:h="15840" w:w="12240"/>
      <w:pgMar w:gutter="0" w:footer="709" w:header="709" w:left="1620" w:bottom="1440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7366" w:rsidR="00987366">
      <w:r>
        <w:separator/>
      </w:r>
    </w:p>
  </w:endnote>
  <w:endnote w:id="0" w:type="continuationSeparator">
    <w:p w:rsidRDefault="00987366" w:rsidR="009873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7366" w:rsidR="00987366">
      <w:r>
        <w:separator/>
      </w:r>
    </w:p>
  </w:footnote>
  <w:footnote w:id="0" w:type="continuationSeparator">
    <w:p w:rsidRDefault="00987366" w:rsidR="009873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0AB3" w:rsidP="00E25608" w:rsidR="00B00A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00AB3" w:rsidR="00B00A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0AB3" w:rsidP="00E25608" w:rsidR="00B00A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436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00AB3" w:rsidP="006E14AC" w:rsidR="006E14AC">
    <w:pPr>
      <w:pStyle w:val="Zaglavlje"/>
    </w:pPr>
    <w:r>
      <w:tab/>
    </w:r>
    <w:r w:rsidR="00557331">
      <w:tab/>
    </w:r>
    <w:r w:rsidR="00557331">
      <w:tab/>
    </w:r>
    <w:r w:rsidR="00557331">
      <w:tab/>
    </w:r>
    <w:r w:rsidR="00557331">
      <w:tab/>
    </w:r>
    <w:r w:rsidR="00557331">
      <w:tab/>
    </w:r>
    <w:r w:rsidR="00557331">
      <w:tab/>
    </w:r>
    <w:r w:rsidR="00557331">
      <w:tab/>
    </w:r>
    <w:r w:rsidR="00557331">
      <w:tab/>
    </w:r>
    <w:r>
      <w:tab/>
    </w:r>
    <w:proofErr w:type="spellStart"/>
    <w:r w:rsidR="006E14AC" w:rsidRPr="00DA53DC">
      <w:t>72</w:t>
    </w:r>
    <w:proofErr w:type="spellEnd"/>
    <w:r w:rsidR="006E14AC">
      <w:t>. St</w:t>
    </w:r>
    <w:r w:rsidR="006E14AC" w:rsidRPr="00DA53DC">
      <w:t>-</w:t>
    </w:r>
    <w:proofErr w:type="spellStart"/>
    <w:r w:rsidR="006E14AC">
      <w:t>338</w:t>
    </w:r>
    <w:proofErr w:type="spellEnd"/>
    <w:r w:rsidR="006E14AC">
      <w:t>/</w:t>
    </w:r>
    <w:proofErr w:type="spellStart"/>
    <w:r w:rsidR="006E14AC">
      <w:t>2012</w:t>
    </w:r>
    <w:proofErr w:type="spellEnd"/>
    <w:r w:rsidR="006E14AC">
      <w:t xml:space="preserve"> - </w:t>
    </w:r>
    <w:proofErr w:type="spellStart"/>
    <w:r w:rsidR="006E14AC">
      <w:t>536</w:t>
    </w:r>
    <w:proofErr w:type="spellEnd"/>
  </w:p>
  <w:p w:rsidRDefault="006E14AC" w:rsidP="006E14AC" w:rsidR="006E14AC">
    <w:pPr>
      <w:pStyle w:val="Zaglavlje"/>
      <w:jc w:val="right"/>
    </w:pPr>
    <w:proofErr w:type="spellStart"/>
    <w:r w:rsidRPr="00DA53DC">
      <w:t>72</w:t>
    </w:r>
    <w:proofErr w:type="spellEnd"/>
    <w:r>
      <w:t>. St</w:t>
    </w:r>
    <w:r w:rsidRPr="00DA53DC">
      <w:t>-</w:t>
    </w:r>
    <w:proofErr w:type="spellStart"/>
    <w:r>
      <w:t>338</w:t>
    </w:r>
    <w:proofErr w:type="spellEnd"/>
    <w:r>
      <w:t>/</w:t>
    </w:r>
    <w:proofErr w:type="spellStart"/>
    <w:r>
      <w:t>2012</w:t>
    </w:r>
    <w:proofErr w:type="spellEnd"/>
    <w:r>
      <w:t xml:space="preserve"> - </w:t>
    </w:r>
    <w:proofErr w:type="spellStart"/>
    <w:r>
      <w:t>536</w:t>
    </w:r>
    <w:proofErr w:type="spellEnd"/>
  </w:p>
  <w:p w:rsidRDefault="00B00AB3" w:rsidP="006948E3" w:rsidR="00B00AB3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14AC" w:rsidP="006E14AC" w:rsidR="006E14AC">
    <w:pPr>
      <w:pStyle w:val="Zaglavlje"/>
      <w:jc w:val="right"/>
    </w:pPr>
    <w:proofErr w:type="spellStart"/>
    <w:r w:rsidRPr="00DA53DC">
      <w:t>72</w:t>
    </w:r>
    <w:proofErr w:type="spellEnd"/>
    <w:r>
      <w:t>. St</w:t>
    </w:r>
    <w:r w:rsidRPr="00DA53DC">
      <w:t>-</w:t>
    </w:r>
    <w:proofErr w:type="spellStart"/>
    <w:r>
      <w:t>338</w:t>
    </w:r>
    <w:proofErr w:type="spellEnd"/>
    <w:r>
      <w:t>/</w:t>
    </w:r>
    <w:proofErr w:type="spellStart"/>
    <w:r>
      <w:t>2012</w:t>
    </w:r>
    <w:proofErr w:type="spellEnd"/>
    <w:r>
      <w:t xml:space="preserve"> - </w:t>
    </w:r>
    <w:proofErr w:type="spellStart"/>
    <w:r>
      <w:t>536</w:t>
    </w:r>
    <w:proofErr w:type="spellEnd"/>
  </w:p>
  <w:p w:rsidRDefault="006E14AC" w:rsidR="006E14A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53438"/>
    <w:multiLevelType w:val="hybridMultilevel"/>
    <w:tmpl w:val="7B5E5EB8"/>
    <w:lvl w:tplc="F2FEC3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7C63BC8"/>
    <w:multiLevelType w:val="hybridMultilevel"/>
    <w:tmpl w:val="5328882C"/>
    <w:lvl w:tplc="C1CC48EE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3310FFB"/>
    <w:multiLevelType w:val="hybridMultilevel"/>
    <w:tmpl w:val="47B2000A"/>
    <w:lvl w:tplc="D250C6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5B6421E"/>
    <w:multiLevelType w:val="hybridMultilevel"/>
    <w:tmpl w:val="B404970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7020BEE"/>
    <w:multiLevelType w:val="hybridMultilevel"/>
    <w:tmpl w:val="6D248D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8">
    <w:nsid w:val="77166181"/>
    <w:multiLevelType w:val="hybridMultilevel"/>
    <w:tmpl w:val="CED437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6"/>
  </w:num>
  <w:num w:numId="5">
    <w:abstractNumId w:val="5"/>
  </w:num>
  <w:num w:numId="6">
    <w:abstractNumId w:val="1"/>
  </w:num>
  <w:num w:numId="7">
    <w:abstractNumId w:val="7"/>
  </w:num>
  <w:num w:numId="8">
    <w:abstractNumId w:val="0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23318"/>
    <w:rsid w:val="00035FB3"/>
    <w:rsid w:val="00044365"/>
    <w:rsid w:val="00065D8D"/>
    <w:rsid w:val="000A0C45"/>
    <w:rsid w:val="000A285F"/>
    <w:rsid w:val="000B0FDB"/>
    <w:rsid w:val="000D3F68"/>
    <w:rsid w:val="000E383E"/>
    <w:rsid w:val="00111B96"/>
    <w:rsid w:val="00150C36"/>
    <w:rsid w:val="00180663"/>
    <w:rsid w:val="0019619B"/>
    <w:rsid w:val="001B710F"/>
    <w:rsid w:val="001C4E88"/>
    <w:rsid w:val="001E2A9C"/>
    <w:rsid w:val="00200591"/>
    <w:rsid w:val="00200959"/>
    <w:rsid w:val="002144A4"/>
    <w:rsid w:val="00216D2F"/>
    <w:rsid w:val="0022164F"/>
    <w:rsid w:val="00231AC1"/>
    <w:rsid w:val="00284CA9"/>
    <w:rsid w:val="002A1B23"/>
    <w:rsid w:val="002A7843"/>
    <w:rsid w:val="002E16FA"/>
    <w:rsid w:val="002E6303"/>
    <w:rsid w:val="00347BB4"/>
    <w:rsid w:val="00370E59"/>
    <w:rsid w:val="00371580"/>
    <w:rsid w:val="00376FCD"/>
    <w:rsid w:val="00380011"/>
    <w:rsid w:val="00387760"/>
    <w:rsid w:val="003F3491"/>
    <w:rsid w:val="003F77D4"/>
    <w:rsid w:val="0043227E"/>
    <w:rsid w:val="00440F3A"/>
    <w:rsid w:val="00444837"/>
    <w:rsid w:val="004918F3"/>
    <w:rsid w:val="004A7B4C"/>
    <w:rsid w:val="004B7F3F"/>
    <w:rsid w:val="004C5B63"/>
    <w:rsid w:val="004E2284"/>
    <w:rsid w:val="004E5469"/>
    <w:rsid w:val="004E72D8"/>
    <w:rsid w:val="004F022B"/>
    <w:rsid w:val="005071FA"/>
    <w:rsid w:val="00552261"/>
    <w:rsid w:val="00557331"/>
    <w:rsid w:val="005709FD"/>
    <w:rsid w:val="0058716C"/>
    <w:rsid w:val="005B7467"/>
    <w:rsid w:val="005D269B"/>
    <w:rsid w:val="005F5248"/>
    <w:rsid w:val="006024BD"/>
    <w:rsid w:val="00633727"/>
    <w:rsid w:val="00643E8E"/>
    <w:rsid w:val="006505F8"/>
    <w:rsid w:val="006665EE"/>
    <w:rsid w:val="006669D2"/>
    <w:rsid w:val="006912C5"/>
    <w:rsid w:val="006922FD"/>
    <w:rsid w:val="006948E3"/>
    <w:rsid w:val="006B3C15"/>
    <w:rsid w:val="006C1ED8"/>
    <w:rsid w:val="006C4BF0"/>
    <w:rsid w:val="006E0A95"/>
    <w:rsid w:val="006E14AC"/>
    <w:rsid w:val="006E4475"/>
    <w:rsid w:val="00706E0B"/>
    <w:rsid w:val="007141AF"/>
    <w:rsid w:val="007910B3"/>
    <w:rsid w:val="007A6086"/>
    <w:rsid w:val="007A6843"/>
    <w:rsid w:val="007A7633"/>
    <w:rsid w:val="007B3F07"/>
    <w:rsid w:val="007D414D"/>
    <w:rsid w:val="00802C78"/>
    <w:rsid w:val="00866CD2"/>
    <w:rsid w:val="008B05F8"/>
    <w:rsid w:val="008C1B01"/>
    <w:rsid w:val="008E4687"/>
    <w:rsid w:val="009459B8"/>
    <w:rsid w:val="00956CFF"/>
    <w:rsid w:val="0098464C"/>
    <w:rsid w:val="00987366"/>
    <w:rsid w:val="00996A66"/>
    <w:rsid w:val="009978B6"/>
    <w:rsid w:val="009B2669"/>
    <w:rsid w:val="00A36825"/>
    <w:rsid w:val="00A54B12"/>
    <w:rsid w:val="00A86F10"/>
    <w:rsid w:val="00A91CA9"/>
    <w:rsid w:val="00AD73F6"/>
    <w:rsid w:val="00AE5586"/>
    <w:rsid w:val="00AF386B"/>
    <w:rsid w:val="00B00AB3"/>
    <w:rsid w:val="00B44727"/>
    <w:rsid w:val="00B476EB"/>
    <w:rsid w:val="00B639DE"/>
    <w:rsid w:val="00B702D4"/>
    <w:rsid w:val="00B72B33"/>
    <w:rsid w:val="00B95717"/>
    <w:rsid w:val="00BA196B"/>
    <w:rsid w:val="00BB4256"/>
    <w:rsid w:val="00BE1F4D"/>
    <w:rsid w:val="00C17350"/>
    <w:rsid w:val="00C33FBE"/>
    <w:rsid w:val="00CA55C8"/>
    <w:rsid w:val="00CA6A23"/>
    <w:rsid w:val="00D10504"/>
    <w:rsid w:val="00D25849"/>
    <w:rsid w:val="00D2669C"/>
    <w:rsid w:val="00D4590F"/>
    <w:rsid w:val="00D56602"/>
    <w:rsid w:val="00D92593"/>
    <w:rsid w:val="00DB06B8"/>
    <w:rsid w:val="00DC3162"/>
    <w:rsid w:val="00E25608"/>
    <w:rsid w:val="00E2573A"/>
    <w:rsid w:val="00E61C73"/>
    <w:rsid w:val="00E77F41"/>
    <w:rsid w:val="00E851C9"/>
    <w:rsid w:val="00EE6EBC"/>
    <w:rsid w:val="00EF73E1"/>
    <w:rsid w:val="00F02F17"/>
    <w:rsid w:val="00F063DB"/>
    <w:rsid w:val="00F3229B"/>
    <w:rsid w:val="00F33638"/>
    <w:rsid w:val="00F4038C"/>
    <w:rsid w:val="00FB5264"/>
    <w:rsid w:val="00FC1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0D3F68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0D3F68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557331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E14AC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4436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436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365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365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365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0D3F68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0D3F68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557331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E14AC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4436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436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365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365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365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886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61981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97590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896370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30518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466208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492648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2012.</izvorni_sadrzaj>
    <derivirana_varijabla naziv="DomainObject.Predmet.DatumOsnivanja_1">12.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St-338/2012</izvorni_sadrzaj>
    <derivirana_varijabla naziv="DomainObject.Predmet.OznakaBroj_1">St-338/2012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47. St-913/11
47. St-374/12</izvorni_sadrzaj>
    <derivirana_varijabla naziv="DomainObject.Predmet.PrimjedbaSuca_1">47. St-913/11
47. St-374/12</derivirana_varijabla>
  </DomainObject.Predmet.PrimjedbaSuca>
  <DomainObject.Predmet.ProtustrankaFormated>
    <izvorni_sadrzaj>  M-PROFIL d.o.o.za proizvodnju, graditeljstvo i trgovinu - u stečaju</izvorni_sadrzaj>
    <derivirana_varijabla naziv="DomainObject.Predmet.ProtustrankaFormated_1">  M-PROFIL d.o.o.za proizvodnju, graditeljstvo i trgovinu - u stečaju</derivirana_varijabla>
  </DomainObject.Predmet.ProtustrankaFormated>
  <DomainObject.Predmet.ProtustrankaFormatedOIB>
    <izvorni_sadrzaj>  M-PROFIL d.o.o.za proizvodnju, graditeljstvo i trgovinu - u stečaju, OIB 02586214731</izvorni_sadrzaj>
    <derivirana_varijabla naziv="DomainObject.Predmet.ProtustrankaFormatedOIB_1">  M-PROFIL d.o.o.za proizvodnju, graditeljstvo i trgovinu - u stečaju, OIB 02586214731</derivirana_varijabla>
  </DomainObject.Predmet.ProtustrankaFormatedOIB>
  <DomainObject.Predmet.ProtustrankaFormatedWithAdress>
    <izvorni_sadrzaj> M-PROFIL d.o.o.za proizvodnju, graditeljstvo i trgovinu - u stečaju, Prilaz dr. Franje Tuđmana 11, 49210 Zabok</izvorni_sadrzaj>
    <derivirana_varijabla naziv="DomainObject.Predmet.ProtustrankaFormatedWithAdress_1"> M-PROFIL d.o.o.za proizvodnju, graditeljstvo i trgovinu - u stečaju, Prilaz dr. Franje Tuđmana 11, 49210 Zabok</derivirana_varijabla>
  </DomainObject.Predmet.ProtustrankaFormatedWithAdress>
  <DomainObject.Predmet.ProtustrankaFormatedWithAdressOIB>
    <izvorni_sadrzaj> M-PROFIL d.o.o.za proizvodnju, graditeljstvo i trgovinu - u stečaju, OIB 02586214731, Prilaz dr. Franje Tuđmana 11, 49210 Zabok</izvorni_sadrzaj>
    <derivirana_varijabla naziv="DomainObject.Predmet.ProtustrankaFormatedWithAdressOIB_1"> M-PROFIL d.o.o.za proizvodnju, graditeljstvo i trgovinu - u stečaju, OIB 02586214731, Prilaz dr. Franje Tuđmana 11, 49210 Zabok</derivirana_varijabla>
  </DomainObject.Predmet.ProtustrankaFormatedWithAdressOIB>
  <DomainObject.Predmet.ProtustrankaWithAdress>
    <izvorni_sadrzaj>M-PROFIL d.o.o.za proizvodnju, graditeljstvo i trgovinu - u stečaju Prilaz dr. Franje Tuđmana 11, 49210 Zabok</izvorni_sadrzaj>
    <derivirana_varijabla naziv="DomainObject.Predmet.ProtustrankaWithAdress_1">M-PROFIL d.o.o.za proizvodnju, graditeljstvo i trgovinu - u stečaju Prilaz dr. Franje Tuđmana 11, 49210 Zabok</derivirana_varijabla>
  </DomainObject.Predmet.ProtustrankaWithAdress>
  <DomainObject.Predmet.ProtustrankaWithAdressOIB>
    <izvorni_sadrzaj>M-PROFIL d.o.o.za proizvodnju, graditeljstvo i trgovinu - u stečaju, OIB 02586214731, Prilaz dr. Franje Tuđmana 11, 49210 Zabok</izvorni_sadrzaj>
    <derivirana_varijabla naziv="DomainObject.Predmet.ProtustrankaWithAdressOIB_1">M-PROFIL d.o.o.za proizvodnju, graditeljstvo i trgovinu - u stečaju, OIB 02586214731, Prilaz dr. Franje Tuđmana 11, 49210 Zabok</derivirana_varijabla>
  </DomainObject.Predmet.ProtustrankaWithAdressOIB>
  <DomainObject.Predmet.ProtustrankaNazivFormated>
    <izvorni_sadrzaj>M-PROFIL d.o.o.za proizvodnju, graditeljstvo i trgovinu - u stečaju</izvorni_sadrzaj>
    <derivirana_varijabla naziv="DomainObject.Predmet.ProtustrankaNazivFormated_1">M-PROFIL d.o.o.za proizvodnju, graditeljstvo i trgovinu - u stečaju</derivirana_varijabla>
  </DomainObject.Predmet.ProtustrankaNazivFormated>
  <DomainObject.Predmet.ProtustrankaNazivFormatedOIB>
    <izvorni_sadrzaj>M-PROFIL d.o.o.za proizvodnju, graditeljstvo i trgovinu - u stečaju, OIB 02586214731</izvorni_sadrzaj>
    <derivirana_varijabla naziv="DomainObject.Predmet.ProtustrankaNazivFormatedOIB_1">M-PROFIL d.o.o.za proizvodnju, graditeljstvo i trgovinu - u stečaju, OIB 02586214731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ELEKTROCENTAR PETEK d.o.o. za proizvodnju, usluge i trgovinu zastupanog po punomoćniku DRAGAN SUŠA; VJEROVNICI; RALU LOGISTIKA d.o.o. za prijevoz, skladištenje i usluge; LURA RUGVICA d.o.o. za poslovanje nekretninama; VALOVITI PAPIR - DUNAPACK društvo s ograničenom odgovornošću za proizvodnju i trgovinu valovitim papirom; M.I.-HEL. d.o.o. za građevinarstvo i trgovinu</izvorni_sadrzaj>
    <derivirana_varijabla naziv="DomainObject.Predmet.StrankaFormated_1">  ELEKTROCENTAR PETEK d.o.o. za proizvodnju, usluge i trgovinu zastupanog po punomoćniku DRAGAN SUŠA; VJEROVNICI; RALU LOGISTIKA d.o.o. za prijevoz, skladištenje i usluge; LURA RUGVICA d.o.o. za poslovanje nekretninama; VALOVITI PAPIR - DUNAPACK društvo s ograničenom odgovornošću za proizvodnju i trgovinu valovitim papirom; M.I.-HEL. d.o.o. za građevinarstvo i trgovinu</derivirana_varijabla>
  </DomainObject.Predmet.StrankaFormated>
  <DomainObject.Predmet.StrankaFormatedOIB>
    <izvorni_sadrzaj>  ELEKTROCENTAR PETEK d.o.o. za proizvodnju, usluge i trgovinu, OIB 17491977848 zastupanog po punomoćniku DRAGAN SUŠA; VJEROVNICI; RALU LOGISTIKA d.o.o. za prijevoz, skladištenje i usluge, OIB 95590358666; LURA RUGVICA d.o.o. za poslovanje nekretninama, OIB 43164857249; VALOVITI PAPIR - DUNAPACK društvo s ograničenom odgovornošću za proizvodnju i trgovinu valovitim papirom, OIB 96648829623; M.I.-HEL. d.o.o. za građevinarstvo i trgovinu, OIB 93329033401</izvorni_sadrzaj>
    <derivirana_varijabla naziv="DomainObject.Predmet.StrankaFormatedOIB_1">  ELEKTROCENTAR PETEK d.o.o. za proizvodnju, usluge i trgovinu, OIB 17491977848 zastupanog po punomoćniku DRAGAN SUŠA; VJEROVNICI; RALU LOGISTIKA d.o.o. za prijevoz, skladištenje i usluge, OIB 95590358666; LURA RUGVICA d.o.o. za poslovanje nekretninama, OIB 43164857249; VALOVITI PAPIR - DUNAPACK društvo s ograničenom odgovornošću za proizvodnju i trgovinu valovitim papirom, OIB 96648829623; M.I.-HEL. d.o.o. za građevinarstvo i trgovinu, OIB 93329033401</derivirana_varijabla>
  </DomainObject.Predmet.StrankaFormatedOIB>
  <DomainObject.Predmet.StrankaFormatedWithAdress>
    <izvorni_sadrzaj> ELEKTROCENTAR PETEK d.o.o. za proizvodnju, usluge i trgovinu, Etanska cesta 8, 10310 Ivanić-Grad zastupanog po punomoćniku DRAGAN SUŠA; VJEROVNICI; RALU LOGISTIKA d.o.o. za prijevoz, skladištenje i usluge, Gospodarska ul. 11, 10370 Dugo Selo; LURA RUGVICA d.o.o. za poslovanje nekretninama, Radnička c. 47, 10000 Zagreb; VALOVITI PAPIR - DUNAPACK društvo s ograničenom odgovornošću za proizvodnju i trgovinu valovitim papirom, Trebež 2, 49210 Zabok; M.I.-HEL. d.o.o. za građevinarstvo i trgovinu, Matije Gupca 28, 49210 Zabok</izvorni_sadrzaj>
    <derivirana_varijabla naziv="DomainObject.Predmet.StrankaFormatedWithAdress_1"> ELEKTROCENTAR PETEK d.o.o. za proizvodnju, usluge i trgovinu, Etanska cesta 8, 10310 Ivanić-Grad zastupanog po punomoćniku DRAGAN SUŠA; VJEROVNICI; RALU LOGISTIKA d.o.o. za prijevoz, skladištenje i usluge, Gospodarska ul. 11, 10370 Dugo Selo; LURA RUGVICA d.o.o. za poslovanje nekretninama, Radnička c. 47, 10000 Zagreb; VALOVITI PAPIR - DUNAPACK društvo s ograničenom odgovornošću za proizvodnju i trgovinu valovitim papirom, Trebež 2, 49210 Zabok; M.I.-HEL. d.o.o. za građevinarstvo i trgovinu, Matije Gupca 28, 49210 Zabok</derivirana_varijabla>
  </DomainObject.Predmet.StrankaFormatedWithAdress>
  <DomainObject.Predmet.StrankaFormatedWithAdressOIB>
    <izvorni_sadrzaj> ELEKTROCENTAR PETEK d.o.o. za proizvodnju, usluge i trgovinu, OIB 17491977848, Etanska cesta 8, 10310 Ivanić-Grad zastupanog po punomoćniku DRAGAN SUŠA; VJEROVNICI; RALU LOGISTIKA d.o.o. za prijevoz, skladištenje i usluge, OIB 95590358666, Gospodarska ul. 11, 10370 Dugo Selo; LURA RUGVICA d.o.o. za poslovanje nekretninama, OIB 43164857249, Radnička c. 47, 10000 Zagreb; VALOVITI PAPIR - DUNAPACK društvo s ograničenom odgovornošću za proizvodnju i trgovinu valovitim papirom, OIB 96648829623, Trebež 2, 49210 Zabok; M.I.-HEL. d.o.o. za građevinarstvo i trgovinu, OIB 93329033401, Matije Gupca 28, 49210 Zabok</izvorni_sadrzaj>
    <derivirana_varijabla naziv="DomainObject.Predmet.StrankaFormatedWithAdressOIB_1"> ELEKTROCENTAR PETEK d.o.o. za proizvodnju, usluge i trgovinu, OIB 17491977848, Etanska cesta 8, 10310 Ivanić-Grad zastupanog po punomoćniku DRAGAN SUŠA; VJEROVNICI; RALU LOGISTIKA d.o.o. za prijevoz, skladištenje i usluge, OIB 95590358666, Gospodarska ul. 11, 10370 Dugo Selo; LURA RUGVICA d.o.o. za poslovanje nekretninama, OIB 43164857249, Radnička c. 47, 10000 Zagreb; VALOVITI PAPIR - DUNAPACK društvo s ograničenom odgovornošću za proizvodnju i trgovinu valovitim papirom, OIB 96648829623, Trebež 2, 49210 Zabok; M.I.-HEL. d.o.o. za građevinarstvo i trgovinu, OIB 93329033401, Matije Gupca 28, 49210 Zabok</derivirana_varijabla>
  </DomainObject.Predmet.StrankaFormatedWithAdressOIB>
  <DomainObject.Predmet.StrankaWithAdress>
    <izvorni_sadrzaj>ELEKTROCENTAR PETEK d.o.o. za proizvodnju, usluge i trgovinu Etanska cesta 8,10310 Ivanić-Grad,VJEROVNICI ,RALU LOGISTIKA d.o.o. za prijevoz, skladištenje i usluge Gospodarska ul. 11,10370 Dugo Selo,LURA RUGVICA d.o.o. za poslovanje nekretninama Radnička c. 47,10000 Zagreb,VALOVITI PAPIR - DUNAPACK društvo s ograničenom odgovornošću za proizvodnju i trgovinu valovitim papirom Trebež 2,49210 Zabok,M.I.-HEL. d.o.o. za građevinarstvo i trgovinu Matije Gupca 28,49210 Zabok</izvorni_sadrzaj>
    <derivirana_varijabla naziv="DomainObject.Predmet.StrankaWithAdress_1">ELEKTROCENTAR PETEK d.o.o. za proizvodnju, usluge i trgovinu Etanska cesta 8,10310 Ivanić-Grad,VJEROVNICI ,RALU LOGISTIKA d.o.o. za prijevoz, skladištenje i usluge Gospodarska ul. 11,10370 Dugo Selo,LURA RUGVICA d.o.o. za poslovanje nekretninama Radnička c. 47,10000 Zagreb,VALOVITI PAPIR - DUNAPACK društvo s ograničenom odgovornošću za proizvodnju i trgovinu valovitim papirom Trebež 2,49210 Zabok,M.I.-HEL. d.o.o. za građevinarstvo i trgovinu Matije Gupca 28,49210 Zabok</derivirana_varijabla>
  </DomainObject.Predmet.StrankaWithAdress>
  <DomainObject.Predmet.StrankaWithAdressOIB>
    <izvorni_sadrzaj>ELEKTROCENTAR PETEK d.o.o. za proizvodnju, usluge i trgovinu, OIB 17491977848, Etanska cesta 8,10310 Ivanić-Grad,VJEROVNICI,RALU LOGISTIKA d.o.o. za prijevoz, skladištenje i usluge, OIB 95590358666, Gospodarska ul. 11,10370 Dugo Selo,LURA RUGVICA d.o.o. za poslovanje nekretninama, OIB 43164857249, Radnička c. 47,10000 Zagreb,VALOVITI PAPIR - DUNAPACK društvo s ograničenom odgovornošću za proizvodnju i trgovinu valovitim papirom, OIB 96648829623, Trebež 2,49210 Zabok,M.I.-HEL. d.o.o. za građevinarstvo i trgovinu, OIB 93329033401, Matije Gupca 28,49210 Zabok</izvorni_sadrzaj>
    <derivirana_varijabla naziv="DomainObject.Predmet.StrankaWithAdressOIB_1">ELEKTROCENTAR PETEK d.o.o. za proizvodnju, usluge i trgovinu, OIB 17491977848, Etanska cesta 8,10310 Ivanić-Grad,VJEROVNICI,RALU LOGISTIKA d.o.o. za prijevoz, skladištenje i usluge, OIB 95590358666, Gospodarska ul. 11,10370 Dugo Selo,LURA RUGVICA d.o.o. za poslovanje nekretninama, OIB 43164857249, Radnička c. 47,10000 Zagreb,VALOVITI PAPIR - DUNAPACK društvo s ograničenom odgovornošću za proizvodnju i trgovinu valovitim papirom, OIB 96648829623, Trebež 2,49210 Zabok,M.I.-HEL. d.o.o. za građevinarstvo i trgovinu, OIB 93329033401, Matije Gupca 28,49210 Zabok</derivirana_varijabla>
  </DomainObject.Predmet.StrankaWithAdressOIB>
  <DomainObject.Predmet.StrankaNazivFormated>
    <izvorni_sadrzaj>ELEKTROCENTAR PETEK d.o.o. za proizvodnju, usluge i trgovinu,VJEROVNICI,RALU LOGISTIKA d.o.o. za prijevoz, skladištenje i usluge,LURA RUGVICA d.o.o. za poslovanje nekretninama,VALOVITI PAPIR - DUNAPACK društvo s ograničenom odgovornošću za proizvodnju i trgovinu valovitim papirom,M.I.-HEL. d.o.o. za građevinarstvo i trgovinu</izvorni_sadrzaj>
    <derivirana_varijabla naziv="DomainObject.Predmet.StrankaNazivFormated_1">ELEKTROCENTAR PETEK d.o.o. za proizvodnju, usluge i trgovinu,VJEROVNICI,RALU LOGISTIKA d.o.o. za prijevoz, skladištenje i usluge,LURA RUGVICA d.o.o. za poslovanje nekretninama,VALOVITI PAPIR - DUNAPACK društvo s ograničenom odgovornošću za proizvodnju i trgovinu valovitim papirom,M.I.-HEL. d.o.o. za građevinarstvo i trgovinu</derivirana_varijabla>
  </DomainObject.Predmet.StrankaNazivFormated>
  <DomainObject.Predmet.StrankaNazivFormatedOIB>
    <izvorni_sadrzaj>ELEKTROCENTAR PETEK d.o.o. za proizvodnju, usluge i trgovinu, OIB 17491977848,VJEROVNICI,RALU LOGISTIKA d.o.o. za prijevoz, skladištenje i usluge, OIB 95590358666,LURA RUGVICA d.o.o. za poslovanje nekretninama, OIB 43164857249,VALOVITI PAPIR - DUNAPACK društvo s ograničenom odgovornošću za proizvodnju i trgovinu valovitim papirom, OIB 96648829623,M.I.-HEL. d.o.o. za građevinarstvo i trgovinu, OIB 93329033401</izvorni_sadrzaj>
    <derivirana_varijabla naziv="DomainObject.Predmet.StrankaNazivFormatedOIB_1">ELEKTROCENTAR PETEK d.o.o. za proizvodnju, usluge i trgovinu, OIB 17491977848,VJEROVNICI,RALU LOGISTIKA d.o.o. za prijevoz, skladištenje i usluge, OIB 95590358666,LURA RUGVICA d.o.o. za poslovanje nekretninama, OIB 43164857249,VALOVITI PAPIR - DUNAPACK društvo s ograničenom odgovornošću za proizvodnju i trgovinu valovitim papirom, OIB 96648829623,M.I.-HEL. d.o.o. za građevinarstvo i trgovinu, OIB 93329033401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ELEKTROCENTAR PETEK d.o.o. za proizvodnju, usluge i trgovinu zastupanog po punomoćniku DRAGAN SUŠA</item>
      <item>VJEROVNICI</item>
      <item>RALU LOGISTIKA d.o.o. za prijevoz, skladištenje i usluge</item>
      <item>LURA RUGVICA d.o.o. za poslovanje nekretninama</item>
      <item>VALOVITI PAPIR - DUNAPACK društvo s ograničenom odgovornošću za proizvodnju i trgovinu valovitim papirom</item>
      <item>M.I.-HEL. d.o.o. za građevinarstvo i trgovinu</item>
    </izvorni_sadrzaj>
    <derivirana_varijabla naziv="DomainObject.Predmet.StrankaListFormated_1">
      <item>ELEKTROCENTAR PETEK d.o.o. za proizvodnju, usluge i trgovinu zastupanog po punomoćniku DRAGAN SUŠA</item>
      <item>VJEROVNICI</item>
      <item>RALU LOGISTIKA d.o.o. za prijevoz, skladištenje i usluge</item>
      <item>LURA RUGVICA d.o.o. za poslovanje nekretninama</item>
      <item>VALOVITI PAPIR - DUNAPACK društvo s ograničenom odgovornošću za proizvodnju i trgovinu valovitim papirom</item>
      <item>M.I.-HEL. d.o.o. za građevinarstvo i trgovinu</item>
    </derivirana_varijabla>
  </DomainObject.Predmet.StrankaListFormated>
  <DomainObject.Predmet.StrankaListFormatedOIB>
    <izvorni_sadrzaj>
      <item>ELEKTROCENTAR PETEK d.o.o. za proizvodnju, usluge i trgovinu, OIB 17491977848 zastupanog po punomoćniku DRAGAN SUŠA</item>
      <item>VJEROVNICI</item>
      <item>RALU LOGISTIKA d.o.o. za prijevoz, skladištenje i usluge, OIB 95590358666</item>
      <item>LURA RUGVICA d.o.o. za poslovanje nekretninama, OIB 43164857249</item>
      <item>VALOVITI PAPIR - DUNAPACK društvo s ograničenom odgovornošću za proizvodnju i trgovinu valovitim papirom, OIB 96648829623</item>
      <item>M.I.-HEL. d.o.o. za građevinarstvo i trgovinu, OIB 93329033401</item>
    </izvorni_sadrzaj>
    <derivirana_varijabla naziv="DomainObject.Predmet.StrankaListFormatedOIB_1">
      <item>ELEKTROCENTAR PETEK d.o.o. za proizvodnju, usluge i trgovinu, OIB 17491977848 zastupanog po punomoćniku DRAGAN SUŠA</item>
      <item>VJEROVNICI</item>
      <item>RALU LOGISTIKA d.o.o. za prijevoz, skladištenje i usluge, OIB 95590358666</item>
      <item>LURA RUGVICA d.o.o. za poslovanje nekretninama, OIB 43164857249</item>
      <item>VALOVITI PAPIR - DUNAPACK društvo s ograničenom odgovornošću za proizvodnju i trgovinu valovitim papirom, OIB 96648829623</item>
      <item>M.I.-HEL. d.o.o. za građevinarstvo i trgovinu, OIB 93329033401</item>
    </derivirana_varijabla>
  </DomainObject.Predmet.StrankaListFormatedOIB>
  <DomainObject.Predmet.StrankaListFormatedWithAdress>
    <izvorni_sadrzaj>
      <item>ELEKTROCENTAR PETEK d.o.o. za proizvodnju, usluge i trgovinu, Etanska cesta 8, 10310 Ivanić-Grad zastupanog po punomoćniku DRAGAN SUŠA</item>
      <item>VJEROVNICI</item>
      <item>RALU LOGISTIKA d.o.o. za prijevoz, skladištenje i usluge, Gospodarska ul. 11, 10370 Dugo Selo</item>
      <item>LURA RUGVICA d.o.o. za poslovanje nekretninama, Radnička c. 47, 10000 Zagreb</item>
      <item>VALOVITI PAPIR - DUNAPACK društvo s ograničenom odgovornošću za proizvodnju i trgovinu valovitim papirom, Trebež 2, 49210 Zabok</item>
      <item>M.I.-HEL. d.o.o. za građevinarstvo i trgovinu, Matije Gupca 28, 49210 Zabok</item>
    </izvorni_sadrzaj>
    <derivirana_varijabla naziv="DomainObject.Predmet.StrankaListFormatedWithAdress_1">
      <item>ELEKTROCENTAR PETEK d.o.o. za proizvodnju, usluge i trgovinu, Etanska cesta 8, 10310 Ivanić-Grad zastupanog po punomoćniku DRAGAN SUŠA</item>
      <item>VJEROVNICI</item>
      <item>RALU LOGISTIKA d.o.o. za prijevoz, skladištenje i usluge, Gospodarska ul. 11, 10370 Dugo Selo</item>
      <item>LURA RUGVICA d.o.o. za poslovanje nekretninama, Radnička c. 47, 10000 Zagreb</item>
      <item>VALOVITI PAPIR - DUNAPACK društvo s ograničenom odgovornošću za proizvodnju i trgovinu valovitim papirom, Trebež 2, 49210 Zabok</item>
      <item>M.I.-HEL. d.o.o. za građevinarstvo i trgovinu, Matije Gupca 28, 49210 Zabok</item>
    </derivirana_varijabla>
  </DomainObject.Predmet.StrankaListFormatedWithAdress>
  <DomainObject.Predmet.StrankaListFormatedWithAdressOIB>
    <izvorni_sadrzaj>
      <item>ELEKTROCENTAR PETEK d.o.o. za proizvodnju, usluge i trgovinu, OIB 17491977848, Etanska cesta 8, 10310 Ivanić-Grad zastupanog po punomoćniku DRAGAN SUŠA</item>
      <item>VJEROVNICI</item>
      <item>RALU LOGISTIKA d.o.o. za prijevoz, skladištenje i usluge, OIB 95590358666, Gospodarska ul. 11, 10370 Dugo Selo</item>
      <item>LURA RUGVICA d.o.o. za poslovanje nekretninama, OIB 43164857249, Radnička c. 47, 10000 Zagreb</item>
      <item>VALOVITI PAPIR - DUNAPACK društvo s ograničenom odgovornošću za proizvodnju i trgovinu valovitim papirom, OIB 96648829623, Trebež 2, 49210 Zabok</item>
      <item>M.I.-HEL. d.o.o. za građevinarstvo i trgovinu, OIB 93329033401, Matije Gupca 28, 49210 Zabok</item>
    </izvorni_sadrzaj>
    <derivirana_varijabla naziv="DomainObject.Predmet.StrankaListFormatedWithAdressOIB_1">
      <item>ELEKTROCENTAR PETEK d.o.o. za proizvodnju, usluge i trgovinu, OIB 17491977848, Etanska cesta 8, 10310 Ivanić-Grad zastupanog po punomoćniku DRAGAN SUŠA</item>
      <item>VJEROVNICI</item>
      <item>RALU LOGISTIKA d.o.o. za prijevoz, skladištenje i usluge, OIB 95590358666, Gospodarska ul. 11, 10370 Dugo Selo</item>
      <item>LURA RUGVICA d.o.o. za poslovanje nekretninama, OIB 43164857249, Radnička c. 47, 10000 Zagreb</item>
      <item>VALOVITI PAPIR - DUNAPACK društvo s ograničenom odgovornošću za proizvodnju i trgovinu valovitim papirom, OIB 96648829623, Trebež 2, 49210 Zabok</item>
      <item>M.I.-HEL. d.o.o. za građevinarstvo i trgovinu, OIB 93329033401, Matije Gupca 28, 49210 Zabok</item>
    </derivirana_varijabla>
  </DomainObject.Predmet.StrankaListFormatedWithAdressOIB>
  <DomainObject.Predmet.StrankaListNazivFormated>
    <izvorni_sadrzaj>
      <item>ELEKTROCENTAR PETEK d.o.o. za proizvodnju, usluge i trgovinu</item>
      <item>VJEROVNICI</item>
      <item>RALU LOGISTIKA d.o.o. za prijevoz, skladištenje i usluge</item>
      <item>LURA RUGVICA d.o.o. za poslovanje nekretninama</item>
      <item>VALOVITI PAPIR - DUNAPACK društvo s ograničenom odgovornošću za proizvodnju i trgovinu valovitim papirom</item>
      <item>M.I.-HEL. d.o.o. za građevinarstvo i trgovinu</item>
    </izvorni_sadrzaj>
    <derivirana_varijabla naziv="DomainObject.Predmet.StrankaListNazivFormated_1">
      <item>ELEKTROCENTAR PETEK d.o.o. za proizvodnju, usluge i trgovinu</item>
      <item>VJEROVNICI</item>
      <item>RALU LOGISTIKA d.o.o. za prijevoz, skladištenje i usluge</item>
      <item>LURA RUGVICA d.o.o. za poslovanje nekretninama</item>
      <item>VALOVITI PAPIR - DUNAPACK društvo s ograničenom odgovornošću za proizvodnju i trgovinu valovitim papirom</item>
      <item>M.I.-HEL. d.o.o. za građevinarstvo i trgovinu</item>
    </derivirana_varijabla>
  </DomainObject.Predmet.StrankaListNazivFormated>
  <DomainObject.Predmet.StrankaListNazivFormatedOIB>
    <izvorni_sadrzaj>
      <item>ELEKTROCENTAR PETEK d.o.o. za proizvodnju, usluge i trgovinu, OIB 17491977848</item>
      <item>VJEROVNICI</item>
      <item>RALU LOGISTIKA d.o.o. za prijevoz, skladištenje i usluge, OIB 95590358666</item>
      <item>LURA RUGVICA d.o.o. za poslovanje nekretninama, OIB 43164857249</item>
      <item>VALOVITI PAPIR - DUNAPACK društvo s ograničenom odgovornošću za proizvodnju i trgovinu valovitim papirom, OIB 96648829623</item>
      <item>M.I.-HEL. d.o.o. za građevinarstvo i trgovinu, OIB 93329033401</item>
    </izvorni_sadrzaj>
    <derivirana_varijabla naziv="DomainObject.Predmet.StrankaListNazivFormatedOIB_1">
      <item>ELEKTROCENTAR PETEK d.o.o. za proizvodnju, usluge i trgovinu, OIB 17491977848</item>
      <item>VJEROVNICI</item>
      <item>RALU LOGISTIKA d.o.o. za prijevoz, skladištenje i usluge, OIB 95590358666</item>
      <item>LURA RUGVICA d.o.o. za poslovanje nekretninama, OIB 43164857249</item>
      <item>VALOVITI PAPIR - DUNAPACK društvo s ograničenom odgovornošću za proizvodnju i trgovinu valovitim papirom, OIB 96648829623</item>
      <item>M.I.-HEL. d.o.o. za građevinarstvo i trgovinu, OIB 93329033401</item>
    </derivirana_varijabla>
  </DomainObject.Predmet.StrankaListNazivFormatedOIB>
  <DomainObject.Predmet.ProtuStrankaListFormated>
    <izvorni_sadrzaj>
      <item>M-PROFIL d.o.o.za proizvodnju, graditeljstvo i trgovinu - u stečaju</item>
    </izvorni_sadrzaj>
    <derivirana_varijabla naziv="DomainObject.Predmet.ProtuStrankaListFormated_1">
      <item>M-PROFIL d.o.o.za proizvodnju, graditeljstvo i trgovinu - u stečaju</item>
    </derivirana_varijabla>
  </DomainObject.Predmet.ProtuStrankaListFormated>
  <DomainObject.Predmet.ProtuStrankaListFormatedOIB>
    <izvorni_sadrzaj>
      <item>M-PROFIL d.o.o.za proizvodnju, graditeljstvo i trgovinu - u stečaju, OIB 02586214731</item>
    </izvorni_sadrzaj>
    <derivirana_varijabla naziv="DomainObject.Predmet.ProtuStrankaListFormatedOIB_1">
      <item>M-PROFIL d.o.o.za proizvodnju, graditeljstvo i trgovinu - u stečaju, OIB 02586214731</item>
    </derivirana_varijabla>
  </DomainObject.Predmet.ProtuStrankaListFormatedOIB>
  <DomainObject.Predmet.ProtuStrankaListFormatedWithAdress>
    <izvorni_sadrzaj>
      <item>M-PROFIL d.o.o.za proizvodnju, graditeljstvo i trgovinu - u stečaju, Prilaz dr. Franje Tuđmana 11, 49210 Zabok</item>
    </izvorni_sadrzaj>
    <derivirana_varijabla naziv="DomainObject.Predmet.ProtuStrankaListFormatedWithAdress_1">
      <item>M-PROFIL d.o.o.za proizvodnju, graditeljstvo i trgovinu - u stečaju, Prilaz dr. Franje Tuđmana 11, 49210 Zabok</item>
    </derivirana_varijabla>
  </DomainObject.Predmet.ProtuStrankaListFormatedWithAdress>
  <DomainObject.Predmet.ProtuStrankaListFormatedWithAdressOIB>
    <izvorni_sadrzaj>
      <item>M-PROFIL d.o.o.za proizvodnju, graditeljstvo i trgovinu - u stečaju, OIB 02586214731, Prilaz dr. Franje Tuđmana 11, 49210 Zabok</item>
    </izvorni_sadrzaj>
    <derivirana_varijabla naziv="DomainObject.Predmet.ProtuStrankaListFormatedWithAdressOIB_1">
      <item>M-PROFIL d.o.o.za proizvodnju, graditeljstvo i trgovinu - u stečaju, OIB 02586214731, Prilaz dr. Franje Tuđmana 11, 49210 Zabok</item>
    </derivirana_varijabla>
  </DomainObject.Predmet.ProtuStrankaListFormatedWithAdressOIB>
  <DomainObject.Predmet.ProtuStrankaListNazivFormated>
    <izvorni_sadrzaj>
      <item>M-PROFIL d.o.o.za proizvodnju, graditeljstvo i trgovinu - u stečaju</item>
    </izvorni_sadrzaj>
    <derivirana_varijabla naziv="DomainObject.Predmet.ProtuStrankaListNazivFormated_1">
      <item>M-PROFIL d.o.o.za proizvodnju, graditeljstvo i trgovinu - u stečaju</item>
    </derivirana_varijabla>
  </DomainObject.Predmet.ProtuStrankaListNazivFormated>
  <DomainObject.Predmet.ProtuStrankaListNazivFormatedOIB>
    <izvorni_sadrzaj>
      <item>M-PROFIL d.o.o.za proizvodnju, graditeljstvo i trgovinu - u stečaju, OIB 02586214731</item>
    </izvorni_sadrzaj>
    <derivirana_varijabla naziv="DomainObject.Predmet.ProtuStrankaListNazivFormatedOIB_1">
      <item>M-PROFIL d.o.o.za proizvodnju, graditeljstvo i trgovinu - u stečaju, OIB 02586214731</item>
    </derivirana_varijabla>
  </DomainObject.Predmet.ProtuStrankaListNazivFormatedOIB>
  <DomainObject.Predmet.OstaliListFormated>
    <izvorni_sadrzaj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  <item>FINA ZAGREB</item>
    </izvorni_sadrzaj>
    <derivirana_varijabla naziv="DomainObject.Predmet.OstaliListFormated_1"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  <item>FINA ZAGREB</item>
    </derivirana_varijabla>
  </DomainObject.Predmet.OstaliListFormated>
  <DomainObject.Predmet.OstaliListFormatedOIB>
    <izvorni_sadrzaj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  <item>Dražen Gazda</item>
      <item>Romeo Herceg</item>
      <item>VALOVITI PAPIR - DUNAPACK društvo s ograničenom odgovornošću za proizvodnju i trgovinu valovitim papirom, OIB 96648829623</item>
      <item>FINA ZAGREB, OIB 85821130368</item>
    </izvorni_sadrzaj>
    <derivirana_varijabla naziv="DomainObject.Predmet.OstaliListFormatedOIB_1"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  <item>Dražen Gazda</item>
      <item>Romeo Herceg</item>
      <item>VALOVITI PAPIR - DUNAPACK društvo s ograničenom odgovornošću za proizvodnju i trgovinu valovitim papirom, OIB 96648829623</item>
      <item>FINA ZAGREB, OIB 85821130368</item>
    </derivirana_varijabla>
  </DomainObject.Predmet.OstaliListFormatedOIB>
  <DomainObject.Predmet.OstaliListFormatedWithAdress>
    <izvorni_sadrzaj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Zlataru, Stalna služba Zabok, zemljišno-knjižni odjel, Matije Gupca 22,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Savska Cesta 41, 10000 Zagreb</item>
      <item>FERROSTIL MONT d.o.o., Zadarska 77, 10000 Zagreb</item>
      <item>HILL INTERNATIONAL DOO BEOGRAD, Ulica Ruzveltova 45/I, Beograd</item>
      <item>Alma Klepac,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Draškovićeva 62, 10000 Zagreb</item>
      <item>Dražen Gazda, Zvonimirova 67, 10000 Zagreb</item>
      <item>Romeo Herceg, M. J. Zagorke 5b, 49210 Zabok</item>
      <item>VALOVITI PAPIR - DUNAPACK društvo s ograničenom odgovornošću za proizvodnju i trgovinu valovitim papirom, Trebež 2, 49210 Zabok</item>
      <item>FINA ZAGREB, Ul. grada Vukovara 70, 10000 Zagreb</item>
    </izvorni_sadrzaj>
    <derivirana_varijabla naziv="DomainObject.Predmet.OstaliListFormatedWithAdress_1"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Zlataru, Stalna služba Zabok, zemljišno-knjižni odjel, Matije Gupca 22,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Savska Cesta 41, 10000 Zagreb</item>
      <item>FERROSTIL MONT d.o.o., Zadarska 77, 10000 Zagreb</item>
      <item>HILL INTERNATIONAL DOO BEOGRAD, Ulica Ruzveltova 45/I, Beograd</item>
      <item>Alma Klepac,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Draškovićeva 62, 10000 Zagreb</item>
      <item>Dražen Gazda, Zvonimirova 67, 10000 Zagreb</item>
      <item>Romeo Herceg, M. J. Zagorke 5b, 49210 Zabok</item>
      <item>VALOVITI PAPIR - DUNAPACK društvo s ograničenom odgovornošću za proizvodnju i trgovinu valovitim papirom, Trebež 2, 49210 Zabok</item>
      <item>FINA ZAGREB, Ul. grada Vukovara 70, 10000 Zagreb</item>
    </derivirana_varijabla>
  </DomainObject.Predmet.OstaliListFormatedWithAdress>
  <DomainObject.Predmet.OstaliListFormatedWithAdressOIB>
    <izvorni_sadrzaj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Zlataru, Stalna služba Zabok, zemljišno-knjižni odjel, Matije Gupca 22,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OIB 16488001145, Savska Cesta 41, 10000 Zagreb</item>
      <item>FERROSTIL MONT d.o.o., Zadarska 77, 10000 Zagreb</item>
      <item>HILL INTERNATIONAL DOO BEOGRAD, Ulica Ruzveltova 45/I, Beograd</item>
      <item>Alma Klepac, OIB 20525854329,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OIB 95637147275, Draškovićeva 62, 10000 Zagreb</item>
      <item>Dražen Gazda, Zvonimirova 67, 10000 Zagreb</item>
      <item>Romeo Herceg, M. J. Zagorke 5b, 49210 Zabok</item>
      <item>VALOVITI PAPIR - DUNAPACK društvo s ograničenom odgovornošću za proizvodnju i trgovinu valovitim papirom, OIB 96648829623, Trebež 2, 49210 Zabok</item>
      <item>FINA ZAGREB, OIB 85821130368, Ul. grada Vukovara 70, 10000 Zagreb</item>
    </izvorni_sadrzaj>
    <derivirana_varijabla naziv="DomainObject.Predmet.OstaliListFormatedWithAdressOIB_1"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Zlataru, Stalna služba Zabok, zemljišno-knjižni odjel, Matije Gupca 22,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OIB 16488001145, Savska Cesta 41, 10000 Zagreb</item>
      <item>FERROSTIL MONT d.o.o., Zadarska 77, 10000 Zagreb</item>
      <item>HILL INTERNATIONAL DOO BEOGRAD, Ulica Ruzveltova 45/I, Beograd</item>
      <item>Alma Klepac, OIB 20525854329,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OIB 95637147275, Draškovićeva 62, 10000 Zagreb</item>
      <item>Dražen Gazda, Zvonimirova 67, 10000 Zagreb</item>
      <item>Romeo Herceg, M. J. Zagorke 5b, 49210 Zabok</item>
      <item>VALOVITI PAPIR - DUNAPACK društvo s ograničenom odgovornošću za proizvodnju i trgovinu valovitim papirom, OIB 96648829623, Trebež 2, 49210 Zabok</item>
      <item>FINA ZAGREB, OIB 85821130368, Ul. grada Vukovara 70, 10000 Zagreb</item>
    </derivirana_varijabla>
  </DomainObject.Predmet.OstaliListFormatedWithAdressOIB>
  <DomainObject.Predmet.OstaliListNazivFormated>
    <izvorni_sadrzaj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  <item>FINA ZAGREB</item>
    </izvorni_sadrzaj>
    <derivirana_varijabla naziv="DomainObject.Predmet.OstaliListNazivFormated_1"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  <item>FINA ZAGREB</item>
    </derivirana_varijabla>
  </DomainObject.Predmet.OstaliListNazivFormated>
  <DomainObject.Predmet.OstaliListNazivFormatedOIB>
    <izvorni_sadrzaj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  <item>Dražen Gazda</item>
      <item>Romeo Herceg</item>
      <item>VALOVITI PAPIR - DUNAPACK društvo s ograničenom odgovornošću za proizvodnju i trgovinu valovitim papirom, OIB 96648829623</item>
      <item>FINA ZAGREB, OIB 85821130368</item>
    </izvorni_sadrzaj>
    <derivirana_varijabla naziv="DomainObject.Predmet.OstaliListNazivFormatedOIB_1"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  <item>Dražen Gazda</item>
      <item>Romeo Herceg</item>
      <item>VALOVITI PAPIR - DUNAPACK društvo s ograničenom odgovornošću za proizvodnju i trgovinu valovitim papirom, OIB 96648829623</item>
      <item>FINA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ELEKTROCENTAR PETEK d.o.o. za proizvodnju, usluge i trgovinu i dr.</izvorni_sadrzaj>
    <derivirana_varijabla naziv="DomainObject.Predmet.StrankaIDrugi_1">ELEKTROCENTAR PETEK d.o.o. za proizvodnju, usluge i trgovinu i dr.</derivirana_varijabla>
  </DomainObject.Predmet.StrankaIDrugi>
  <DomainObject.Predmet.ProtustrankaIDrugi>
    <izvorni_sadrzaj>M-PROFIL d.o.o.za proizvodnju, graditeljstvo i trgovinu - u stečaju</izvorni_sadrzaj>
    <derivirana_varijabla naziv="DomainObject.Predmet.ProtustrankaIDrugi_1">M-PROFIL d.o.o.za proizvodnju, graditeljstvo i trgovinu - u stečaju</derivirana_varijabla>
  </DomainObject.Predmet.ProtustrankaIDrugi>
  <DomainObject.Predmet.StrankaIDrugiAdressOIB>
    <izvorni_sadrzaj>ELEKTROCENTAR PETEK d.o.o. za proizvodnju, usluge i trgovinu, OIB 17491977848, Etanska cesta 8, 10310 Ivanić-Grad i dr.</izvorni_sadrzaj>
    <derivirana_varijabla naziv="DomainObject.Predmet.StrankaIDrugiAdressOIB_1">ELEKTROCENTAR PETEK d.o.o. za proizvodnju, usluge i trgovinu, OIB 17491977848, Etanska cesta 8, 10310 Ivanić-Grad i dr.</derivirana_varijabla>
  </DomainObject.Predmet.StrankaIDrugiAdressOIB>
  <DomainObject.Predmet.ProtustrankaIDrugiAdressOIB>
    <izvorni_sadrzaj>M-PROFIL d.o.o.za proizvodnju, graditeljstvo i trgovinu - u stečaju, OIB 02586214731, Prilaz dr. Franje Tuđmana 11, 49210 Zabok</izvorni_sadrzaj>
    <derivirana_varijabla naziv="DomainObject.Predmet.ProtustrankaIDrugiAdressOIB_1">M-PROFIL d.o.o.za proizvodnju, graditeljstvo i trgovinu - u stečaju, OIB 02586214731, Prilaz dr. Franje Tuđmana 11,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ELEKTROCENTAR PETEK d.o.o. za proizvodnju, usluge i trgovinu</item>
      <item>DRAGAN SUŠA</item>
      <item>M-PROFIL d.o.o.za proizvodnju, graditeljstvo i trgovinu - u stečaju</item>
      <item>ZDRAVKO VALEC</item>
      <item>LEON VALEC</item>
      <item>BOJAN SRUK</item>
      <item>VJEROVNICI</item>
      <item>RALU LOGISTIKA d.o.o. za prijevoz, skladištenje i usluge</item>
      <item>LURA RUGVICA d.o.o. za poslovanje nekretninama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  <item>VALOVITI PAPIR - DUNAPACK društvo s ograničenom odgovornošću za proizvodnju i trgovinu valovitim papirom</item>
      <item>M.I.-HEL. d.o.o. za građevinarstvo i trgovinu</item>
      <item>FINA ZAGREB</item>
    </izvorni_sadrzaj>
    <derivirana_varijabla naziv="DomainObject.Predmet.SudioniciListNaziv_1">
      <item>ELEKTROCENTAR PETEK d.o.o. za proizvodnju, usluge i trgovinu</item>
      <item>DRAGAN SUŠA</item>
      <item>M-PROFIL d.o.o.za proizvodnju, graditeljstvo i trgovinu - u stečaju</item>
      <item>ZDRAVKO VALEC</item>
      <item>LEON VALEC</item>
      <item>BOJAN SRUK</item>
      <item>VJEROVNICI</item>
      <item>RALU LOGISTIKA d.o.o. za prijevoz, skladištenje i usluge</item>
      <item>LURA RUGVICA d.o.o. za poslovanje nekretninama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  <item>VALOVITI PAPIR - DUNAPACK društvo s ograničenom odgovornošću za proizvodnju i trgovinu valovitim papirom</item>
      <item>M.I.-HEL. d.o.o. za građevinarstvo i trgovinu</item>
      <item>FINA ZAGREB</item>
    </derivirana_varijabla>
  </DomainObject.Predmet.SudioniciListNaziv>
  <DomainObject.Predmet.SudioniciListAdressOIB>
    <izvorni_sadrzaj>
      <item>ELEKTROCENTAR PETEK d.o.o. za proizvodnju, usluge i trgovinu, OIB 17491977848, Etanska cesta 8,10310 Ivanić-Grad</item>
      <item>DRAGAN SUŠA, KRALJA ZVONIMIRA 62,10000 Zagreb</item>
      <item>M-PROFIL d.o.o.za proizvodnju, graditeljstvo i trgovinu - u stečaju, OIB 02586214731, Prilaz dr. Franje Tuđmana 11,49210 Zabok</item>
      <item>ZDRAVKO VALEC, JAKUŠEVAC ZABOČKI 23,49210 Zabok</item>
      <item>LEON VALEC, JAKUŠEVEC ZABOČKI 23,49210 Zabok</item>
      <item>BOJAN SRUK, DOBRI DOL 48,10000 Zagreb</item>
      <item>VJEROVNICI</item>
      <item>RALU LOGISTIKA d.o.o. za prijevoz, skladištenje i usluge, OIB 95590358666, Gospodarska ul. 11,10370 Dugo Selo</item>
      <item>LURA RUGVICA d.o.o. za poslovanje nekretninama, OIB 43164857249, Radnička c. 47,10000 Zagreb</item>
      <item>Dejan Uljarević, Nikole Jurišića 2,10000 Zagreb</item>
      <item>Jadranka Čuljak Duvnjak, Šamačka 9/1,31000 Osijek</item>
      <item>Vladimir Modrić, Martićeva 47,10000 Zagreb</item>
      <item>OD Uljarević, N. Jurišića 2,10000 Zagreb</item>
      <item>Jasmina Avdagić, Kralja Zvonimira 44,22000 Šibenik</item>
      <item>OU AVDAGIĆ, Kralja Zvonimira 44,22000 Šibenik</item>
      <item>OD Anđelković, Vrbanićeva 20,10000 Zagreb</item>
      <item>OD Vedriš i partneri, Ozaljska 136,10000 Zagreb</item>
      <item>OD Dumančić, Rajković, Martić i Dumančić, Drenovačka 3,10000 Zagreb</item>
      <item>Staša Štefanović, Zelinska 8,10000 Zagreb</item>
      <item>Ljerka Šmit-Primorac, Nehruov trg 44,10000 Zagreb</item>
      <item>ZAGREBAČKA BANKA d.d., Trg bana J. Jelačića 10,10000 Zagreb</item>
      <item>PRIVREDNA BANKA ZAGREB d.d., Račkoga 6,10000 Zagreb</item>
      <item>PBZ d.d. Podružnica 21, Magistarska 3,49000 Krapina</item>
      <item>Ministarstvo financija, Porezna uprava Krapina, x,49000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51,49250 Zlatar</item>
      <item>Boris Anišić, Ilica 191b,10000 Zagreb</item>
      <item>Natalija Đuran Tršinski, Matije Gupca 24a,49210 Zabok</item>
      <item>Miljenka Polanović, Matije Gupca 50,49210 Zabok</item>
      <item>Natalija Đuran Tršinski, Matije Gupca 24A,49210 Zabok</item>
      <item>Mijo Stipić, vl. Obrta GRAĐEVINARSTVO, Sajmišna 15,10380 Sveti Ivan Zelina</item>
      <item>Mato Čabraja, vl. Bravasko - zidarski obrt, Radmani 78,52440 Poreč</item>
      <item>predsjedništvo suda</item>
      <item>OD Abel i Grenac, Ul. kralja Držislava 4/II,10000 Zagreb</item>
      <item>Općinski sud u Zlataru, Stalna služba Zabok, zemljišno-knjižni odjel, Matije Gupca 22,49210 Zabok</item>
      <item>Privredna banka Zagreb d.d., Račkoga 6,10000 Zagreb</item>
      <item>PBZ d.d. Podružnica 21, Magistarska 3,49000 Krapina</item>
      <item>Zagrebačka banka d.d., Trg bana Josipa Jelačića 10,10000 Zagreb</item>
      <item>RH, MF, Porezna uprava, x,49000 Krapina</item>
      <item>RH, MF, Porezna uprava, Av. Dubrovnik 32,10000 Zagreb</item>
      <item>ŽUPANIJSKO DRŽAVNO ODVJETNIŠTVO U ZAGREBU, OIB 16488001145, Savska Cesta 41,10000 Zagreb</item>
      <item>FERROSTIL MONT d.o.o., Zadarska 77,10000 Zagreb</item>
      <item>HILL INTERNATIONAL DOO BEOGRAD, Ulica Ruzveltova 45/I,Beograd</item>
      <item>Alma Klepac, OIB 20525854329, Drage Gervaisa 4,10000 Zagreb</item>
      <item>OTIS DIZALA d.o.o., Prilaz V. Brajkovića 15,10000 Zagreb</item>
      <item>SOCIETE GENERALE-SPLITSKA BANKA d.d., Ruđera Boškovića 16,21000 Split</item>
      <item>Ema Kalogjera Juranić, Trg bana J. Jelačića 3,10000 Zagreb</item>
      <item>Županijsko državno odvjetništvo u Velikoj Gorici</item>
      <item>Ana Šoštarec, OIB 95637147275, Draškovićeva 62,10000 Zagreb</item>
      <item>Dražen Gazda, Zvonimirova 67,10000 Zagreb</item>
      <item>Romeo Herceg, M. J. Zagorke 5b,49210 Zabok</item>
      <item>VALOVITI PAPIR - DUNAPACK društvo s ograničenom odgovornošću za proizvodnju i trgovinu valovitim papirom, OIB 96648829623, Trebež 2,49210 Zabok</item>
      <item>VALOVITI PAPIR - DUNAPACK društvo s ograničenom odgovornošću za proizvodnju i trgovinu valovitim papirom, OIB 96648829623, Trebež 2,49210 Zabok</item>
      <item>M.I.-HEL. d.o.o. za građevinarstvo i trgovinu, OIB 93329033401, Matije Gupca 28,49210 Zabok</item>
      <item>FINA ZAGREB, OIB 85821130368, Ul. grada Vukovara 70,10000 Zagreb</item>
    </izvorni_sadrzaj>
    <derivirana_varijabla naziv="DomainObject.Predmet.SudioniciListAdressOIB_1">
      <item>ELEKTROCENTAR PETEK d.o.o. za proizvodnju, usluge i trgovinu, OIB 17491977848, Etanska cesta 8,10310 Ivanić-Grad</item>
      <item>DRAGAN SUŠA, KRALJA ZVONIMIRA 62,10000 Zagreb</item>
      <item>M-PROFIL d.o.o.za proizvodnju, graditeljstvo i trgovinu - u stečaju, OIB 02586214731, Prilaz dr. Franje Tuđmana 11,49210 Zabok</item>
      <item>ZDRAVKO VALEC, JAKUŠEVAC ZABOČKI 23,49210 Zabok</item>
      <item>LEON VALEC, JAKUŠEVEC ZABOČKI 23,49210 Zabok</item>
      <item>BOJAN SRUK, DOBRI DOL 48,10000 Zagreb</item>
      <item>VJEROVNICI</item>
      <item>RALU LOGISTIKA d.o.o. za prijevoz, skladištenje i usluge, OIB 95590358666, Gospodarska ul. 11,10370 Dugo Selo</item>
      <item>LURA RUGVICA d.o.o. za poslovanje nekretninama, OIB 43164857249, Radnička c. 47,10000 Zagreb</item>
      <item>Dejan Uljarević, Nikole Jurišića 2,10000 Zagreb</item>
      <item>Jadranka Čuljak Duvnjak, Šamačka 9/1,31000 Osijek</item>
      <item>Vladimir Modrić, Martićeva 47,10000 Zagreb</item>
      <item>OD Uljarević, N. Jurišića 2,10000 Zagreb</item>
      <item>Jasmina Avdagić, Kralja Zvonimira 44,22000 Šibenik</item>
      <item>OU AVDAGIĆ, Kralja Zvonimira 44,22000 Šibenik</item>
      <item>OD Anđelković, Vrbanićeva 20,10000 Zagreb</item>
      <item>OD Vedriš i partneri, Ozaljska 136,10000 Zagreb</item>
      <item>OD Dumančić, Rajković, Martić i Dumančić, Drenovačka 3,10000 Zagreb</item>
      <item>Staša Štefanović, Zelinska 8,10000 Zagreb</item>
      <item>Ljerka Šmit-Primorac, Nehruov trg 44,10000 Zagreb</item>
      <item>ZAGREBAČKA BANKA d.d., Trg bana J. Jelačića 10,10000 Zagreb</item>
      <item>PRIVREDNA BANKA ZAGREB d.d., Račkoga 6,10000 Zagreb</item>
      <item>PBZ d.d. Podružnica 21, Magistarska 3,49000 Krapina</item>
      <item>Ministarstvo financija, Porezna uprava Krapina, x,49000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51,49250 Zlatar</item>
      <item>Boris Anišić, Ilica 191b,10000 Zagreb</item>
      <item>Natalija Đuran Tršinski, Matije Gupca 24a,49210 Zabok</item>
      <item>Miljenka Polanović, Matije Gupca 50,49210 Zabok</item>
      <item>Natalija Đuran Tršinski, Matije Gupca 24A,49210 Zabok</item>
      <item>Mijo Stipić, vl. Obrta GRAĐEVINARSTVO, Sajmišna 15,10380 Sveti Ivan Zelina</item>
      <item>Mato Čabraja, vl. Bravasko - zidarski obrt, Radmani 78,52440 Poreč</item>
      <item>predsjedništvo suda</item>
      <item>OD Abel i Grenac, Ul. kralja Držislava 4/II,10000 Zagreb</item>
      <item>Općinski sud u Zlataru, Stalna služba Zabok, zemljišno-knjižni odjel, Matije Gupca 22,49210 Zabok</item>
      <item>Privredna banka Zagreb d.d., Račkoga 6,10000 Zagreb</item>
      <item>PBZ d.d. Podružnica 21, Magistarska 3,49000 Krapina</item>
      <item>Zagrebačka banka d.d., Trg bana Josipa Jelačića 10,10000 Zagreb</item>
      <item>RH, MF, Porezna uprava, x,49000 Krapina</item>
      <item>RH, MF, Porezna uprava, Av. Dubrovnik 32,10000 Zagreb</item>
      <item>ŽUPANIJSKO DRŽAVNO ODVJETNIŠTVO U ZAGREBU, OIB 16488001145, Savska Cesta 41,10000 Zagreb</item>
      <item>FERROSTIL MONT d.o.o., Zadarska 77,10000 Zagreb</item>
      <item>HILL INTERNATIONAL DOO BEOGRAD, Ulica Ruzveltova 45/I,Beograd</item>
      <item>Alma Klepac, OIB 20525854329, Drage Gervaisa 4,10000 Zagreb</item>
      <item>OTIS DIZALA d.o.o., Prilaz V. Brajkovića 15,10000 Zagreb</item>
      <item>SOCIETE GENERALE-SPLITSKA BANKA d.d., Ruđera Boškovića 16,21000 Split</item>
      <item>Ema Kalogjera Juranić, Trg bana J. Jelačića 3,10000 Zagreb</item>
      <item>Županijsko državno odvjetništvo u Velikoj Gorici</item>
      <item>Ana Šoštarec, OIB 95637147275, Draškovićeva 62,10000 Zagreb</item>
      <item>Dražen Gazda, Zvonimirova 67,10000 Zagreb</item>
      <item>Romeo Herceg, M. J. Zagorke 5b,49210 Zabok</item>
      <item>VALOVITI PAPIR - DUNAPACK društvo s ograničenom odgovornošću za proizvodnju i trgovinu valovitim papirom, OIB 96648829623, Trebež 2,49210 Zabok</item>
      <item>VALOVITI PAPIR - DUNAPACK društvo s ograničenom odgovornošću za proizvodnju i trgovinu valovitim papirom, OIB 96648829623, Trebež 2,49210 Zabok</item>
      <item>M.I.-HEL. d.o.o. za građevinarstvo i trgovinu, OIB 93329033401, Matije Gupca 28,49210 Zabok</item>
      <item>FINA ZAGREB,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17491977848</item>
      <item>, OIB null</item>
      <item>, OIB 02586214731</item>
      <item>, OIB null</item>
      <item>, OIB null</item>
      <item>, OIB null</item>
      <item>, OIB null</item>
      <item>, OIB 95590358666</item>
      <item>, OIB 43164857249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16488001145</item>
      <item>, OIB null</item>
      <item>, OIB null</item>
      <item>, OIB 20525854329</item>
      <item>, OIB null</item>
      <item>, OIB null</item>
      <item>, OIB null</item>
      <item>, OIB null</item>
      <item>, OIB 95637147275</item>
      <item>, OIB null</item>
      <item>, OIB null</item>
      <item>, OIB 96648829623</item>
      <item>, OIB 96648829623</item>
      <item>, OIB 93329033401</item>
      <item>, OIB 85821130368</item>
    </izvorni_sadrzaj>
    <derivirana_varijabla naziv="DomainObject.Predmet.SudioniciListNazivOIB_1">
      <item>, OIB 17491977848</item>
      <item>, OIB null</item>
      <item>, OIB 02586214731</item>
      <item>, OIB null</item>
      <item>, OIB null</item>
      <item>, OIB null</item>
      <item>, OIB null</item>
      <item>, OIB 95590358666</item>
      <item>, OIB 43164857249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16488001145</item>
      <item>, OIB null</item>
      <item>, OIB null</item>
      <item>, OIB 20525854329</item>
      <item>, OIB null</item>
      <item>, OIB null</item>
      <item>, OIB null</item>
      <item>, OIB null</item>
      <item>, OIB 95637147275</item>
      <item>, OIB null</item>
      <item>, OIB null</item>
      <item>, OIB 96648829623</item>
      <item>, OIB 96648829623</item>
      <item>, OIB 93329033401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Ulica Drage Stipca 4, 10000 Zagreb</item>
    </izvorni_sadrzaj>
    <derivirana_varijabla naziv="DomainObject.Predmet.StecajniUpraviteljiListAddressOIB_1">
      <item>Alma Klepac, OIB 20525854329, Ulica Drage Stipca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279</properties:Words>
  <properties:Characters>1519</properties:Characters>
  <properties:Lines>55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2018-06-08T11:29:00Z</dcterms:created>
  <dc:creator>nmarkovic</dc:creator>
  <cp:lastModifiedBy>Maja Hajtek</cp:lastModifiedBy>
  <cp:lastPrinted>2018-01-09T13:46:00Z</cp:lastPrinted>
  <dcterms:modified xmlns:xsi="http://www.w3.org/2001/XMLSchema-instance" xsi:type="dcterms:W3CDTF">2018-06-11T07:55:00Z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ispalta sa depozita m profil 8.6.2018. putn troškovi.docx)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