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9d5a" w14:paraId="9599d5a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760B4F">
        <w:rPr>
          <w:rFonts w:eastAsia="Times New Roman" w:hAnsi="Times New Roman" w:ascii="Times New Roman"/>
          <w:sz w:val="24"/>
          <w:szCs w:val="24"/>
          <w:lang w:eastAsia="hr-HR"/>
        </w:rPr>
        <w:t xml:space="preserve">ELEKTRO PLUS d.o.o., Zadar, Grge Novaka 19,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 w:rsidR="00760B4F">
        <w:rPr>
          <w:rFonts w:eastAsia="Times New Roman" w:hAnsi="Times New Roman" w:ascii="Times New Roman"/>
          <w:sz w:val="24"/>
          <w:szCs w:val="24"/>
          <w:lang w:eastAsia="hr-HR"/>
        </w:rPr>
        <w:t>80619138152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</w:t>
      </w:r>
      <w:r w:rsidR="00760B4F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Romanu </w:t>
      </w:r>
      <w:proofErr w:type="spellStart"/>
      <w:r w:rsidR="00760B4F">
        <w:rPr>
          <w:rFonts w:eastAsia="Times New Roman" w:hAnsi="Times New Roman" w:ascii="Times New Roman"/>
          <w:sz w:val="24"/>
          <w:szCs w:val="24"/>
          <w:lang w:eastAsia="hr-HR"/>
        </w:rPr>
        <w:t>Bakiji</w:t>
      </w:r>
      <w:proofErr w:type="spellEnd"/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, 1</w:t>
      </w:r>
      <w:r w:rsidR="00760B4F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0B4F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8C53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760B4F" w:rsidRPr="00760B4F">
        <w:rPr>
          <w:rFonts w:eastAsia="Times New Roman" w:hAnsi="Times New Roman" w:ascii="Times New Roman"/>
          <w:b/>
          <w:sz w:val="24"/>
          <w:szCs w:val="24"/>
          <w:lang w:eastAsia="hr-HR"/>
        </w:rPr>
        <w:t>29</w:t>
      </w:r>
      <w:r w:rsidR="00236632" w:rsidRPr="00760B4F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svibnja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. u</w:t>
      </w:r>
      <w:r w:rsidR="00E92DD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760B4F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760B4F">
        <w:rPr>
          <w:rFonts w:eastAsia="Times New Roman" w:hAnsi="Times New Roman" w:ascii="Times New Roman"/>
          <w:b/>
          <w:sz w:val="24"/>
          <w:szCs w:val="24"/>
          <w:lang w:eastAsia="hr-HR"/>
        </w:rPr>
        <w:t>45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sudnica 34/I. 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pozivaju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r w:rsidR="00760B4F">
        <w:rPr>
          <w:rFonts w:eastAsia="Times New Roman" w:hAnsi="Times New Roman" w:ascii="Times New Roman"/>
          <w:sz w:val="24"/>
          <w:szCs w:val="24"/>
          <w:lang w:eastAsia="hr-HR"/>
        </w:rPr>
        <w:t xml:space="preserve">Romano </w:t>
      </w:r>
      <w:proofErr w:type="spellStart"/>
      <w:r w:rsidR="00760B4F">
        <w:rPr>
          <w:rFonts w:eastAsia="Times New Roman" w:hAnsi="Times New Roman" w:ascii="Times New Roman"/>
          <w:sz w:val="24"/>
          <w:szCs w:val="24"/>
          <w:lang w:eastAsia="hr-HR"/>
        </w:rPr>
        <w:t>Bakija</w:t>
      </w:r>
      <w:proofErr w:type="spellEnd"/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760B4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Romano </w:t>
      </w:r>
      <w:proofErr w:type="spellStart"/>
      <w:r w:rsidR="00760B4F">
        <w:rPr>
          <w:rFonts w:eastAsia="Times New Roman" w:hAnsi="Times New Roman" w:ascii="Times New Roman"/>
          <w:b/>
          <w:sz w:val="24"/>
          <w:szCs w:val="24"/>
          <w:lang w:eastAsia="hr-HR"/>
        </w:rPr>
        <w:t>Bakija</w:t>
      </w:r>
      <w:proofErr w:type="spellEnd"/>
      <w:r w:rsidR="00410C8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ne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760B4F">
        <w:rPr>
          <w:rFonts w:eastAsia="Times New Roman" w:hAnsi="HelveticaNeueLT Com 47 LtCn" w:ascii="HelveticaNeueLT Com 47 LtCn"/>
          <w:sz w:val="24"/>
          <w:szCs w:val="24"/>
          <w:lang w:eastAsia="hr-HR"/>
        </w:rPr>
        <w:t>16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760B4F">
        <w:rPr>
          <w:rFonts w:eastAsia="Times New Roman" w:hAnsi="HelveticaNeueLT Com 47 LtCn" w:ascii="HelveticaNeueLT Com 47 LtCn"/>
          <w:sz w:val="24"/>
          <w:szCs w:val="24"/>
          <w:lang w:eastAsia="hr-HR"/>
        </w:rPr>
        <w:t>svibnja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-ovlaštena službenica: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 v.r.</w:t>
      </w:r>
    </w:p>
    <w:p w:rsidRDefault="003C7CAC" w:rsidP="003C7CAC" w:rsidR="003C7CA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760B4F" w:rsidP="003C7CAC" w:rsidR="00760B4F" w:rsidRPr="00760B4F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760B4F">
        <w:rPr>
          <w:rFonts w:hAnsi="Times New Roman" w:ascii="Times New Roman"/>
          <w:sz w:val="24"/>
          <w:szCs w:val="24"/>
        </w:rPr>
        <w:t>Dužniku – neposred</w:t>
      </w:r>
      <w:r>
        <w:rPr>
          <w:rFonts w:hAnsi="Times New Roman" w:ascii="Times New Roman"/>
          <w:sz w:val="24"/>
          <w:szCs w:val="24"/>
        </w:rPr>
        <w:t>n</w:t>
      </w:r>
      <w:r w:rsidRPr="00760B4F">
        <w:rPr>
          <w:rFonts w:hAnsi="Times New Roman" w:ascii="Times New Roman"/>
          <w:sz w:val="24"/>
          <w:szCs w:val="24"/>
        </w:rPr>
        <w:t>o i putem e-oglasne ploče suda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r w:rsidR="00760B4F">
        <w:rPr>
          <w:rFonts w:hAnsi="Times New Roman" w:ascii="Times New Roman"/>
          <w:sz w:val="24"/>
          <w:szCs w:val="24"/>
        </w:rPr>
        <w:t xml:space="preserve">Romano </w:t>
      </w:r>
      <w:proofErr w:type="spellStart"/>
      <w:r w:rsidR="00760B4F">
        <w:rPr>
          <w:rFonts w:hAnsi="Times New Roman" w:ascii="Times New Roman"/>
          <w:sz w:val="24"/>
          <w:szCs w:val="24"/>
        </w:rPr>
        <w:t>Bakija</w:t>
      </w:r>
      <w:proofErr w:type="spellEnd"/>
      <w:r w:rsidR="00760B4F">
        <w:rPr>
          <w:rFonts w:hAnsi="Times New Roman" w:ascii="Times New Roman"/>
          <w:sz w:val="24"/>
          <w:szCs w:val="24"/>
        </w:rPr>
        <w:t>, Put Petrića 49 E, Zadar</w:t>
      </w:r>
      <w:r w:rsidR="00C05378">
        <w:rPr>
          <w:rFonts w:hAnsi="Times New Roman" w:ascii="Times New Roman"/>
          <w:sz w:val="24"/>
          <w:szCs w:val="24"/>
        </w:rPr>
        <w:t>,</w:t>
      </w:r>
      <w:r w:rsidR="00760B4F">
        <w:rPr>
          <w:rFonts w:hAnsi="Times New Roman" w:ascii="Times New Roman"/>
          <w:sz w:val="24"/>
          <w:szCs w:val="24"/>
        </w:rPr>
        <w:t xml:space="preserve"> i na adresu Pašman, Mali Pašman 11</w:t>
      </w:r>
      <w:r w:rsidR="00410C8D">
        <w:rPr>
          <w:rFonts w:hAnsi="Times New Roman" w:ascii="Times New Roman"/>
          <w:sz w:val="24"/>
          <w:szCs w:val="24"/>
        </w:rPr>
        <w:t xml:space="preserve"> neposredno i putem e-Oglasne ploče suda</w:t>
      </w:r>
      <w:r w:rsidR="008C5305">
        <w:rPr>
          <w:rFonts w:hAnsi="Times New Roman" w:ascii="Times New Roman"/>
          <w:sz w:val="24"/>
          <w:szCs w:val="24"/>
        </w:rPr>
        <w:t xml:space="preserve">, </w:t>
      </w:r>
      <w:r w:rsidR="00236632">
        <w:rPr>
          <w:rFonts w:hAnsi="Times New Roman" w:ascii="Times New Roman"/>
          <w:sz w:val="24"/>
          <w:szCs w:val="24"/>
        </w:rPr>
        <w:t xml:space="preserve">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CAC" w:rsidP="003C7CAC" w:rsidR="003C7CAC">
      <w:pPr>
        <w:spacing w:lineRule="auto" w:line="240" w:after="0"/>
      </w:pPr>
      <w:r>
        <w:separator/>
      </w:r>
    </w:p>
  </w:endnote>
  <w:end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CAC" w:rsidP="003C7CAC" w:rsidR="003C7CAC">
      <w:pPr>
        <w:spacing w:lineRule="auto" w:line="240" w:after="0"/>
      </w:pPr>
      <w:r>
        <w:separator/>
      </w:r>
    </w:p>
  </w:footnote>
  <w:foot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8C5305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</w:t>
    </w:r>
    <w:r w:rsidR="00760B4F">
      <w:rPr>
        <w:rFonts w:hAnsi="Times New Roman" w:ascii="Times New Roman"/>
        <w:sz w:val="24"/>
        <w:szCs w:val="24"/>
      </w:rPr>
      <w:t>510</w:t>
    </w:r>
    <w:r w:rsidRPr="003C7CAC">
      <w:rPr>
        <w:rFonts w:hAnsi="Times New Roman" w:ascii="Times New Roman"/>
        <w:sz w:val="24"/>
        <w:szCs w:val="24"/>
      </w:rPr>
      <w:t>/2017-</w:t>
    </w:r>
    <w:r w:rsidR="00760B4F">
      <w:rPr>
        <w:rFonts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00412F"/>
    <w:rsid w:val="000A69D8"/>
    <w:rsid w:val="00236632"/>
    <w:rsid w:val="002E4576"/>
    <w:rsid w:val="003C7CAC"/>
    <w:rsid w:val="00410C8D"/>
    <w:rsid w:val="00760B4F"/>
    <w:rsid w:val="008C5305"/>
    <w:rsid w:val="00B8172B"/>
    <w:rsid w:val="00BE721F"/>
    <w:rsid w:val="00C05378"/>
    <w:rsid w:val="00E92DD1"/>
    <w:rsid w:val="00F7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A6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9D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9D8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9D8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9D8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A6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9D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9D8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9D8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9D8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PLUS d.o.o. za elektroinstalacije</izvorni_sadrzaj>
    <derivirana_varijabla naziv="DomainObject.Predmet.ProtustrankaFormated_1">  ELEKTRO PLUS d.o.o. za elektroinstalacije</derivirana_varijabla>
  </DomainObject.Predmet.ProtustrankaFormated>
  <DomainObject.Predmet.ProtustrankaFormatedOIB>
    <izvorni_sadrzaj>  ELEKTRO PLUS d.o.o. za elektroinstalacije, OIB 80619138152</izvorni_sadrzaj>
    <derivirana_varijabla naziv="DomainObject.Predmet.ProtustrankaFormatedOIB_1">  ELEKTRO PLUS d.o.o. za elektroinstalacije, OIB 80619138152</derivirana_varijabla>
  </DomainObject.Predmet.ProtustrankaFormatedOIB>
  <DomainObject.Predmet.ProtustrankaFormatedWithAdress>
    <izvorni_sadrzaj> ELEKTRO PLUS d.o.o. za elektroinstalacije, Grge Novaka 19, 23000 Zadar</izvorni_sadrzaj>
    <derivirana_varijabla naziv="DomainObject.Predmet.ProtustrankaFormatedWithAdress_1"> ELEKTRO PLUS d.o.o. za elektroinstalacije, Grge Novaka 19, 23000 Zadar</derivirana_varijabla>
  </DomainObject.Predmet.ProtustrankaFormatedWithAdress>
  <DomainObject.Predmet.ProtustrankaFormatedWithAdressOIB>
    <izvorni_sadrzaj> ELEKTRO PLUS d.o.o. za elektroinstalacije, OIB 80619138152, Grge Novaka 19, 23000 Zadar</izvorni_sadrzaj>
    <derivirana_varijabla naziv="DomainObject.Predmet.ProtustrankaFormatedWithAdressOIB_1"> ELEKTRO PLUS d.o.o. za elektroinstalacije, OIB 80619138152, Grge Novaka 19, 23000 Zadar</derivirana_varijabla>
  </DomainObject.Predmet.ProtustrankaFormatedWithAdressOIB>
  <DomainObject.Predmet.ProtustrankaWithAdress>
    <izvorni_sadrzaj>ELEKTRO PLUS d.o.o. za elektroinstalacije Grge Novaka 19, 23000 Zadar</izvorni_sadrzaj>
    <derivirana_varijabla naziv="DomainObject.Predmet.ProtustrankaWithAdress_1">ELEKTRO PLUS d.o.o. za elektroinstalacije Grge Novaka 19, 23000 Zadar</derivirana_varijabla>
  </DomainObject.Predmet.ProtustrankaWithAdress>
  <DomainObject.Predmet.ProtustrankaWithAdressOIB>
    <izvorni_sadrzaj>ELEKTRO PLUS d.o.o. za elektroinstalacije, OIB 80619138152, Grge Novaka 19, 23000 Zadar</izvorni_sadrzaj>
    <derivirana_varijabla naziv="DomainObject.Predmet.ProtustrankaWithAdressOIB_1">ELEKTRO PLUS d.o.o. za elektroinstalacije, OIB 80619138152, Grge Novaka 19, 23000 Zadar</derivirana_varijabla>
  </DomainObject.Predmet.ProtustrankaWithAdressOIB>
  <DomainObject.Predmet.ProtustrankaNazivFormated>
    <izvorni_sadrzaj>ELEKTRO PLUS d.o.o. za elektroinstalacije</izvorni_sadrzaj>
    <derivirana_varijabla naziv="DomainObject.Predmet.ProtustrankaNazivFormated_1">ELEKTRO PLUS d.o.o. za elektroinstalacije</derivirana_varijabla>
  </DomainObject.Predmet.ProtustrankaNazivFormated>
  <DomainObject.Predmet.ProtustrankaNazivFormatedOIB>
    <izvorni_sadrzaj>ELEKTRO PLUS d.o.o. za elektroinstalacije, OIB 80619138152</izvorni_sadrzaj>
    <derivirana_varijabla naziv="DomainObject.Predmet.ProtustrankaNazivFormatedOIB_1">ELEKTRO PLUS d.o.o. za elektroinstalacije, OIB 80619138152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Ivana Vuletić; Romano Bakija</izvorni_sadrzaj>
    <derivirana_varijabla naziv="DomainObject.Predmet.StrankaFormated_1">  fina; Ivana Vuletić; Romano Bakija</derivirana_varijabla>
  </DomainObject.Predmet.StrankaFormated>
  <DomainObject.Predmet.StrankaFormatedOIB>
    <izvorni_sadrzaj>  fina, OIB 85821130368; Ivana Vuletić, OIB 51597321199; Romano Bakija, OIB 35685994007</izvorni_sadrzaj>
    <derivirana_varijabla naziv="DomainObject.Predmet.StrankaFormatedOIB_1">  fina, OIB 85821130368; Ivana Vuletić, OIB 51597321199; Romano Bakija, OIB 35685994007</derivirana_varijabla>
  </DomainObject.Predmet.StrankaFormatedOIB>
  <DomainObject.Predmet.StrankaFormatedWithAdress>
    <izvorni_sadrzaj> fina; Ivana Vuletić, Ulica Ive Senjanina 10 F, 23000 Zadar; Romano Bakija, Mali Pašman 11, 23262 Pašman</izvorni_sadrzaj>
    <derivirana_varijabla naziv="DomainObject.Predmet.StrankaFormatedWithAdress_1"> fina; Ivana Vuletić, Ulica Ive Senjanina 10 F, 23000 Zadar; Romano Bakija, Mali Pašman 11, 23262 Pašman</derivirana_varijabla>
  </DomainObject.Predmet.StrankaFormatedWithAdress>
  <DomainObject.Predmet.StrankaFormatedWithAdressOIB>
    <izvorni_sadrzaj> fina, OIB 85821130368; Ivana Vuletić, OIB 51597321199, Ulica Ive Senjanina 10 F, 23000 Zadar; Romano Bakija, OIB 35685994007, Mali Pašman 11, 23262 Pašman</izvorni_sadrzaj>
    <derivirana_varijabla naziv="DomainObject.Predmet.StrankaFormatedWithAdressOIB_1"> fina, OIB 85821130368; Ivana Vuletić, OIB 51597321199, Ulica Ive Senjanina 10 F, 23000 Zadar; Romano Bakija, OIB 35685994007, Mali Pašman 11, 23262 Pašman</derivirana_varijabla>
  </DomainObject.Predmet.StrankaFormatedWithAdressOIB>
  <DomainObject.Predmet.StrankaWithAdress>
    <izvorni_sadrzaj>fina ,Ivana Vuletić Ulica Ive Senjanina 10 F,23000 Zadar,Romano Bakija Mali Pašman 11,23262 Pašman</izvorni_sadrzaj>
    <derivirana_varijabla naziv="DomainObject.Predmet.StrankaWithAdress_1">fina ,Ivana Vuletić Ulica Ive Senjanina 10 F,23000 Zadar,Romano Bakija Mali Pašman 11,23262 Pašman</derivirana_varijabla>
  </DomainObject.Predmet.StrankaWithAdress>
  <DomainObject.Predmet.StrankaWithAdressOIB>
    <izvorni_sadrzaj>fina, OIB 85821130368,Ivana Vuletić, OIB 51597321199, Ulica Ive Senjanina 10 F,23000 Zadar,Romano Bakija, OIB 35685994007, Mali Pašman 11,23262 Pašman</izvorni_sadrzaj>
    <derivirana_varijabla naziv="DomainObject.Predmet.StrankaWithAdressOIB_1">fina, OIB 85821130368,Ivana Vuletić, OIB 51597321199, Ulica Ive Senjanina 10 F,23000 Zadar,Romano Bakija, OIB 35685994007, Mali Pašman 11,23262 Pašman</derivirana_varijabla>
  </DomainObject.Predmet.StrankaWithAdressOIB>
  <DomainObject.Predmet.StrankaNazivFormated>
    <izvorni_sadrzaj>fina,Ivana Vuletić,Romano Bakija</izvorni_sadrzaj>
    <derivirana_varijabla naziv="DomainObject.Predmet.StrankaNazivFormated_1">fina,Ivana Vuletić,Romano Bakija</derivirana_varijabla>
  </DomainObject.Predmet.StrankaNazivFormated>
  <DomainObject.Predmet.StrankaNazivFormatedOIB>
    <izvorni_sadrzaj>fina, OIB 85821130368,Ivana Vuletić, OIB 51597321199,Romano Bakija, OIB 35685994007</izvorni_sadrzaj>
    <derivirana_varijabla naziv="DomainObject.Predmet.StrankaNazivFormatedOIB_1">fina, OIB 85821130368,Ivana Vuletić, OIB 51597321199,Romano Bakija, OIB 35685994007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Ivana Vuletić</item>
      <item>Romano Bakija</item>
    </izvorni_sadrzaj>
    <derivirana_varijabla naziv="DomainObject.Predmet.StrankaListFormated_1">
      <item>fina</item>
      <item>Ivana Vuletić</item>
      <item>Romano Bakija</item>
    </derivirana_varijabla>
  </DomainObject.Predmet.StrankaListFormated>
  <DomainObject.Predmet.StrankaListFormatedOIB>
    <izvorni_sadrzaj>
      <item>fina, OIB 85821130368</item>
      <item>Ivana Vuletić, OIB 51597321199</item>
      <item>Romano Bakija, OIB 35685994007</item>
    </izvorni_sadrzaj>
    <derivirana_varijabla naziv="DomainObject.Predmet.StrankaListFormatedOIB_1">
      <item>fina, OIB 85821130368</item>
      <item>Ivana Vuletić, OIB 51597321199</item>
      <item>Romano Bakija, OIB 35685994007</item>
    </derivirana_varijabla>
  </DomainObject.Predmet.StrankaListFormatedOIB>
  <DomainObject.Predmet.StrankaListFormatedWithAdress>
    <izvorni_sadrzaj>
      <item>fina</item>
      <item>Ivana Vuletić, Ulica Ive Senjanina 10 F, 23000 Zadar</item>
      <item>Romano Bakija, Mali Pašman 11, 23262 Pašman</item>
    </izvorni_sadrzaj>
    <derivirana_varijabla naziv="DomainObject.Predmet.StrankaListFormatedWithAdress_1">
      <item>fina</item>
      <item>Ivana Vuletić, Ulica Ive Senjanina 10 F, 23000 Zadar</item>
      <item>Romano Bakija, Mali Pašman 11, 23262 Pašman</item>
    </derivirana_varijabla>
  </DomainObject.Predmet.StrankaListFormatedWithAdress>
  <DomainObject.Predmet.StrankaListFormatedWithAdressOIB>
    <izvorni_sadrzaj>
      <item>fina, OIB 85821130368</item>
      <item>Ivana Vuletić, OIB 51597321199, Ulica Ive Senjanina 10 F, 23000 Zadar</item>
      <item>Romano Bakija, OIB 35685994007, Mali Pašman 11, 23262 Pašman</item>
    </izvorni_sadrzaj>
    <derivirana_varijabla naziv="DomainObject.Predmet.StrankaListFormatedWithAdressOIB_1">
      <item>fina, OIB 85821130368</item>
      <item>Ivana Vuletić, OIB 51597321199, Ulica Ive Senjanina 10 F, 23000 Zadar</item>
      <item>Romano Bakija, OIB 35685994007, Mali Pašman 11, 23262 Pašman</item>
    </derivirana_varijabla>
  </DomainObject.Predmet.StrankaListFormatedWithAdressOIB>
  <DomainObject.Predmet.StrankaListNazivFormated>
    <izvorni_sadrzaj>
      <item>fina</item>
      <item>Ivana Vuletić</item>
      <item>Romano Bakija</item>
    </izvorni_sadrzaj>
    <derivirana_varijabla naziv="DomainObject.Predmet.StrankaListNazivFormated_1">
      <item>fina</item>
      <item>Ivana Vuletić</item>
      <item>Romano Bakija</item>
    </derivirana_varijabla>
  </DomainObject.Predmet.StrankaListNazivFormated>
  <DomainObject.Predmet.StrankaListNazivFormatedOIB>
    <izvorni_sadrzaj>
      <item>fina, OIB 85821130368</item>
      <item>Ivana Vuletić, OIB 51597321199</item>
      <item>Romano Bakija, OIB 35685994007</item>
    </izvorni_sadrzaj>
    <derivirana_varijabla naziv="DomainObject.Predmet.StrankaListNazivFormatedOIB_1">
      <item>fina, OIB 85821130368</item>
      <item>Ivana Vuletić, OIB 51597321199</item>
      <item>Romano Bakija, OIB 35685994007</item>
    </derivirana_varijabla>
  </DomainObject.Predmet.StrankaListNazivFormatedOIB>
  <DomainObject.Predmet.ProtuStrankaListFormated>
    <izvorni_sadrzaj>
      <item>ELEKTRO PLUS d.o.o. za elektroinstalacije</item>
    </izvorni_sadrzaj>
    <derivirana_varijabla naziv="DomainObject.Predmet.ProtuStrankaListFormated_1">
      <item>ELEKTRO PLUS d.o.o. za elektroinstalacije</item>
    </derivirana_varijabla>
  </DomainObject.Predmet.ProtuStrankaListFormated>
  <DomainObject.Predmet.ProtuStrankaListFormatedOIB>
    <izvorni_sadrzaj>
      <item>ELEKTRO PLUS d.o.o. za elektroinstalacije, OIB 80619138152</item>
    </izvorni_sadrzaj>
    <derivirana_varijabla naziv="DomainObject.Predmet.ProtuStrankaListFormatedOIB_1">
      <item>ELEKTRO PLUS d.o.o. za elektroinstalacije, OIB 80619138152</item>
    </derivirana_varijabla>
  </DomainObject.Predmet.ProtuStrankaListFormatedOIB>
  <DomainObject.Predmet.ProtuStrankaListFormatedWithAdress>
    <izvorni_sadrzaj>
      <item>ELEKTRO PLUS d.o.o. za elektroinstalacije, Grge Novaka 19, 23000 Zadar</item>
    </izvorni_sadrzaj>
    <derivirana_varijabla naziv="DomainObject.Predmet.ProtuStrankaListFormatedWithAdress_1">
      <item>ELEKTRO PLUS d.o.o. za elektroinstalacije, Grge Novaka 19, 23000 Zadar</item>
    </derivirana_varijabla>
  </DomainObject.Predmet.ProtuStrankaListFormatedWithAdress>
  <DomainObject.Predmet.ProtuStrankaListFormatedWithAdressOIB>
    <izvorni_sadrzaj>
      <item>ELEKTRO PLUS d.o.o. za elektroinstalacije, OIB 80619138152, Grge Novaka 19, 23000 Zadar</item>
    </izvorni_sadrzaj>
    <derivirana_varijabla naziv="DomainObject.Predmet.ProtuStrankaListFormatedWithAdressOIB_1">
      <item>ELEKTRO PLUS d.o.o. za elektroinstalacije, OIB 80619138152, Grge Novaka 19, 23000 Zadar</item>
    </derivirana_varijabla>
  </DomainObject.Predmet.ProtuStrankaListFormatedWithAdressOIB>
  <DomainObject.Predmet.ProtuStrankaListNazivFormated>
    <izvorni_sadrzaj>
      <item>ELEKTRO PLUS d.o.o. za elektroinstalacije</item>
    </izvorni_sadrzaj>
    <derivirana_varijabla naziv="DomainObject.Predmet.ProtuStrankaListNazivFormated_1">
      <item>ELEKTRO PLUS d.o.o. za elektroinstalacije</item>
    </derivirana_varijabla>
  </DomainObject.Predmet.ProtuStrankaListNazivFormated>
  <DomainObject.Predmet.ProtuStrankaListNazivFormatedOIB>
    <izvorni_sadrzaj>
      <item>ELEKTRO PLUS d.o.o. za elektroinstalacije, OIB 80619138152</item>
    </izvorni_sadrzaj>
    <derivirana_varijabla naziv="DomainObject.Predmet.ProtuStrankaListNazivFormatedOIB_1">
      <item>ELEKTRO PLUS d.o.o. za elektroinstalacije, OIB 80619138152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PLUS d.o.o. za elektroinstalacije</izvorni_sadrzaj>
    <derivirana_varijabla naziv="DomainObject.Predmet.ProtustrankaIDrugi_1">ELEKTRO PLUS d.o.o. za elektroinstalacije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ELEKTRO PLUS d.o.o. za elektroinstalacije, OIB 80619138152, Grge Novaka 19, 23000 Zadar</izvorni_sadrzaj>
    <derivirana_varijabla naziv="DomainObject.Predmet.ProtustrankaIDrugiAdressOIB_1">ELEKTRO PLUS d.o.o. za elektroinstalacije, OIB 80619138152,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PLUS d.o.o. za elektroinstalacije</item>
      <item>fina</item>
      <item>Ivana Vuletić</item>
      <item>Romano Bakija</item>
    </izvorni_sadrzaj>
    <derivirana_varijabla naziv="DomainObject.Predmet.SudioniciListNaziv_1">
      <item>ELEKTRO PLUS d.o.o. za elektroinstalacije</item>
      <item>fina</item>
      <item>Ivana Vuletić</item>
      <item>Romano Bakija</item>
    </derivirana_varijabla>
  </DomainObject.Predmet.SudioniciListNaziv>
  <DomainObject.Predmet.SudioniciListAdressOIB>
    <izvorni_sadrzaj>
      <item>ELEKTRO PLUS d.o.o. za elektroinstalacije, OIB 80619138152, Grge Novaka 19,23000 Zadar</item>
      <item>fina, OIB 85821130368</item>
      <item>Ivana Vuletić, OIB 51597321199, Ulica Ive Senjanina 10 F,23000 Zadar</item>
      <item>Romano Bakija, OIB 35685994007, Mali Pašman 11,23262 Pašman</item>
    </izvorni_sadrzaj>
    <derivirana_varijabla naziv="DomainObject.Predmet.SudioniciListAdressOIB_1">
      <item>ELEKTRO PLUS d.o.o. za elektroinstalacije, OIB 80619138152, Grge Novaka 19,23000 Zadar</item>
      <item>fina, OIB 85821130368</item>
      <item>Ivana Vuletić, OIB 51597321199, Ulica Ive Senjanina 10 F,23000 Zadar</item>
      <item>Romano Bakija, OIB 35685994007, Mali Pašman 11,23262 Pašman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80619138152</item>
      <item>, OIB 85821130368</item>
      <item>, OIB 51597321199</item>
      <item>, OIB 35685994007</item>
    </izvorni_sadrzaj>
    <derivirana_varijabla naziv="DomainObject.Predmet.SudioniciListNazivOIB_1">
      <item>, OIB 80619138152</item>
      <item>, OIB 85821130368</item>
      <item>, OIB 51597321199</item>
      <item>, OIB 35685994007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295</properties:Words>
  <properties:Characters>1515</properties:Characters>
  <properties:Lines>44</properties:Lines>
  <properties:Paragraphs>19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wsadmin</cp:lastModifiedBy>
  <cp:lastPrinted>2018-05-16T09:27:00Z</cp:lastPrinted>
  <dcterms:modified xmlns:xsi="http://www.w3.org/2001/XMLSchema-instance" xsi:type="dcterms:W3CDTF">2018-05-16T09:27:00Z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(St-510-2017 zakazivanje II. ročišta u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