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f1f2" w14:paraId="ffdf1f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A04576" w:rsidRPr="00ED5312">
        <w:rPr>
          <w:lang w:val="hr-HR"/>
        </w:rPr>
        <w:t>PAVO ROZIĆ, j.d.o.o. za informatičke usluge, Split, Kopilica 5, OIB: 73687988414, MBS: 060289859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F4713D">
        <w:rPr>
          <w:lang w:val="hr-HR"/>
        </w:rPr>
        <w:t>17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9E624F" w:rsidP="007B2EC2" w:rsidR="009E624F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04576" w:rsidRPr="00ED5312">
        <w:rPr>
          <w:lang w:val="hr-HR"/>
        </w:rPr>
        <w:t>PAVO ROZIĆ, j.d.o.o. za informatičke usluge, Split, Kopilica 5, OIB: 73687988414, MBS: 060289859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4713D">
        <w:rPr>
          <w:lang w:val="hr-HR"/>
        </w:rPr>
        <w:t>17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FB5DFF">
        <w:rPr>
          <w:lang w:val="hr-HR"/>
        </w:rPr>
        <w:t>13:00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FB5DFF">
        <w:t>Stjepan Lović, Zagreb, Preradovićeva 13, OIB: 25964288839.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04576" w:rsidRPr="00ED5312">
        <w:rPr>
          <w:lang w:val="hr-HR"/>
        </w:rPr>
        <w:t>PAVO ROZIĆ, j.d.o.o. za informatičke usluge, Split, Kopilica 5, OIB: 73687988414, MBS: 060289859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9061A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04576" w:rsidRPr="00ED5312">
        <w:rPr>
          <w:lang w:val="hr-HR"/>
        </w:rPr>
        <w:t>PAVO ROZIĆ, j.d.o.o. za informatičke usluge, Split, Kopilica 5, OIB: 73687988414, MBS: 060289859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04576" w:rsidRPr="00ED5312">
        <w:rPr>
          <w:lang w:val="hr-HR"/>
        </w:rPr>
        <w:t>154 dana, u ukupnom iznosu od 1.553,80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4713D">
        <w:rPr>
          <w:lang w:val="hr-HR"/>
        </w:rPr>
        <w:t>17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D303E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B0559" w:rsidRPr="001B055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04576">
      <w:t>514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04576">
      <w:t>514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1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0559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13D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5DFF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1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5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05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05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05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5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055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05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05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2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ROZIĆ, j.d.o.o. za informatičke usluge</izvorni_sadrzaj>
    <derivirana_varijabla naziv="DomainObject.Predmet.ProtustrankaFormated_1">  PAVO ROZIĆ, j.d.o.o. za informatičke usluge</derivirana_varijabla>
  </DomainObject.Predmet.ProtustrankaFormated>
  <DomainObject.Predmet.ProtustrankaFormatedOIB>
    <izvorni_sadrzaj>  PAVO ROZIĆ, j.d.o.o. za informatičke usluge, OIB 73687988414</izvorni_sadrzaj>
    <derivirana_varijabla naziv="DomainObject.Predmet.ProtustrankaFormatedOIB_1">  PAVO ROZIĆ, j.d.o.o. za informatičke usluge, OIB 73687988414</derivirana_varijabla>
  </DomainObject.Predmet.ProtustrankaFormatedOIB>
  <DomainObject.Predmet.ProtustrankaFormatedWithAdress>
    <izvorni_sadrzaj> PAVO ROZIĆ, j.d.o.o. za informatičke usluge, Kopilica 5, 21000 Split</izvorni_sadrzaj>
    <derivirana_varijabla naziv="DomainObject.Predmet.ProtustrankaFormatedWithAdress_1"> PAVO ROZIĆ, j.d.o.o. za informatičke usluge, Kopilica 5, 21000 Split</derivirana_varijabla>
  </DomainObject.Predmet.ProtustrankaFormatedWithAdress>
  <DomainObject.Predmet.ProtustrankaFormatedWithAdressOIB>
    <izvorni_sadrzaj> PAVO ROZIĆ, j.d.o.o. za informatičke usluge, OIB 73687988414, Kopilica 5, 21000 Split</izvorni_sadrzaj>
    <derivirana_varijabla naziv="DomainObject.Predmet.ProtustrankaFormatedWithAdressOIB_1"> PAVO ROZIĆ, j.d.o.o. za informatičke usluge, OIB 73687988414, Kopilica 5, 21000 Split</derivirana_varijabla>
  </DomainObject.Predmet.ProtustrankaFormatedWithAdressOIB>
  <DomainObject.Predmet.ProtustrankaWithAdress>
    <izvorni_sadrzaj>PAVO ROZIĆ, j.d.o.o. za informatičke usluge Kopilica 5, 21000 Split</izvorni_sadrzaj>
    <derivirana_varijabla naziv="DomainObject.Predmet.ProtustrankaWithAdress_1">PAVO ROZIĆ, j.d.o.o. za informatičke usluge Kopilica 5, 21000 Split</derivirana_varijabla>
  </DomainObject.Predmet.ProtustrankaWithAdress>
  <DomainObject.Predmet.ProtustrankaWithAdressOIB>
    <izvorni_sadrzaj>PAVO ROZIĆ, j.d.o.o. za informatičke usluge, OIB 73687988414, Kopilica 5, 21000 Split</izvorni_sadrzaj>
    <derivirana_varijabla naziv="DomainObject.Predmet.ProtustrankaWithAdressOIB_1">PAVO ROZIĆ, j.d.o.o. za informatičke usluge, OIB 73687988414, Kopilica 5, 21000 Split</derivirana_varijabla>
  </DomainObject.Predmet.ProtustrankaWithAdressOIB>
  <DomainObject.Predmet.ProtustrankaNazivFormated>
    <izvorni_sadrzaj>PAVO ROZIĆ, j.d.o.o. za informatičke usluge</izvorni_sadrzaj>
    <derivirana_varijabla naziv="DomainObject.Predmet.ProtustrankaNazivFormated_1">PAVO ROZIĆ, j.d.o.o. za informatičke usluge</derivirana_varijabla>
  </DomainObject.Predmet.ProtustrankaNazivFormated>
  <DomainObject.Predmet.ProtustrankaNazivFormatedOIB>
    <izvorni_sadrzaj>PAVO ROZIĆ, j.d.o.o. za informatičke usluge, OIB 73687988414</izvorni_sadrzaj>
    <derivirana_varijabla naziv="DomainObject.Predmet.ProtustrankaNazivFormatedOIB_1">PAVO ROZIĆ, j.d.o.o. za informatičke usluge, OIB 73687988414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1553.80</izvorni_sadrzaj>
    <derivirana_varijabla naziv="DomainObject.Predmet.TrenutnaVrijednost_1">1553.80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PAVO ROZIĆ, j.d.o.o. za informatičke usluge</item>
    </izvorni_sadrzaj>
    <derivirana_varijabla naziv="DomainObject.Predmet.ProtuStrankaListFormated_1">
      <item>PAVO ROZIĆ, j.d.o.o. za informatičke usluge</item>
    </derivirana_varijabla>
  </DomainObject.Predmet.ProtuStrankaListFormated>
  <DomainObject.Predmet.ProtuStrankaListFormatedOIB>
    <izvorni_sadrzaj>
      <item>PAVO ROZIĆ, j.d.o.o. za informatičke usluge, OIB 73687988414</item>
    </izvorni_sadrzaj>
    <derivirana_varijabla naziv="DomainObject.Predmet.ProtuStrankaListFormatedOIB_1">
      <item>PAVO ROZIĆ, j.d.o.o. za informatičke usluge, OIB 73687988414</item>
    </derivirana_varijabla>
  </DomainObject.Predmet.ProtuStrankaListFormatedOIB>
  <DomainObject.Predmet.ProtuStrankaListFormatedWithAdress>
    <izvorni_sadrzaj>
      <item>PAVO ROZIĆ, j.d.o.o. za informatičke usluge, Kopilica 5, 21000 Split</item>
    </izvorni_sadrzaj>
    <derivirana_varijabla naziv="DomainObject.Predmet.ProtuStrankaListFormatedWithAdress_1">
      <item>PAVO ROZIĆ, j.d.o.o. za informatičke usluge, Kopilica 5, 21000 Split</item>
    </derivirana_varijabla>
  </DomainObject.Predmet.ProtuStrankaListFormatedWithAdress>
  <DomainObject.Predmet.ProtuStrankaListFormatedWithAdressOIB>
    <izvorni_sadrzaj>
      <item>PAVO ROZIĆ, j.d.o.o. za informatičke usluge, OIB 73687988414, Kopilica 5, 21000 Split</item>
    </izvorni_sadrzaj>
    <derivirana_varijabla naziv="DomainObject.Predmet.ProtuStrankaListFormatedWithAdressOIB_1">
      <item>PAVO ROZIĆ, j.d.o.o. za informatičke usluge, OIB 73687988414, Kopilica 5, 21000 Split</item>
    </derivirana_varijabla>
  </DomainObject.Predmet.ProtuStrankaListFormatedWithAdressOIB>
  <DomainObject.Predmet.ProtuStrankaListNazivFormated>
    <izvorni_sadrzaj>
      <item>PAVO ROZIĆ, j.d.o.o. za informatičke usluge</item>
    </izvorni_sadrzaj>
    <derivirana_varijabla naziv="DomainObject.Predmet.ProtuStrankaListNazivFormated_1">
      <item>PAVO ROZIĆ, j.d.o.o. za informatičke usluge</item>
    </derivirana_varijabla>
  </DomainObject.Predmet.ProtuStrankaListNazivFormated>
  <DomainObject.Predmet.ProtuStrankaListNazivFormatedOIB>
    <izvorni_sadrzaj>
      <item>PAVO ROZIĆ, j.d.o.o. za informatičke usluge, OIB 73687988414</item>
    </izvorni_sadrzaj>
    <derivirana_varijabla naziv="DomainObject.Predmet.ProtuStrankaListNazivFormatedOIB_1">
      <item>PAVO ROZIĆ, j.d.o.o. za informatičke usluge, OIB 73687988414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PAVO ROZIĆ, j.d.o.o. za informatičke usluge</izvorni_sadrzaj>
    <derivirana_varijabla naziv="DomainObject.Predmet.ProtustrankaIDrugi_1">PAVO ROZIĆ, j.d.o.o.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PAVO ROZIĆ, j.d.o.o. za informatičke usluge, OIB 73687988414, Kopilica 5, 21000 Split</izvorni_sadrzaj>
    <derivirana_varijabla naziv="DomainObject.Predmet.ProtustrankaIDrugiAdressOIB_1">PAVO ROZIĆ, j.d.o.o. za informatičke usluge, OIB 73687988414,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PAVO ROZIĆ, j.d.o.o. za informatičke usluge</item>
      <item>FINANCIJSKA AGENCIJA, RC SPLIT</item>
    </izvorni_sadrzaj>
    <derivirana_varijabla naziv="DomainObject.Predmet.SudioniciListNaziv_1">
      <item>PAVO ROZIĆ, j.d.o.o. za informatičke usluge</item>
      <item>FINANCIJSKA AGENCIJA, RC SPLIT</item>
    </derivirana_varijabla>
  </DomainObject.Predmet.SudioniciListNaziv>
  <DomainObject.Predmet.SudioniciListAdressOIB>
    <izvorni_sadrzaj>
      <item>PAVO ROZIĆ, j.d.o.o. za informatičke usluge, OIB 73687988414, Kopilica 5,21000 Split</item>
      <item>FINANCIJSKA AGENCIJA, RC SPLIT, OIB 85821130368, Mažuranićevo šetalište 24 b,21000 Split</item>
    </izvorni_sadrzaj>
    <derivirana_varijabla naziv="DomainObject.Predmet.SudioniciListAdressOIB_1">
      <item>PAVO ROZIĆ, j.d.o.o. za informatičke usluge, OIB 73687988414,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73687988414</item>
      <item>, OIB 85821130368</item>
    </izvorni_sadrzaj>
    <derivirana_varijabla naziv="DomainObject.Predmet.SudioniciListNazivOIB_1">
      <item>, OIB 73687988414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9AA0B-E8C3-427A-9E25-DED6953AA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4356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2016-11-15T09:01:00Z</dcterms:created>
  <dc:creator>wsadmin</dc:creator>
  <cp:lastModifiedBy>Goran Radanović</cp:lastModifiedBy>
  <cp:lastPrinted>2016-11-17T11:52:00Z</cp:lastPrinted>
  <dcterms:modified xmlns:xsi="http://www.w3.org/2001/XMLSchema-instance" xsi:type="dcterms:W3CDTF">2016-11-17T11:57:00Z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