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22c9" w14:paraId="2ce22c9" w:rsidRDefault="00881686" w:rsidP="00B542FA" w:rsidR="0088168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881686" w:rsidP="00596C12" w:rsidR="00720596" w:rsidRPr="00596C12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D83868" w:rsidP="00625639" w:rsidR="002A3429" w:rsidRPr="00457301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D83868">
        <w:rPr>
          <w:sz w:val="24"/>
          <w:szCs w:val="24"/>
        </w:rPr>
        <w:t>Z A K L 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922B29" w:rsidP="00434E43" w:rsidR="00434E43">
      <w:pPr>
        <w:ind w:firstLine="720"/>
        <w:jc w:val="both"/>
        <w:rPr>
          <w:sz w:val="24"/>
          <w:szCs w:val="24"/>
        </w:rPr>
      </w:pPr>
      <w:r w:rsidRPr="00922B29">
        <w:rPr>
          <w:sz w:val="24"/>
          <w:szCs w:val="24"/>
        </w:rPr>
        <w:t>Trgovački sud u Zagrebu, po sucu Nikoli Ribariću, kao stečajnom sucu, u stečajnom predmetu nad stečajnim dužnikom ŠIMECKI-TRGOVINA d.o.o. - u stečaju, Zagreb, Vlaška 126, MBS: 080101294, OIB: 07897444082, dana 15. veljače 2019</w:t>
      </w:r>
      <w:r>
        <w:rPr>
          <w:sz w:val="24"/>
          <w:szCs w:val="24"/>
        </w:rPr>
        <w:t>.</w:t>
      </w:r>
    </w:p>
    <w:p w:rsidRDefault="00922B29" w:rsidP="00434E43" w:rsidR="00922B29" w:rsidRPr="002A3429">
      <w:pPr>
        <w:ind w:firstLine="720"/>
        <w:jc w:val="both"/>
        <w:rPr>
          <w:sz w:val="24"/>
          <w:szCs w:val="24"/>
        </w:rPr>
      </w:pPr>
    </w:p>
    <w:p w:rsidRDefault="00D80A87" w:rsidP="00CF3C7B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057A3E">
      <w:pPr>
        <w:jc w:val="center"/>
        <w:rPr>
          <w:sz w:val="24"/>
          <w:szCs w:val="24"/>
        </w:rPr>
      </w:pPr>
    </w:p>
    <w:p w:rsidRDefault="00A42047" w:rsidP="00A42047" w:rsidR="009E33A3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3D56DA" w:rsidRPr="00057A3E">
        <w:rPr>
          <w:sz w:val="24"/>
          <w:szCs w:val="24"/>
        </w:rPr>
        <w:t xml:space="preserve">Nalaže se </w:t>
      </w:r>
      <w:r w:rsidR="009E33A3" w:rsidRPr="00057A3E">
        <w:rPr>
          <w:sz w:val="24"/>
          <w:szCs w:val="24"/>
        </w:rPr>
        <w:t>Financijskoj agenciji s računa broj HR3323900011300028779, isplatiti iznos uplaćene jamčevine od</w:t>
      </w:r>
      <w:r w:rsidR="00521C90">
        <w:rPr>
          <w:sz w:val="24"/>
          <w:szCs w:val="24"/>
        </w:rPr>
        <w:t xml:space="preserve"> 58.000,00 kuna uplatitelju ZORAN ZENTA, ISTARSKA ULICA 16, 48 260 KRIŽEVCI, OIB: 33692191377,</w:t>
      </w:r>
      <w:r w:rsidR="00C61FB4" w:rsidRPr="00057A3E">
        <w:rPr>
          <w:sz w:val="24"/>
          <w:szCs w:val="24"/>
        </w:rPr>
        <w:t xml:space="preserve"> </w:t>
      </w:r>
      <w:r w:rsidR="009E33A3" w:rsidRPr="00057A3E">
        <w:rPr>
          <w:sz w:val="24"/>
          <w:szCs w:val="24"/>
        </w:rPr>
        <w:t xml:space="preserve">broj </w:t>
      </w:r>
      <w:r w:rsidR="00C61FB4" w:rsidRPr="00057A3E">
        <w:rPr>
          <w:sz w:val="24"/>
          <w:szCs w:val="24"/>
        </w:rPr>
        <w:t xml:space="preserve">IBAN: </w:t>
      </w:r>
      <w:r w:rsidR="009E33A3" w:rsidRPr="00057A3E">
        <w:rPr>
          <w:sz w:val="24"/>
          <w:szCs w:val="24"/>
        </w:rPr>
        <w:t>HR</w:t>
      </w:r>
      <w:r w:rsidR="003D41DA" w:rsidRPr="00057A3E">
        <w:rPr>
          <w:sz w:val="24"/>
          <w:szCs w:val="24"/>
        </w:rPr>
        <w:t xml:space="preserve"> </w:t>
      </w:r>
      <w:r>
        <w:rPr>
          <w:sz w:val="24"/>
          <w:szCs w:val="24"/>
        </w:rPr>
        <w:t>46 2360000 3246676939</w:t>
      </w:r>
      <w:r w:rsidR="009E33A3" w:rsidRPr="00057A3E">
        <w:rPr>
          <w:sz w:val="24"/>
          <w:szCs w:val="24"/>
        </w:rPr>
        <w:t>.</w:t>
      </w:r>
    </w:p>
    <w:p w:rsidRDefault="00A42047" w:rsidP="00A42047" w:rsidR="00A42047">
      <w:pPr>
        <w:jc w:val="both"/>
        <w:rPr>
          <w:sz w:val="24"/>
          <w:szCs w:val="24"/>
        </w:rPr>
      </w:pPr>
    </w:p>
    <w:p w:rsidRDefault="00A42047" w:rsidP="00A42047" w:rsidR="00A42047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Pr="00057A3E">
        <w:rPr>
          <w:sz w:val="24"/>
          <w:szCs w:val="24"/>
        </w:rPr>
        <w:t>Nalaže se Financijskoj agenciji s računa broj HR3323900011300028779, isplatiti iznos uplaćene jamčevine od</w:t>
      </w:r>
      <w:r>
        <w:rPr>
          <w:sz w:val="24"/>
          <w:szCs w:val="24"/>
        </w:rPr>
        <w:t xml:space="preserve"> 58.000,00 kuna uplatitelju DARKO KOL</w:t>
      </w:r>
      <w:r w:rsidR="00542E26">
        <w:rPr>
          <w:sz w:val="24"/>
          <w:szCs w:val="24"/>
        </w:rPr>
        <w:t>A</w:t>
      </w:r>
      <w:r>
        <w:rPr>
          <w:sz w:val="24"/>
          <w:szCs w:val="24"/>
        </w:rPr>
        <w:t>REK,  VINODOLSKA 93, 48 000 KOPRIVNICA, OIB: 99844538517,</w:t>
      </w:r>
      <w:r w:rsidRPr="00057A3E">
        <w:rPr>
          <w:sz w:val="24"/>
          <w:szCs w:val="24"/>
        </w:rPr>
        <w:t xml:space="preserve"> broj IBAN: HR </w:t>
      </w:r>
      <w:r w:rsidR="00AD1E97">
        <w:rPr>
          <w:sz w:val="24"/>
          <w:szCs w:val="24"/>
        </w:rPr>
        <w:t>78</w:t>
      </w:r>
      <w:r>
        <w:rPr>
          <w:sz w:val="24"/>
          <w:szCs w:val="24"/>
        </w:rPr>
        <w:t xml:space="preserve"> 2360000 </w:t>
      </w:r>
      <w:r w:rsidR="00AD1E97">
        <w:rPr>
          <w:sz w:val="24"/>
          <w:szCs w:val="24"/>
        </w:rPr>
        <w:t>3221348499</w:t>
      </w:r>
      <w:r w:rsidRPr="00057A3E">
        <w:rPr>
          <w:sz w:val="24"/>
          <w:szCs w:val="24"/>
        </w:rPr>
        <w:t>.</w:t>
      </w:r>
    </w:p>
    <w:p w:rsidRDefault="00AD1E97" w:rsidP="00A42047" w:rsidR="00AD1E97">
      <w:pPr>
        <w:jc w:val="both"/>
        <w:rPr>
          <w:sz w:val="24"/>
          <w:szCs w:val="24"/>
        </w:rPr>
      </w:pPr>
    </w:p>
    <w:p w:rsidRDefault="00AD1E97" w:rsidP="00A42047" w:rsidR="00AD1E97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057A3E">
        <w:rPr>
          <w:sz w:val="24"/>
          <w:szCs w:val="24"/>
        </w:rPr>
        <w:t>Nalaže se Financijskoj agenciji s računa broj HR3323900011300028779, isplatiti iznos uplaćene jamčevine od</w:t>
      </w:r>
      <w:r>
        <w:rPr>
          <w:sz w:val="24"/>
          <w:szCs w:val="24"/>
        </w:rPr>
        <w:t xml:space="preserve"> 58.000,00 kuna uplatitelju KRUNOSLAV KOVAČ, SVIBA 14, </w:t>
      </w:r>
      <w:r w:rsidR="00E856C9">
        <w:rPr>
          <w:sz w:val="24"/>
          <w:szCs w:val="24"/>
        </w:rPr>
        <w:t>10434 STRMEC, OIB: 54432256951,</w:t>
      </w:r>
      <w:r w:rsidRPr="00057A3E">
        <w:rPr>
          <w:sz w:val="24"/>
          <w:szCs w:val="24"/>
        </w:rPr>
        <w:t xml:space="preserve"> broj IBAN: HR </w:t>
      </w:r>
      <w:r w:rsidR="00E856C9">
        <w:rPr>
          <w:sz w:val="24"/>
          <w:szCs w:val="24"/>
        </w:rPr>
        <w:t>85 2340009 3201209868.</w:t>
      </w:r>
    </w:p>
    <w:p w:rsidRDefault="00A42047" w:rsidP="00A42047" w:rsidR="00A42047" w:rsidRPr="00057A3E">
      <w:pPr>
        <w:jc w:val="both"/>
        <w:rPr>
          <w:sz w:val="24"/>
          <w:szCs w:val="24"/>
        </w:rPr>
      </w:pPr>
    </w:p>
    <w:p w:rsidRDefault="00CF3C7B" w:rsidP="003D56DA" w:rsidR="00CF3C7B">
      <w:pPr>
        <w:ind w:firstLine="720"/>
        <w:jc w:val="center"/>
        <w:rPr>
          <w:sz w:val="24"/>
          <w:szCs w:val="24"/>
        </w:rPr>
      </w:pPr>
    </w:p>
    <w:p w:rsidRDefault="00CF3C7B" w:rsidP="003D56DA" w:rsidR="00CF3C7B">
      <w:pPr>
        <w:ind w:firstLine="720"/>
        <w:jc w:val="center"/>
        <w:rPr>
          <w:sz w:val="24"/>
          <w:szCs w:val="24"/>
        </w:rPr>
      </w:pPr>
    </w:p>
    <w:p w:rsidRDefault="00700CCE" w:rsidP="00CF3C7B" w:rsidR="003D56DA" w:rsidRPr="002A3429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3D56DA" w:rsidRPr="002A3429">
        <w:rPr>
          <w:sz w:val="24"/>
          <w:szCs w:val="24"/>
        </w:rPr>
        <w:t xml:space="preserve">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FC5864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 w:rsidR="009E33A3">
        <w:rPr>
          <w:sz w:val="24"/>
          <w:szCs w:val="24"/>
        </w:rPr>
        <w:t xml:space="preserve"> održana je kod Financijske agencije </w:t>
      </w:r>
      <w:r w:rsidR="00BA4022">
        <w:rPr>
          <w:sz w:val="24"/>
          <w:szCs w:val="24"/>
        </w:rPr>
        <w:t>druga</w:t>
      </w:r>
      <w:r w:rsidR="009E33A3">
        <w:rPr>
          <w:sz w:val="24"/>
          <w:szCs w:val="24"/>
        </w:rPr>
        <w:t xml:space="preserve"> elektronička javna dražba za koju </w:t>
      </w:r>
      <w:r w:rsidR="00BA4022">
        <w:rPr>
          <w:sz w:val="24"/>
          <w:szCs w:val="24"/>
        </w:rPr>
        <w:t xml:space="preserve">su jamčevine </w:t>
      </w:r>
      <w:r w:rsidR="009E33A3">
        <w:rPr>
          <w:sz w:val="24"/>
          <w:szCs w:val="24"/>
        </w:rPr>
        <w:t>uplati</w:t>
      </w:r>
      <w:r w:rsidR="00BA4022">
        <w:rPr>
          <w:sz w:val="24"/>
          <w:szCs w:val="24"/>
        </w:rPr>
        <w:t>li sudionici kako je navedeno u izreci zaključka</w:t>
      </w:r>
      <w:r w:rsidR="0066680C">
        <w:rPr>
          <w:sz w:val="24"/>
          <w:szCs w:val="24"/>
        </w:rPr>
        <w:t xml:space="preserve">. </w:t>
      </w:r>
      <w:r w:rsidR="009E33A3">
        <w:rPr>
          <w:sz w:val="24"/>
          <w:szCs w:val="24"/>
        </w:rPr>
        <w:t xml:space="preserve"> S obzirom na to da je </w:t>
      </w:r>
      <w:r w:rsidR="00442898">
        <w:rPr>
          <w:sz w:val="24"/>
          <w:szCs w:val="24"/>
        </w:rPr>
        <w:t xml:space="preserve">nekretnina dosuđena, </w:t>
      </w:r>
      <w:r w:rsidR="00BA4022">
        <w:rPr>
          <w:sz w:val="24"/>
          <w:szCs w:val="24"/>
        </w:rPr>
        <w:t>a kupac je uplatio kupovninu</w:t>
      </w:r>
      <w:r w:rsidR="00442898">
        <w:rPr>
          <w:sz w:val="24"/>
          <w:szCs w:val="24"/>
        </w:rPr>
        <w:t>, potre</w:t>
      </w:r>
      <w:r w:rsidR="001438D8">
        <w:rPr>
          <w:sz w:val="24"/>
          <w:szCs w:val="24"/>
        </w:rPr>
        <w:t>b</w:t>
      </w:r>
      <w:r w:rsidR="00442898">
        <w:rPr>
          <w:sz w:val="24"/>
          <w:szCs w:val="24"/>
        </w:rPr>
        <w:t>no je sudionicima javne dražbe</w:t>
      </w:r>
      <w:r w:rsidR="001438D8">
        <w:rPr>
          <w:sz w:val="24"/>
          <w:szCs w:val="24"/>
        </w:rPr>
        <w:t>, a koji nisu kupili nekretninu za koju su uplatili jamčevinu,</w:t>
      </w:r>
      <w:r w:rsidR="00427E37">
        <w:rPr>
          <w:sz w:val="24"/>
          <w:szCs w:val="24"/>
        </w:rPr>
        <w:t xml:space="preserve"> </w:t>
      </w:r>
      <w:r w:rsidR="00442898">
        <w:rPr>
          <w:sz w:val="24"/>
          <w:szCs w:val="24"/>
        </w:rPr>
        <w:t>vratiti uplaćen jamčevine.</w:t>
      </w:r>
      <w:r w:rsidR="00FC5864">
        <w:rPr>
          <w:sz w:val="24"/>
          <w:szCs w:val="24"/>
        </w:rPr>
        <w:t xml:space="preserve"> Slijedom navedenoga,</w:t>
      </w:r>
      <w:r w:rsidR="009E33A3">
        <w:rPr>
          <w:sz w:val="24"/>
          <w:szCs w:val="24"/>
        </w:rPr>
        <w:t xml:space="preserve"> sud je naložio Financijskoj agenciji vratiti uplaćeni iznos na račun koji je naveden u </w:t>
      </w:r>
      <w:r w:rsidR="00FC5864">
        <w:rPr>
          <w:sz w:val="24"/>
          <w:szCs w:val="24"/>
        </w:rPr>
        <w:t xml:space="preserve">Izvješću FINA-e o </w:t>
      </w:r>
      <w:r w:rsidR="00FC5864">
        <w:rPr>
          <w:sz w:val="24"/>
          <w:szCs w:val="24"/>
        </w:rPr>
        <w:lastRenderedPageBreak/>
        <w:t xml:space="preserve">održanoj </w:t>
      </w:r>
      <w:r w:rsidR="00427E37">
        <w:rPr>
          <w:sz w:val="24"/>
          <w:szCs w:val="24"/>
        </w:rPr>
        <w:t>drugoj</w:t>
      </w:r>
      <w:r w:rsidR="00FC5864">
        <w:rPr>
          <w:sz w:val="24"/>
          <w:szCs w:val="24"/>
        </w:rPr>
        <w:t xml:space="preserve"> elektroničkoj javnoj dražbi, zaprimljen kod ovoga suda dana </w:t>
      </w:r>
      <w:r w:rsidR="00427E37">
        <w:rPr>
          <w:sz w:val="24"/>
          <w:szCs w:val="24"/>
        </w:rPr>
        <w:t>6.11.</w:t>
      </w:r>
      <w:r w:rsidR="00FC5864">
        <w:rPr>
          <w:sz w:val="24"/>
          <w:szCs w:val="24"/>
        </w:rPr>
        <w:t xml:space="preserve">2018. godine (list </w:t>
      </w:r>
      <w:r w:rsidR="00427E37">
        <w:rPr>
          <w:sz w:val="24"/>
          <w:szCs w:val="24"/>
        </w:rPr>
        <w:t>1085-1097</w:t>
      </w:r>
      <w:r w:rsidR="00FC5864">
        <w:rPr>
          <w:sz w:val="24"/>
          <w:szCs w:val="24"/>
        </w:rPr>
        <w:t xml:space="preserve"> spisa).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CF3C7B" w:rsidP="00344CAA" w:rsidR="00CF3C7B">
      <w:pPr>
        <w:ind w:firstLine="720"/>
        <w:jc w:val="center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427E37">
        <w:rPr>
          <w:sz w:val="24"/>
          <w:szCs w:val="24"/>
        </w:rPr>
        <w:t>15</w:t>
      </w:r>
      <w:r w:rsidR="009E33A3">
        <w:rPr>
          <w:sz w:val="24"/>
          <w:szCs w:val="24"/>
        </w:rPr>
        <w:t>.</w:t>
      </w:r>
      <w:r w:rsidR="00427E37">
        <w:rPr>
          <w:sz w:val="24"/>
          <w:szCs w:val="24"/>
        </w:rPr>
        <w:t xml:space="preserve"> veljače</w:t>
      </w:r>
      <w:r w:rsidR="00881686">
        <w:rPr>
          <w:sz w:val="24"/>
          <w:szCs w:val="24"/>
        </w:rPr>
        <w:t xml:space="preserve"> </w:t>
      </w:r>
      <w:r w:rsidR="00353F96">
        <w:rPr>
          <w:sz w:val="24"/>
          <w:szCs w:val="24"/>
        </w:rPr>
        <w:t>201</w:t>
      </w:r>
      <w:r w:rsidR="00427E37">
        <w:rPr>
          <w:sz w:val="24"/>
          <w:szCs w:val="24"/>
        </w:rPr>
        <w:t>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551828" w:rsidP="00D65985" w:rsidR="00D65985" w:rsidRPr="002A3429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ab/>
        <w:t xml:space="preserve">     </w:t>
      </w:r>
      <w:r w:rsidR="00720596" w:rsidRPr="002A3429">
        <w:rPr>
          <w:sz w:val="24"/>
          <w:szCs w:val="24"/>
        </w:rPr>
        <w:t>SUDAC</w:t>
      </w:r>
    </w:p>
    <w:p w:rsidRDefault="007B2F69" w:rsidP="00596C12" w:rsidR="0088168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551828">
        <w:rPr>
          <w:sz w:val="24"/>
          <w:szCs w:val="24"/>
        </w:rPr>
        <w:t xml:space="preserve">  </w:t>
      </w:r>
      <w:r w:rsidR="00FC5864">
        <w:rPr>
          <w:sz w:val="24"/>
          <w:szCs w:val="24"/>
        </w:rPr>
        <w:t>Nikola Ribarić</w:t>
      </w:r>
      <w:r w:rsidR="00551828">
        <w:rPr>
          <w:sz w:val="24"/>
          <w:szCs w:val="24"/>
        </w:rPr>
        <w:t>, v.r.</w:t>
      </w:r>
      <w:r w:rsidR="00720596" w:rsidRPr="002A3429">
        <w:rPr>
          <w:sz w:val="24"/>
          <w:szCs w:val="24"/>
        </w:rPr>
        <w:t xml:space="preserve"> </w:t>
      </w:r>
    </w:p>
    <w:p w:rsidRDefault="00551828" w:rsidP="00596C12" w:rsidR="00551828">
      <w:pPr>
        <w:pStyle w:val="Tijeloteksta"/>
        <w:ind w:left="5760"/>
        <w:rPr>
          <w:sz w:val="24"/>
          <w:szCs w:val="24"/>
        </w:rPr>
      </w:pPr>
    </w:p>
    <w:p w:rsidRDefault="00551828" w:rsidP="00551828" w:rsidR="00551828">
      <w:pPr>
        <w:pStyle w:val="Tijeloteksta"/>
        <w:ind w:left="4320"/>
        <w:rPr>
          <w:sz w:val="24"/>
          <w:szCs w:val="24"/>
        </w:rPr>
      </w:pPr>
      <w:r>
        <w:rPr>
          <w:sz w:val="24"/>
          <w:szCs w:val="24"/>
        </w:rPr>
        <w:t xml:space="preserve">     Za točnost otpravka – ovlašteni službenik</w:t>
      </w:r>
    </w:p>
    <w:p w:rsidRDefault="00551828" w:rsidP="00596C12" w:rsidR="00551828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              Maja Hajtek</w:t>
      </w:r>
    </w:p>
    <w:p w:rsidRDefault="00CF3C7B" w:rsidP="00D83868" w:rsidR="00CF3C7B">
      <w:pPr>
        <w:rPr>
          <w:sz w:val="24"/>
          <w:szCs w:val="24"/>
        </w:rPr>
      </w:pPr>
    </w:p>
    <w:p w:rsidRDefault="00700CCE" w:rsidP="00D83868" w:rsidR="00700CCE">
      <w:pPr>
        <w:rPr>
          <w:sz w:val="24"/>
          <w:szCs w:val="24"/>
        </w:rPr>
      </w:pPr>
    </w:p>
    <w:p w:rsidRDefault="00700CCE" w:rsidP="00D83868" w:rsidR="00700CCE">
      <w:pPr>
        <w:rPr>
          <w:sz w:val="24"/>
          <w:szCs w:val="24"/>
        </w:rPr>
      </w:pPr>
    </w:p>
    <w:p w:rsidRDefault="00700CCE" w:rsidP="00D83868" w:rsidR="00700CCE">
      <w:pPr>
        <w:rPr>
          <w:sz w:val="24"/>
          <w:szCs w:val="24"/>
        </w:rPr>
      </w:pPr>
    </w:p>
    <w:p w:rsidRDefault="00700CCE" w:rsidP="00D83868" w:rsidR="00700CCE">
      <w:pPr>
        <w:rPr>
          <w:sz w:val="24"/>
          <w:szCs w:val="24"/>
        </w:rPr>
      </w:pPr>
    </w:p>
    <w:p w:rsidRDefault="00D83868" w:rsidP="00D83868" w:rsidR="00D83868" w:rsidRPr="00BD0B62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  <w:r w:rsidRPr="00BD0B62">
        <w:rPr>
          <w:sz w:val="24"/>
          <w:szCs w:val="24"/>
        </w:rPr>
        <w:t xml:space="preserve"> </w:t>
      </w:r>
    </w:p>
    <w:p w:rsidRDefault="00D83868" w:rsidP="009E33A3" w:rsidR="00CF3C7B">
      <w:pPr>
        <w:jc w:val="both"/>
        <w:rPr>
          <w:sz w:val="24"/>
          <w:szCs w:val="24"/>
        </w:rPr>
      </w:pPr>
      <w:r w:rsidRPr="00BD0B62">
        <w:rPr>
          <w:sz w:val="24"/>
          <w:szCs w:val="24"/>
        </w:rPr>
        <w:t>Protiv ovog zaključka žalba nije dopuštena (čl. 1</w:t>
      </w:r>
      <w:r>
        <w:rPr>
          <w:sz w:val="24"/>
          <w:szCs w:val="24"/>
        </w:rPr>
        <w:t>9.</w:t>
      </w:r>
      <w:r w:rsidRPr="00BD0B62">
        <w:rPr>
          <w:sz w:val="24"/>
          <w:szCs w:val="24"/>
        </w:rPr>
        <w:t xml:space="preserve"> toč. </w:t>
      </w:r>
      <w:r>
        <w:rPr>
          <w:sz w:val="24"/>
          <w:szCs w:val="24"/>
        </w:rPr>
        <w:t xml:space="preserve">7. </w:t>
      </w:r>
      <w:r w:rsidRPr="00BD0B62">
        <w:rPr>
          <w:sz w:val="24"/>
          <w:szCs w:val="24"/>
        </w:rPr>
        <w:t xml:space="preserve"> SZ-a)</w:t>
      </w:r>
    </w:p>
    <w:p w:rsidRDefault="00CF3C7B" w:rsidP="009E33A3" w:rsidR="00CF3C7B">
      <w:pPr>
        <w:jc w:val="both"/>
        <w:rPr>
          <w:sz w:val="24"/>
          <w:szCs w:val="24"/>
        </w:rPr>
      </w:pPr>
    </w:p>
    <w:p w:rsidRDefault="00596C12" w:rsidP="00BA7734" w:rsidR="00596C12">
      <w:pPr>
        <w:tabs>
          <w:tab w:pos="5134" w:val="left"/>
        </w:tabs>
        <w:jc w:val="right"/>
        <w:rPr>
          <w:sz w:val="24"/>
          <w:szCs w:val="24"/>
        </w:rPr>
      </w:pPr>
    </w:p>
    <w:sectPr w:rsidSect="00057A3E" w:rsidR="00596C12">
      <w:headerReference w:type="default" r:id="rId10"/>
      <w:pgSz w:h="15840" w:w="12240"/>
      <w:pgMar w:gutter="0" w:footer="708" w:header="708" w:left="1800" w:bottom="1440" w:right="1800" w:top="123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A3E" w:rsidP="00057A3E" w:rsidR="00057A3E">
      <w:r>
        <w:separator/>
      </w:r>
    </w:p>
  </w:endnote>
  <w:endnote w:id="0" w:type="continuationSeparator">
    <w:p w:rsidRDefault="00057A3E" w:rsidP="00057A3E" w:rsidR="00057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A3E" w:rsidP="00057A3E" w:rsidR="00057A3E">
      <w:r>
        <w:separator/>
      </w:r>
    </w:p>
  </w:footnote>
  <w:footnote w:id="0" w:type="continuationSeparator">
    <w:p w:rsidRDefault="00057A3E" w:rsidP="00057A3E" w:rsidR="00057A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2787755"/>
      <w:docPartObj>
        <w:docPartGallery w:val="Page Numbers (Top of Page)"/>
        <w:docPartUnique/>
      </w:docPartObj>
    </w:sdtPr>
    <w:sdtEndPr/>
    <w:sdtContent>
      <w:p w:rsidRDefault="00716ECF" w:rsidP="00716ECF" w:rsidR="00716ECF" w:rsidRPr="00057A3E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828">
          <w:rPr>
            <w:noProof/>
          </w:rPr>
          <w:t>1</w:t>
        </w:r>
        <w:r>
          <w:fldChar w:fldCharType="end"/>
        </w:r>
        <w:r>
          <w:t xml:space="preserve">                                           </w:t>
        </w:r>
        <w:r w:rsidRPr="00057A3E">
          <w:rPr>
            <w:sz w:val="24"/>
            <w:szCs w:val="24"/>
          </w:rPr>
          <w:t>72</w:t>
        </w:r>
        <w:r w:rsidRPr="00057A3E">
          <w:rPr>
            <w:sz w:val="24"/>
            <w:szCs w:val="24"/>
            <w:lang w:val="pt-BR"/>
          </w:rPr>
          <w:t>. St-</w:t>
        </w:r>
        <w:r>
          <w:rPr>
            <w:sz w:val="24"/>
            <w:szCs w:val="24"/>
            <w:lang w:val="pt-BR"/>
          </w:rPr>
          <w:t>175/2014-302</w:t>
        </w:r>
      </w:p>
      <w:p w:rsidRDefault="00551828" w:rsidP="00716ECF" w:rsidR="00716ECF">
        <w:pPr>
          <w:pStyle w:val="Zaglavlje"/>
          <w:jc w:val="center"/>
        </w:pPr>
      </w:p>
    </w:sdtContent>
  </w:sdt>
  <w:p w:rsidRDefault="00057A3E" w:rsidR="00057A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7D67335B"/>
    <w:multiLevelType w:val="hybridMultilevel"/>
    <w:tmpl w:val="91F864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57A3E"/>
    <w:rsid w:val="00081DA4"/>
    <w:rsid w:val="001438D8"/>
    <w:rsid w:val="002248AC"/>
    <w:rsid w:val="002A3429"/>
    <w:rsid w:val="002B7993"/>
    <w:rsid w:val="00344CAA"/>
    <w:rsid w:val="00353F96"/>
    <w:rsid w:val="003D41DA"/>
    <w:rsid w:val="003D56DA"/>
    <w:rsid w:val="003F0353"/>
    <w:rsid w:val="004117EE"/>
    <w:rsid w:val="00427E37"/>
    <w:rsid w:val="00434E43"/>
    <w:rsid w:val="00442898"/>
    <w:rsid w:val="0045349E"/>
    <w:rsid w:val="00457301"/>
    <w:rsid w:val="00463006"/>
    <w:rsid w:val="00521C90"/>
    <w:rsid w:val="00542E26"/>
    <w:rsid w:val="00551828"/>
    <w:rsid w:val="00557785"/>
    <w:rsid w:val="00571DD6"/>
    <w:rsid w:val="00577C20"/>
    <w:rsid w:val="00587AB3"/>
    <w:rsid w:val="00596C12"/>
    <w:rsid w:val="00613C2B"/>
    <w:rsid w:val="00625639"/>
    <w:rsid w:val="00655BF2"/>
    <w:rsid w:val="00664767"/>
    <w:rsid w:val="0066680C"/>
    <w:rsid w:val="00670DE9"/>
    <w:rsid w:val="00684F98"/>
    <w:rsid w:val="00700CCE"/>
    <w:rsid w:val="00707F55"/>
    <w:rsid w:val="00716ECF"/>
    <w:rsid w:val="00720596"/>
    <w:rsid w:val="007B1CD9"/>
    <w:rsid w:val="007B2F69"/>
    <w:rsid w:val="007C08F1"/>
    <w:rsid w:val="007C516D"/>
    <w:rsid w:val="007F596F"/>
    <w:rsid w:val="0086606C"/>
    <w:rsid w:val="00881686"/>
    <w:rsid w:val="008A286D"/>
    <w:rsid w:val="008E7932"/>
    <w:rsid w:val="00922B29"/>
    <w:rsid w:val="00935ABA"/>
    <w:rsid w:val="00965E5A"/>
    <w:rsid w:val="009B5364"/>
    <w:rsid w:val="009E33A3"/>
    <w:rsid w:val="00A076B8"/>
    <w:rsid w:val="00A17E1D"/>
    <w:rsid w:val="00A34E95"/>
    <w:rsid w:val="00A42047"/>
    <w:rsid w:val="00A43DCF"/>
    <w:rsid w:val="00A942A8"/>
    <w:rsid w:val="00AD1E97"/>
    <w:rsid w:val="00AE6F93"/>
    <w:rsid w:val="00B75C25"/>
    <w:rsid w:val="00BA4022"/>
    <w:rsid w:val="00C00AE9"/>
    <w:rsid w:val="00C00CB9"/>
    <w:rsid w:val="00C05A90"/>
    <w:rsid w:val="00C15ECB"/>
    <w:rsid w:val="00C553E7"/>
    <w:rsid w:val="00C61FB4"/>
    <w:rsid w:val="00CD0178"/>
    <w:rsid w:val="00CF3C7B"/>
    <w:rsid w:val="00D57E74"/>
    <w:rsid w:val="00D65985"/>
    <w:rsid w:val="00D80A87"/>
    <w:rsid w:val="00D83868"/>
    <w:rsid w:val="00DA6D0B"/>
    <w:rsid w:val="00DE777C"/>
    <w:rsid w:val="00E5553E"/>
    <w:rsid w:val="00E81382"/>
    <w:rsid w:val="00E856C9"/>
    <w:rsid w:val="00EC6FA3"/>
    <w:rsid w:val="00ED5D4B"/>
    <w:rsid w:val="00F02397"/>
    <w:rsid w:val="00F608AA"/>
    <w:rsid w:val="00F76BC2"/>
    <w:rsid w:val="00F8674D"/>
    <w:rsid w:val="00FC5864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C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C1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C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C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57A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7A3E"/>
  </w:style>
  <w:style w:styleId="Podnoje" w:type="paragraph">
    <w:name w:val="footer"/>
    <w:basedOn w:val="Normal"/>
    <w:link w:val="PodnojeChar"/>
    <w:unhideWhenUsed/>
    <w:rsid w:val="00057A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7A3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C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57A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7A3E"/>
  </w:style>
  <w:style w:styleId="Podnoje" w:type="paragraph">
    <w:name w:val="footer"/>
    <w:basedOn w:val="Normal"/>
    <w:link w:val="PodnojeChar"/>
    <w:unhideWhenUsed/>
    <w:rsid w:val="00057A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7A3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Povrat jamčevine</izvorni_sadrzaj>
    <derivirana_varijabla naziv="DomainObject.Primjedba_1">Povrat jamčevine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izvorni_sadrzaj>
    <derivirana_varijabla naziv="DomainObject.Predmet.StrankaFormatedOIB_1"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izvorni_sadrzaj>
    <derivirana_varijabla naziv="DomainObject.Predmet.StrankaFormatedWithAdressOIB_1"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izvorni_sadrzaj>
    <derivirana_varijabla naziv="DomainObject.Predmet.StrankaWithAdressOIB_1"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izvorni_sadrzaj>
    <derivirana_varijabla naziv="DomainObject.Predmet.StrankaNazivFormatedOIB_1"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izvorni_sadrzaj>
    <derivirana_varijabla naziv="DomainObject.Predmet.StrankaListFormatedWithAdressOIB_1"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Naziv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Ljubica Zgodić</item>
      <item>CROATIA LLOYD d.d. za reosiguranje</item>
      <item>Jasna Živković - Žubrinić</item>
      <item>Općinski sud u Požegi, zemljišno-knjižni odjel</item>
      <item>Darko Mundweil</item>
      <item>Općinski sud u Šibeniku, zemljišno-knjižni odjel</item>
      <item>Filip Ivančić</item>
      <item>ŽUPANIJSKO DRŽAVNO ODVJETNIŠTVO U ZAGREBU</item>
      <item>Darko Mundweil</item>
      <item>Općinski sud u Čakovcu, zemljišno-knjižni odjel</item>
      <item>Mira Strmečki</item>
      <item>javnost</item>
      <item>OPĆINSKO DRŽAVNO ODVJETNIŠTVO U BJELOVARU</item>
      <item>Dušan Horvat</item>
      <item>Ivan Ivančić</item>
      <item>REPUBLIKA HRVATSKA MINISTARSTVO FINANCIJA</item>
      <item>VEČERNJI LIST novinsko-nakladničko društvo s ograničenom odgovornošću</item>
      <item>OD Rački i kolege</item>
      <item>Maja Vlaisavljević</item>
      <item>OBRT TRGOVINA LANA</item>
      <item>Marina Lacković</item>
      <item>Slavica Gašparac</item>
      <item>Đurđica Ovanin</item>
      <item>Rajka Jagmarević</item>
      <item>DAMIR VARGA punomoćnik sudionika u postupku LJUBICA ZGODIĆ</item>
      <item>Tomo Palić</item>
      <item>Ljubica Čović</item>
      <item>OD Mađarić &amp; Lui</item>
      <item>OPĆINSKI SUD U VUKOVARU, SS VINKOVCI</item>
      <item>Petar Čubela</item>
      <item>Nino Ivančić</item>
      <item>GRAD SPLIT</item>
      <item>Agencija za osiguranje radničkih potraživanja u slučaju stečaja poslodavca</item>
      <item>ŠIMECKI d.o.o. u stečaju</item>
      <item>Anica Bilić</item>
      <item>Milorad Zajkovski</item>
      <item>GRAD VINKOVCI</item>
      <item>VIPnet d.o.o.</item>
      <item>Biserka Pavić</item>
      <item>OD SUČEVIĆ I PARTNERI d.o.o.</item>
      <item>CROATIA BANKA, dioničko društvo</item>
      <item>PORTUNATA d.o.o.</item>
      <item>Pejo Salatović</item>
      <item>GRAD OSIJEK, Upravni odjel za financije</item>
      <item>OPĆINSKI SUD U BJELOVARU</item>
      <item>ZAGREBAČKI HOLDING d.o.o.</item>
      <item>Vera Kocijanić Gubić</item>
      <item>Branko Jakić, javni bilježnik</item>
      <item>REPUBLIKA HRVATSKA MINISTARSTVO FINANCIJA</item>
      <item>Olivera Bebić</item>
      <item>Nedjeljko Grabić</item>
      <item>Općinski sud u Bjelovaru, ZK odjel Križevci</item>
      <item>OD Maravić &amp; Maravić j.t.d.</item>
      <item>Vesna Putak</item>
      <item>ADRIATIC SERVIS d.o.o.</item>
      <item>TERRA FIRMA dioničko društvo za ulaganje u nekretnine</item>
      <item>ADRIATIC SECURITY d.o.o.</item>
      <item>Mirela Crnadak</item>
      <item>Financijska agencija</item>
      <item>ŠIRJAN društvo s ograničenom odgovornošću za proizvodnju, preradu i trgovinu</item>
      <item>GRAD ZAGREB</item>
      <item>Marijana Mavrek</item>
      <item>JURKA d.o.o. u stečaju</item>
      <item>AGROPROMET d.o.o. za proizvodnju, trgovinu i usluge</item>
      <item>Alma Klepac</item>
      <item>Ruža Dogan</item>
      <item>ZOU Gordana Prolić Dubroja i Zrinka Širić</item>
      <item>Darko Kolarek</item>
      <item>Marko Praljak</item>
      <item>Petra Pleščec</item>
      <item>LAVANDA ADC d.o.o. u stečaju</item>
      <item>Krunoslav Kovač</item>
      <item>Davorka Huljev</item>
      <item>Snježana Drugčević</item>
      <item>NEZAVISNI HRVATSKI SINDIKATI, Regionalni ured Zagreb</item>
      <item>Jasna Milde</item>
      <item>Jana Babić</item>
      <item>Nevenka Ereš</item>
      <item>Valerija Posavec</item>
      <item>Jandre Šarić</item>
      <item>Jasna Grgić</item>
      <item>Božica Šola</item>
      <item>Draženka Neralić</item>
      <item>Zdenka Tomić</item>
      <item>Ana Ivančić</item>
      <item>Marijana Tominac</item>
      <item>Lidija Veić</item>
      <item>Mirela Vukoja</item>
    </izvorni_sadrzaj>
    <derivirana_varijabla naziv="DomainObject.Predmet.OstaliListFormated_1">
      <item>Draško Semren</item>
      <item>Ljubica Zgodić</item>
      <item>CROATIA LLOYD d.d. za reosiguranje</item>
      <item>Jasna Živković - Žubrinić</item>
      <item>Općinski sud u Požegi, zemljišno-knjižni odjel</item>
      <item>Darko Mundweil</item>
      <item>Općinski sud u Šibeniku, zemljišno-knjižni odjel</item>
      <item>Filip Ivančić</item>
      <item>ŽUPANIJSKO DRŽAVNO ODVJETNIŠTVO U ZAGREBU</item>
      <item>Darko Mundweil</item>
      <item>Općinski sud u Čakovcu, zemljišno-knjižni odjel</item>
      <item>Mira Strmečki</item>
      <item>javnost</item>
      <item>OPĆINSKO DRŽAVNO ODVJETNIŠTVO U BJELOVARU</item>
      <item>Dušan Horvat</item>
      <item>Ivan Ivančić</item>
      <item>REPUBLIKA HRVATSKA MINISTARSTVO FINANCIJA</item>
      <item>VEČERNJI LIST novinsko-nakladničko društvo s ograničenom odgovornošću</item>
      <item>OD Rački i kolege</item>
      <item>Maja Vlaisavljević</item>
      <item>OBRT TRGOVINA LANA</item>
      <item>Marina Lacković</item>
      <item>Slavica Gašparac</item>
      <item>Đurđica Ovanin</item>
      <item>Rajka Jagmarević</item>
      <item>DAMIR VARGA punomoćnik sudionika u postupku LJUBICA ZGODIĆ</item>
      <item>Tomo Palić</item>
      <item>Ljubica Čović</item>
      <item>OD Mađarić &amp; Lui</item>
      <item>OPĆINSKI SUD U VUKOVARU, SS VINKOVCI</item>
      <item>Petar Čubela</item>
      <item>Nino Ivančić</item>
      <item>GRAD SPLIT</item>
      <item>Agencija za osiguranje radničkih potraživanja u slučaju stečaja poslodavca</item>
      <item>ŠIMECKI d.o.o. u stečaju</item>
      <item>Anica Bilić</item>
      <item>Milorad Zajkovski</item>
      <item>GRAD VINKOVCI</item>
      <item>VIPnet d.o.o.</item>
      <item>Biserka Pavić</item>
      <item>OD SUČEVIĆ I PARTNERI d.o.o.</item>
      <item>CROATIA BANKA, dioničko društvo</item>
      <item>PORTUNATA d.o.o.</item>
      <item>Pejo Salatović</item>
      <item>GRAD OSIJEK, Upravni odjel za financije</item>
      <item>OPĆINSKI SUD U BJELOVARU</item>
      <item>ZAGREBAČKI HOLDING d.o.o.</item>
      <item>Vera Kocijanić Gubić</item>
      <item>Branko Jakić, javni bilježnik</item>
      <item>REPUBLIKA HRVATSKA MINISTARSTVO FINANCIJA</item>
      <item>Olivera Bebić</item>
      <item>Nedjeljko Grabić</item>
      <item>Općinski sud u Bjelovaru, ZK odjel Križevci</item>
      <item>OD Maravić &amp; Maravić j.t.d.</item>
      <item>Vesna Putak</item>
      <item>ADRIATIC SERVIS d.o.o.</item>
      <item>TERRA FIRMA dioničko društvo za ulaganje u nekretnine</item>
      <item>ADRIATIC SECURITY d.o.o.</item>
      <item>Mirela Crnadak</item>
      <item>Financijska agencija</item>
      <item>ŠIRJAN društvo s ograničenom odgovornošću za proizvodnju, preradu i trgovinu</item>
      <item>GRAD ZAGREB</item>
      <item>Marijana Mavrek</item>
      <item>JURKA d.o.o. u stečaju</item>
      <item>AGROPROMET d.o.o. za proizvodnju, trgovinu i usluge</item>
      <item>Alma Klepac</item>
      <item>Ruža Dogan</item>
      <item>ZOU Gordana Prolić Dubroja i Zrinka Širić</item>
      <item>Darko Kolarek</item>
      <item>Marko Praljak</item>
      <item>Petra Pleščec</item>
      <item>LAVANDA ADC d.o.o. u stečaju</item>
      <item>Krunoslav Kovač</item>
      <item>Davorka Huljev</item>
      <item>Snježana Drugčević</item>
      <item>NEZAVISNI HRVATSKI SINDIKATI, Regionalni ured Zagreb</item>
      <item>Jasna Milde</item>
      <item>Jana Babić</item>
      <item>Nevenka Ereš</item>
      <item>Valerija Posavec</item>
      <item>Jandre Šarić</item>
      <item>Jasna Grgić</item>
      <item>Božica Šola</item>
      <item>Draženka Neralić</item>
      <item>Zdenka Tomić</item>
      <item>Ana Ivančić</item>
      <item>Marijana Tominac</item>
      <item>Lidija Veić</item>
      <item>Mirela Vukoja</item>
    </derivirana_varijabla>
  </DomainObject.Predmet.OstaliListFormated>
  <DomainObject.Predmet.OstaliListFormatedOIB>
    <izvorni_sadrzaj>
      <item>Draško Semren</item>
      <item>Ljubica Zgodić, OIB 42568790800</item>
      <item>CROATIA LLOYD d.d. za reosiguranje, OIB 23508929264</item>
      <item>Jasna Živković - Žubrinić, OIB 81102214910</item>
      <item>Općinski sud u Požegi, zemljišno-knjižni odjel</item>
      <item>Darko Mundweil</item>
      <item>Općinski sud u Šibeniku, zemljišno-knjižni odjel</item>
      <item>Filip Ivančić, OIB 36419946839</item>
      <item>ŽUPANIJSKO DRŽAVNO ODVJETNIŠTVO U ZAGREBU, OIB 16488001145</item>
      <item>Darko Mundweil</item>
      <item>Općinski sud u Čakovcu, zemljišno-knjižni odjel</item>
      <item>Mira Strmečki, OIB 75729073280</item>
      <item>javnost</item>
      <item>OPĆINSKO DRŽAVNO ODVJETNIŠTVO U BJELOVARU, OIB 57370630720</item>
      <item>Dušan Horvat</item>
      <item>Ivan Ivančić, OIB 06971970908</item>
      <item>REPUBLIKA HRVATSKA MINISTARSTVO FINANCIJA, OIB 18683136487</item>
      <item>VEČERNJI LIST novinsko-nakladničko društvo s ograničenom odgovornošću, OIB 92276133102</item>
      <item>OD Rački i kolege</item>
      <item>Maja Vlaisavljević, OIB 72383263610</item>
      <item>OBRT TRGOVINA LANA</item>
      <item>Marina Lacković, OIB 77915759607</item>
      <item>Slavica Gašparac</item>
      <item>Đurđica Ovanin, OIB 25331162163</item>
      <item>Rajka Jagmarević, OIB 54873974132</item>
      <item>DAMIR VARGA punomoćnik sudionika u postupku LJUBICA ZGODIĆ</item>
      <item>Tomo Palić</item>
      <item>Ljubica Čović, OIB 46457126839</item>
      <item>OD Mađarić &amp; Lui, OIB </item>
      <item>OPĆINSKI SUD U VUKOVARU, SS VINKOVCI</item>
      <item>Petar Čubela</item>
      <item>Nino Ivančić, OIB 05066261818</item>
      <item>GRAD SPLIT, OIB 78755598868</item>
      <item>Agencija za osiguranje radničkih potraživanja u slučaju stečaja poslodavca, OIB 04323472109</item>
      <item>ŠIMECKI d.o.o. u stečaju, OIB 02142010717</item>
      <item>Anica Bilić, OIB 46824656226</item>
      <item>Milorad Zajkovski, OIB 59768013642</item>
      <item>GRAD VINKOVCI, OIB 67648791479</item>
      <item>VIPnet d.o.o., OIB 29524210204</item>
      <item>Biserka Pavić, OIB 02668021264</item>
      <item>OD SUČEVIĆ I PARTNERI d.o.o., OIB 88966484576</item>
      <item>CROATIA BANKA, dioničko društvo, OIB 32247795989</item>
      <item>PORTUNATA d.o.o., OIB 13725174628</item>
      <item>Pejo Salatović, OIB 53131805687</item>
      <item>GRAD OSIJEK, Upravni odjel za financije, OIB 30050049642</item>
      <item>OPĆINSKI SUD U BJELOVARU, OIB 57362618039</item>
      <item>ZAGREBAČKI HOLDING d.o.o., OIB 85584865987</item>
      <item>Vera Kocijanić Gubić, OIB 40923038207</item>
      <item>Branko Jakić, javni bilježnik, OIB 08564858401</item>
      <item>REPUBLIKA HRVATSKA MINISTARSTVO FINANCIJA, OIB 18683136487</item>
      <item>Olivera Bebić, OIB 05037227718</item>
      <item>Nedjeljko Grabić, OIB 04787512817</item>
      <item>Općinski sud u Bjelovaru, ZK odjel Križevci, OIB 57362618039</item>
      <item>OD Maravić &amp; Maravić j.t.d., OIB 88101407855</item>
      <item>Vesna Putak, OIB 53763013777</item>
      <item>ADRIATIC SERVIS d.o.o., OIB 94765037768</item>
      <item>TERRA FIRMA dioničko društvo za ulaganje u nekretnine, OIB 22198253360</item>
      <item>ADRIATIC SECURITY d.o.o., OIB 44190545321</item>
      <item>Mirela Crnadak, OIB 30506980915</item>
      <item>Financijska agencija, OIB 85821130368</item>
      <item>ŠIRJAN društvo s ograničenom odgovornošću za proizvodnju, preradu i trgovinu, OIB 31458573467</item>
      <item>GRAD ZAGREB, OIB 61817894937</item>
      <item>Marijana Mavrek, OIB 68410954524</item>
      <item>JURKA d.o.o. u stečaju, OIB 81584877336</item>
      <item>AGROPROMET d.o.o. za proizvodnju, trgovinu i usluge, OIB 55665033860</item>
      <item>Alma Klepac, OIB 20525854329</item>
      <item>Ruža Dogan, OIB 04754750511</item>
      <item>ZOU Gordana Prolić Dubroja i Zrinka Širić</item>
      <item>Darko Kolarek, OIB 99844538517</item>
      <item>Marko Praljak</item>
      <item>Petra Pleščec, OIB 35459878243</item>
      <item>LAVANDA ADC d.o.o. u stečaju, OIB 23291248003</item>
      <item>Krunoslav Kovač, OIB 54432256951</item>
      <item>Davorka Huljev, OIB 34743014377</item>
      <item>Snježana Drugčević, OIB 63167410273</item>
      <item>NEZAVISNI HRVATSKI SINDIKATI, Regionalni ured Zagreb</item>
      <item>Jasna Milde, OIB 05404656921</item>
      <item>Jana Babić, OIB 40148208052</item>
      <item>Nevenka Ereš, OIB 82338438655</item>
      <item>Valerija Posavec, OIB 66184057070</item>
      <item>Jandre Šarić, OIB 32699897022</item>
      <item>Jasna Grgić, OIB 85893087633</item>
      <item>Božica Šola, OIB 08384404621</item>
      <item>Draženka Neralić, OIB 50503793005</item>
      <item>Zdenka Tomić, OIB 60773374807</item>
      <item>Ana Ivančić, OIB 41077635584</item>
      <item>Marijana Tominac, OIB 07017053614</item>
      <item>Lidija Veić, OIB 84389252365</item>
      <item>Mirela Vukoja</item>
    </izvorni_sadrzaj>
    <derivirana_varijabla naziv="DomainObject.Predmet.OstaliListFormatedOIB_1">
      <item>Draško Semren</item>
      <item>Ljubica Zgodić, OIB 42568790800</item>
      <item>CROATIA LLOYD d.d. za reosiguranje, OIB 23508929264</item>
      <item>Jasna Živković - Žubrinić, OIB 81102214910</item>
      <item>Općinski sud u Požegi, zemljišno-knjižni odjel</item>
      <item>Darko Mundweil</item>
      <item>Općinski sud u Šibeniku, zemljišno-knjižni odjel</item>
      <item>Filip Ivančić, OIB 36419946839</item>
      <item>ŽUPANIJSKO DRŽAVNO ODVJETNIŠTVO U ZAGREBU, OIB 16488001145</item>
      <item>Darko Mundweil</item>
      <item>Općinski sud u Čakovcu, zemljišno-knjižni odjel</item>
      <item>Mira Strmečki, OIB 75729073280</item>
      <item>javnost</item>
      <item>OPĆINSKO DRŽAVNO ODVJETNIŠTVO U BJELOVARU, OIB 57370630720</item>
      <item>Dušan Horvat</item>
      <item>Ivan Ivančić, OIB 06971970908</item>
      <item>REPUBLIKA HRVATSKA MINISTARSTVO FINANCIJA, OIB 18683136487</item>
      <item>VEČERNJI LIST novinsko-nakladničko društvo s ograničenom odgovornošću, OIB 92276133102</item>
      <item>OD Rački i kolege</item>
      <item>Maja Vlaisavljević, OIB 72383263610</item>
      <item>OBRT TRGOVINA LANA</item>
      <item>Marina Lacković, OIB 77915759607</item>
      <item>Slavica Gašparac</item>
      <item>Đurđica Ovanin, OIB 25331162163</item>
      <item>Rajka Jagmarević, OIB 54873974132</item>
      <item>DAMIR VARGA punomoćnik sudionika u postupku LJUBICA ZGODIĆ</item>
      <item>Tomo Palić</item>
      <item>Ljubica Čović, OIB 46457126839</item>
      <item>OD Mađarić &amp; Lui, OIB </item>
      <item>OPĆINSKI SUD U VUKOVARU, SS VINKOVCI</item>
      <item>Petar Čubela</item>
      <item>Nino Ivančić, OIB 05066261818</item>
      <item>GRAD SPLIT, OIB 78755598868</item>
      <item>Agencija za osiguranje radničkih potraživanja u slučaju stečaja poslodavca, OIB 04323472109</item>
      <item>ŠIMECKI d.o.o. u stečaju, OIB 02142010717</item>
      <item>Anica Bilić, OIB 46824656226</item>
      <item>Milorad Zajkovski, OIB 59768013642</item>
      <item>GRAD VINKOVCI, OIB 67648791479</item>
      <item>VIPnet d.o.o., OIB 29524210204</item>
      <item>Biserka Pavić, OIB 02668021264</item>
      <item>OD SUČEVIĆ I PARTNERI d.o.o., OIB 88966484576</item>
      <item>CROATIA BANKA, dioničko društvo, OIB 32247795989</item>
      <item>PORTUNATA d.o.o., OIB 13725174628</item>
      <item>Pejo Salatović, OIB 53131805687</item>
      <item>GRAD OSIJEK, Upravni odjel za financije, OIB 30050049642</item>
      <item>OPĆINSKI SUD U BJELOVARU, OIB 57362618039</item>
      <item>ZAGREBAČKI HOLDING d.o.o., OIB 85584865987</item>
      <item>Vera Kocijanić Gubić, OIB 40923038207</item>
      <item>Branko Jakić, javni bilježnik, OIB 08564858401</item>
      <item>REPUBLIKA HRVATSKA MINISTARSTVO FINANCIJA, OIB 18683136487</item>
      <item>Olivera Bebić, OIB 05037227718</item>
      <item>Nedjeljko Grabić, OIB 04787512817</item>
      <item>Općinski sud u Bjelovaru, ZK odjel Križevci, OIB 57362618039</item>
      <item>OD Maravić &amp; Maravić j.t.d., OIB 88101407855</item>
      <item>Vesna Putak, OIB 53763013777</item>
      <item>ADRIATIC SERVIS d.o.o., OIB 94765037768</item>
      <item>TERRA FIRMA dioničko društvo za ulaganje u nekretnine, OIB 22198253360</item>
      <item>ADRIATIC SECURITY d.o.o., OIB 44190545321</item>
      <item>Mirela Crnadak, OIB 30506980915</item>
      <item>Financijska agencija, OIB 85821130368</item>
      <item>ŠIRJAN društvo s ograničenom odgovornošću za proizvodnju, preradu i trgovinu, OIB 31458573467</item>
      <item>GRAD ZAGREB, OIB 61817894937</item>
      <item>Marijana Mavrek, OIB 68410954524</item>
      <item>JURKA d.o.o. u stečaju, OIB 81584877336</item>
      <item>AGROPROMET d.o.o. za proizvodnju, trgovinu i usluge, OIB 55665033860</item>
      <item>Alma Klepac, OIB 20525854329</item>
      <item>Ruža Dogan, OIB 04754750511</item>
      <item>ZOU Gordana Prolić Dubroja i Zrinka Širić</item>
      <item>Darko Kolarek, OIB 99844538517</item>
      <item>Marko Praljak</item>
      <item>Petra Pleščec, OIB 35459878243</item>
      <item>LAVANDA ADC d.o.o. u stečaju, OIB 23291248003</item>
      <item>Krunoslav Kovač, OIB 54432256951</item>
      <item>Davorka Huljev, OIB 34743014377</item>
      <item>Snježana Drugčević, OIB 63167410273</item>
      <item>NEZAVISNI HRVATSKI SINDIKATI, Regionalni ured Zagreb</item>
      <item>Jasna Milde, OIB 05404656921</item>
      <item>Jana Babić, OIB 40148208052</item>
      <item>Nevenka Ereš, OIB 82338438655</item>
      <item>Valerija Posavec, OIB 66184057070</item>
      <item>Jandre Šarić, OIB 32699897022</item>
      <item>Jasna Grgić, OIB 85893087633</item>
      <item>Božica Šola, OIB 08384404621</item>
      <item>Draženka Neralić, OIB 50503793005</item>
      <item>Zdenka Tomić, OIB 60773374807</item>
      <item>Ana Ivančić, OIB 41077635584</item>
      <item>Marijana Tominac, OIB 07017053614</item>
      <item>Lidija Veić, OIB 84389252365</item>
      <item>Mirela Vukoja</item>
    </derivirana_varijabla>
  </DomainObject.Predmet.OstaliListFormatedOIB>
  <DomainObject.Predmet.OstaliListFormatedWithAdress>
    <izvorni_sadrzaj>
      <item>Draško Semren, Savska c. 41 PT Zagrepčanka, 10000 Zagreb</item>
      <item>Ljubica Zgodić, Vatroslava Lisinskog 14, 32100 Vinkovci</item>
      <item>CROATIA LLOYD d.d. za reosiguranje, Ul. grada Vukovara 62, 10000 Zagreb</item>
      <item>Jasna Živković - Žubrinić, Strane 41, 52100 Medulin</item>
      <item>Općinski sud u Požegi, zemljišno-knjižni odjel</item>
      <item>Darko Mundweil, Šetalište kardinala Šepera 2, 31000 Osijek</item>
      <item>Općinski sud u Šibeniku, zemljišno-knjižni odjel, x, 22000 Šibenik</item>
      <item>Filip Ivančić, Bjelovarska 77, 10360 Sesvete</item>
      <item>ŽUPANIJSKO DRŽAVNO ODVJETNIŠTVO U ZAGREBU, Savska Cesta 41, 10000 Zagreb</item>
      <item>Darko Mundweil, Šetalište kardinala F. Šepera 2, 31000 Osijek</item>
      <item>Općinski sud u Čakovcu, zemljišno-knjižni odjel, x, 40000 Čakovec</item>
      <item>Mira Strmečki, Bogišićeva 14, 10000 Zagreb</item>
      <item>javnost</item>
      <item>OPĆINSKO DRŽAVNO ODVJETNIŠTVO U BJELOVARU, Josipa Jelačića 1, 43000 Bjelovar</item>
      <item>Dušan Horvat, Prhovec 22, 40000 Gornji Mihaljevec</item>
      <item>Ivan Ivančić, Bjelovarska 77, 10360 Sesvete</item>
      <item>REPUBLIKA HRVATSKA MINISTARSTVO FINANCIJA, Av. Dubrovnik 32, 10000 Zagreb</item>
      <item>VEČERNJI LIST novinsko-nakladničko društvo s ograničenom odgovornošću, Oreškovićeva 6H/1 , 10000 Zagreb</item>
      <item>OD Rački i kolege, Vlaška 50, 10000 Zagreb</item>
      <item>Maja Vlaisavljević, P. Preradovića 131, 33404 Špišić Bukovica</item>
      <item>OBRT TRGOVINA LANA, Maršala Tita 11, 40000 Nedelišće</item>
      <item>Marina Lacković, Stjepana Radića 14, 43500 Daruvar</item>
      <item>Slavica Gašparac, Dolac 17, 34000 Brestovac</item>
      <item>Đurđica Ovanin, Stari Farkašić 16, 44273 Letovanić</item>
      <item>Rajka Jagmarević, Jurja Dalmatinca 7, 10000 Zagreb</item>
      <item>DAMIR VARGA, V.NAZORA 3, 32100 Vinkovci punomoćnik sudionika u postupku LJUBICA ZGODIĆ</item>
      <item>Tomo Palić, Beketinačka 7, 10000 Zagreb</item>
      <item>Ljubica Čović, I. Gundulića 18a, 10370 Gračec</item>
      <item>OD Mađarić &amp; Lui, Ilica 191 F, 10000 Zagreb</item>
      <item>OPĆINSKI SUD U VUKOVARU, SS VINKOVCI, Trg bana J. Šokčevića 17, 32100 Vinkovci</item>
      <item>Petar Čubela, Vlaška 72c, 10000 Zagreb</item>
      <item>Nino Ivančić, Bjelovarska 77, 10360 Sesvete</item>
      <item>GRAD SPLIT, Obala kneza Branimira 17, 21000 Split</item>
      <item>Agencija za osiguranje radničkih potraživanja u slučaju stečaja poslodavca, Frankopanska 11, 10000 Zagreb</item>
      <item>ŠIMECKI d.o.o. u stečaju, Vlaška 126, 10000 Zagreb</item>
      <item>Anica Bilić, Lapovečka 26, 32100 Vinkovci</item>
      <item>Milorad Zajkovski, Ivana Vencla 32, 10290 Zaprešić</item>
      <item>GRAD VINKOVCI, Bana Josipa Jelačića 1, 32100 Vinkovci</item>
      <item>VIPnet d.o.o., Vrtni put 1, 10000 Zagreb</item>
      <item>Biserka Pavić, Kranjčevićeva 23, 10000 Zagreb</item>
      <item>OD SUČEVIĆ I PARTNERI d.o.o., Gundulićeva 63/I, 10000 Zagreb</item>
      <item>CROATIA BANKA, dioničko društvo, Roberta Frangeša Mihanovića 9, 10000 Zagreb</item>
      <item>PORTUNATA d.o.o., Vlaška 78, 10000 Zagreb</item>
      <item>Pejo Salatović, N. Šopa 1, 10360 Sesvete</item>
      <item>GRAD OSIJEK, Upravni odjel za financije, Kuhačeva 9, 31000 Osijek</item>
      <item>OPĆINSKI SUD U BJELOVARU, Josipa Jelačića 3, 43000 Bjelovar</item>
      <item>ZAGREBAČKI HOLDING d.o.o., Ul. grada Vukovara 41, 10000 Zagreb</item>
      <item>Vera Kocijanić Gubić, Letnička 13, 10360 Sesvete</item>
      <item>Branko Jakić, javni bilježnik, Zelinska 3, 10000 Zagreb</item>
      <item>REPUBLIKA HRVATSKA MINISTARSTVO FINANCIJA, Av. Dubrovnik 32, 10000 Zagreb</item>
      <item>Olivera Bebić, Eugena Kvaternika 12, 20350 Metković</item>
      <item>Nedjeljko Grabić, Postrojbi spec. policije Zadra br. 4, 23000 Zadar</item>
      <item>Općinski sud u Bjelovaru, ZK odjel Križevci, Ivana Dijankovečkog 14, 48260 Križevci</item>
      <item>OD Maravić &amp; Maravić j.t.d., Ljudevita Gaja 10, 47300 Ogulin</item>
      <item>Vesna Putak, Dioš 40, 43500 Končanica</item>
      <item>ADRIATIC SERVIS d.o.o., A. Hebranga 9, 23000 Zadar</item>
      <item>TERRA FIRMA dioničko društvo za ulaganje u nekretnine, Budmanijeva 3, 10000 Zagreb</item>
      <item>ADRIATIC SECURITY d.o.o., A. Hebranga 9, 23000 Zadar</item>
      <item>Mirela Crnadak, Zdihovska 23, 10000 Zagreb</item>
      <item>Financijska agencija, Vrtni put 3, 10000 Zagreb</item>
      <item>ŠIRJAN društvo s ograničenom odgovornošću za proizvodnju, preradu i trgovinu, Kusijevec 29, 48267 Sveti Petar Orehovec</item>
      <item>GRAD ZAGREB, Trg Stjepana Radića 1, 10000 Zagreb</item>
      <item>Marijana Mavrek, Međimurska 25, 10360 Sesvete</item>
      <item>JURKA d.o.o. u stečaju, Dužice 21, 10000 Zagreb</item>
      <item>AGROPROMET d.o.o. za proizvodnju, trgovinu i usluge, Kusijevec 31, 48268 Kusijevec</item>
      <item>Alma Klepac, D. Gervaisa 4, 10000 Zagreb</item>
      <item>Ruža Dogan, Sokolgradska 38, 10000 Zagreb</item>
      <item>ZOU Gordana Prolić Dubroja i Zrinka Širić, Radnička c. 52, 10000 Zagreb</item>
      <item>Darko Kolarek, Vinodolska 93, 48000 Koprivnica</item>
      <item>Marko Praljak, Miramarska c. 30, 10000 Zagreb</item>
      <item>Petra Pleščec, Zelengajska ul. 11, 10360 Sesvete</item>
      <item>LAVANDA ADC d.o.o. u stečaju, Livadarski put 21, 10360 Sesvete</item>
      <item>Krunoslav Kovač, Sviba 14, 10434 Strmec</item>
      <item>Davorka Huljev, Miramarska c. 13d, 10000 Zagreb</item>
      <item>Snježana Drugčević, Dijankovec 32, 48260 Križevci</item>
      <item>NEZAVISNI HRVATSKI SINDIKATI, Regionalni ured Zagreb, Kneza Mislava 20/I, 10000 Zagreb</item>
      <item>Jasna Milde, A. Starčevića 23, 43500 Daruvar</item>
      <item>Jana Babić, I. Kozari put, VI. odv. br. 14, 10000 Zagreb</item>
      <item>Nevenka Ereš, Put narone 86/I, 20350 Metković</item>
      <item>Valerija Posavec, J.P. Kamova 9, 10000 Zagreb</item>
      <item>Jandre Šarić, Bože i Nikole Bionde 1, 10000 Zagreb</item>
      <item>Jasna Grgić, Ulica kestenova 2, 31000 Osijek</item>
      <item>Božica Šola, Bukovac Gornji 131, 10000 Zagreb</item>
      <item>Draženka Neralić, Dlakovac 13, 47300 Ogulin</item>
      <item>Zdenka Tomić, Side Košutić 14, 10000 Zagreb</item>
      <item>Ana Ivančić, Bjelovarska 77, 10360 Sesvete</item>
      <item>Marijana Tominac, Nova cesta 36, 47300 Ogulin</item>
      <item>Lidija Veić, Ulica vrba 2, 31000 Osijek</item>
      <item>Mirela Vukoja, A. Barca 62, 31207 Tenja</item>
    </izvorni_sadrzaj>
    <derivirana_varijabla naziv="DomainObject.Predmet.OstaliListFormatedWithAdress_1">
      <item>Draško Semren, Savska c. 41 PT Zagrepčanka, 10000 Zagreb</item>
      <item>Ljubica Zgodić, Vatroslava Lisinskog 14, 32100 Vinkovci</item>
      <item>CROATIA LLOYD d.d. za reosiguranje, Ul. grada Vukovara 62, 10000 Zagreb</item>
      <item>Jasna Živković - Žubrinić, Strane 41, 52100 Medulin</item>
      <item>Općinski sud u Požegi, zemljišno-knjižni odjel</item>
      <item>Darko Mundweil, Šetalište kardinala Šepera 2, 31000 Osijek</item>
      <item>Općinski sud u Šibeniku, zemljišno-knjižni odjel, x, 22000 Šibenik</item>
      <item>Filip Ivančić, Bjelovarska 77, 10360 Sesvete</item>
      <item>ŽUPANIJSKO DRŽAVNO ODVJETNIŠTVO U ZAGREBU, Savska Cesta 41, 10000 Zagreb</item>
      <item>Darko Mundweil, Šetalište kardinala F. Šepera 2, 31000 Osijek</item>
      <item>Općinski sud u Čakovcu, zemljišno-knjižni odjel, x, 40000 Čakovec</item>
      <item>Mira Strmečki, Bogišićeva 14, 10000 Zagreb</item>
      <item>javnost</item>
      <item>OPĆINSKO DRŽAVNO ODVJETNIŠTVO U BJELOVARU, Josipa Jelačića 1, 43000 Bjelovar</item>
      <item>Dušan Horvat, Prhovec 22, 40000 Gornji Mihaljevec</item>
      <item>Ivan Ivančić, Bjelovarska 77, 10360 Sesvete</item>
      <item>REPUBLIKA HRVATSKA MINISTARSTVO FINANCIJA, Av. Dubrovnik 32, 10000 Zagreb</item>
      <item>VEČERNJI LIST novinsko-nakladničko društvo s ograničenom odgovornošću, Oreškovićeva 6H/1 , 10000 Zagreb</item>
      <item>OD Rački i kolege, Vlaška 50, 10000 Zagreb</item>
      <item>Maja Vlaisavljević, P. Preradovića 131, 33404 Špišić Bukovica</item>
      <item>OBRT TRGOVINA LANA, Maršala Tita 11, 40000 Nedelišće</item>
      <item>Marina Lacković, Stjepana Radića 14, 43500 Daruvar</item>
      <item>Slavica Gašparac, Dolac 17, 34000 Brestovac</item>
      <item>Đurđica Ovanin, Stari Farkašić 16, 44273 Letovanić</item>
      <item>Rajka Jagmarević, Jurja Dalmatinca 7, 10000 Zagreb</item>
      <item>DAMIR VARGA, V.NAZORA 3, 32100 Vinkovci punomoćnik sudionika u postupku LJUBICA ZGODIĆ</item>
      <item>Tomo Palić, Beketinačka 7, 10000 Zagreb</item>
      <item>Ljubica Čović, I. Gundulića 18a, 10370 Gračec</item>
      <item>OD Mađarić &amp; Lui, Ilica 191 F, 10000 Zagreb</item>
      <item>OPĆINSKI SUD U VUKOVARU, SS VINKOVCI, Trg bana J. Šokčevića 17, 32100 Vinkovci</item>
      <item>Petar Čubela, Vlaška 72c, 10000 Zagreb</item>
      <item>Nino Ivančić, Bjelovarska 77, 10360 Sesvete</item>
      <item>GRAD SPLIT, Obala kneza Branimira 17, 21000 Split</item>
      <item>Agencija za osiguranje radničkih potraživanja u slučaju stečaja poslodavca, Frankopanska 11, 10000 Zagreb</item>
      <item>ŠIMECKI d.o.o. u stečaju, Vlaška 126, 10000 Zagreb</item>
      <item>Anica Bilić, Lapovečka 26, 32100 Vinkovci</item>
      <item>Milorad Zajkovski, Ivana Vencla 32, 10290 Zaprešić</item>
      <item>GRAD VINKOVCI, Bana Josipa Jelačića 1, 32100 Vinkovci</item>
      <item>VIPnet d.o.o., Vrtni put 1, 10000 Zagreb</item>
      <item>Biserka Pavić, Kranjčevićeva 23, 10000 Zagreb</item>
      <item>OD SUČEVIĆ I PARTNERI d.o.o., Gundulićeva 63/I, 10000 Zagreb</item>
      <item>CROATIA BANKA, dioničko društvo, Roberta Frangeša Mihanovića 9, 10000 Zagreb</item>
      <item>PORTUNATA d.o.o., Vlaška 78, 10000 Zagreb</item>
      <item>Pejo Salatović, N. Šopa 1, 10360 Sesvete</item>
      <item>GRAD OSIJEK, Upravni odjel za financije, Kuhačeva 9, 31000 Osijek</item>
      <item>OPĆINSKI SUD U BJELOVARU, Josipa Jelačića 3, 43000 Bjelovar</item>
      <item>ZAGREBAČKI HOLDING d.o.o., Ul. grada Vukovara 41, 10000 Zagreb</item>
      <item>Vera Kocijanić Gubić, Letnička 13, 10360 Sesvete</item>
      <item>Branko Jakić, javni bilježnik, Zelinska 3, 10000 Zagreb</item>
      <item>REPUBLIKA HRVATSKA MINISTARSTVO FINANCIJA, Av. Dubrovnik 32, 10000 Zagreb</item>
      <item>Olivera Bebić, Eugena Kvaternika 12, 20350 Metković</item>
      <item>Nedjeljko Grabić, Postrojbi spec. policije Zadra br. 4, 23000 Zadar</item>
      <item>Općinski sud u Bjelovaru, ZK odjel Križevci, Ivana Dijankovečkog 14, 48260 Križevci</item>
      <item>OD Maravić &amp; Maravić j.t.d., Ljudevita Gaja 10, 47300 Ogulin</item>
      <item>Vesna Putak, Dioš 40, 43500 Končanica</item>
      <item>ADRIATIC SERVIS d.o.o., A. Hebranga 9, 23000 Zadar</item>
      <item>TERRA FIRMA dioničko društvo za ulaganje u nekretnine, Budmanijeva 3, 10000 Zagreb</item>
      <item>ADRIATIC SECURITY d.o.o., A. Hebranga 9, 23000 Zadar</item>
      <item>Mirela Crnadak, Zdihovska 23, 10000 Zagreb</item>
      <item>Financijska agencija, Vrtni put 3, 10000 Zagreb</item>
      <item>ŠIRJAN društvo s ograničenom odgovornošću za proizvodnju, preradu i trgovinu, Kusijevec 29, 48267 Sveti Petar Orehovec</item>
      <item>GRAD ZAGREB, Trg Stjepana Radića 1, 10000 Zagreb</item>
      <item>Marijana Mavrek, Međimurska 25, 10360 Sesvete</item>
      <item>JURKA d.o.o. u stečaju, Dužice 21, 10000 Zagreb</item>
      <item>AGROPROMET d.o.o. za proizvodnju, trgovinu i usluge, Kusijevec 31, 48268 Kusijevec</item>
      <item>Alma Klepac, D. Gervaisa 4, 10000 Zagreb</item>
      <item>Ruža Dogan, Sokolgradska 38, 10000 Zagreb</item>
      <item>ZOU Gordana Prolić Dubroja i Zrinka Širić, Radnička c. 52, 10000 Zagreb</item>
      <item>Darko Kolarek, Vinodolska 93, 48000 Koprivnica</item>
      <item>Marko Praljak, Miramarska c. 30, 10000 Zagreb</item>
      <item>Petra Pleščec, Zelengajska ul. 11, 10360 Sesvete</item>
      <item>LAVANDA ADC d.o.o. u stečaju, Livadarski put 21, 10360 Sesvete</item>
      <item>Krunoslav Kovač, Sviba 14, 10434 Strmec</item>
      <item>Davorka Huljev, Miramarska c. 13d, 10000 Zagreb</item>
      <item>Snježana Drugčević, Dijankovec 32, 48260 Križevci</item>
      <item>NEZAVISNI HRVATSKI SINDIKATI, Regionalni ured Zagreb, Kneza Mislava 20/I, 10000 Zagreb</item>
      <item>Jasna Milde, A. Starčevića 23, 43500 Daruvar</item>
      <item>Jana Babić, I. Kozari put, VI. odv. br. 14, 10000 Zagreb</item>
      <item>Nevenka Ereš, Put narone 86/I, 20350 Metković</item>
      <item>Valerija Posavec, J.P. Kamova 9, 10000 Zagreb</item>
      <item>Jandre Šarić, Bože i Nikole Bionde 1, 10000 Zagreb</item>
      <item>Jasna Grgić, Ulica kestenova 2, 31000 Osijek</item>
      <item>Božica Šola, Bukovac Gornji 131, 10000 Zagreb</item>
      <item>Draženka Neralić, Dlakovac 13, 47300 Ogulin</item>
      <item>Zdenka Tomić, Side Košutić 14, 10000 Zagreb</item>
      <item>Ana Ivančić, Bjelovarska 77, 10360 Sesvete</item>
      <item>Marijana Tominac, Nova cesta 36, 47300 Ogulin</item>
      <item>Lidija Veić, Ulica vrba 2, 31000 Osijek</item>
      <item>Mirela Vukoja, A. Barca 62, 31207 Tenja</item>
    </derivirana_varijabla>
  </DomainObject.Predmet.OstaliListFormatedWithAdress>
  <DomainObject.Predmet.OstaliListFormatedWithAdressOIB>
    <izvorni_sadrzaj>
      <item>Draško Semren, Savska c. 41 PT Zagrepčanka, 10000 Zagreb</item>
      <item>Ljubica Zgodić, OIB 42568790800, Vatroslava Lisinskog 14, 32100 Vinkovci</item>
      <item>CROATIA LLOYD d.d. za reosiguranje, OIB 23508929264, Ul. grada Vukovara 62, 10000 Zagreb</item>
      <item>Jasna Živković - Žubrinić, OIB 81102214910, Strane 41, 52100 Medulin</item>
      <item>Općinski sud u Požegi, zemljišno-knjižni odjel</item>
      <item>Darko Mundweil, Šetalište kardinala Šepera 2, 31000 Osijek</item>
      <item>Općinski sud u Šibeniku, zemljišno-knjižni odjel, x, 22000 Šibenik</item>
      <item>Filip Ivančić, OIB 36419946839, Bjelovarska 77, 10360 Sesvete</item>
      <item>ŽUPANIJSKO DRŽAVNO ODVJETNIŠTVO U ZAGREBU, OIB 16488001145, Savska Cesta 41, 10000 Zagreb</item>
      <item>Darko Mundweil, Šetalište kardinala F. Šepera 2, 31000 Osijek</item>
      <item>Općinski sud u Čakovcu, zemljišno-knjižni odjel, x, 40000 Čakovec</item>
      <item>Mira Strmečki, OIB 75729073280, Bogišićeva 14, 10000 Zagreb</item>
      <item>javnost</item>
      <item>OPĆINSKO DRŽAVNO ODVJETNIŠTVO U BJELOVARU, OIB 57370630720, Josipa Jelačića 1, 43000 Bjelovar</item>
      <item>Dušan Horvat, Prhovec 22, 40000 Gornji Mihaljevec</item>
      <item>Ivan Ivančić, OIB 06971970908, Bjelovarska 77, 10360 Sesvete</item>
      <item>REPUBLIKA HRVATSKA MINISTARSTVO FINANCIJA, OIB 18683136487, Av. Dubrovnik 32, 10000 Zagreb</item>
      <item>VEČERNJI LIST novinsko-nakladničko društvo s ograničenom odgovornošću, OIB 92276133102, Oreškovićeva 6H/1 , 10000 Zagreb</item>
      <item>OD Rački i kolege, Vlaška 50, 10000 Zagreb</item>
      <item>Maja Vlaisavljević, OIB 72383263610, P. Preradovića 131, 33404 Špišić Bukovica</item>
      <item>OBRT TRGOVINA LANA, Maršala Tita 11, 40000 Nedelišće</item>
      <item>Marina Lacković, OIB 77915759607, Stjepana Radića 14, 43500 Daruvar</item>
      <item>Slavica Gašparac, Dolac 17, 34000 Brestovac</item>
      <item>Đurđica Ovanin, OIB 25331162163, Stari Farkašić 16, 44273 Letovanić</item>
      <item>Rajka Jagmarević, OIB 54873974132, Jurja Dalmatinca 7, 10000 Zagreb</item>
      <item>DAMIR VARGA, V.NAZORA 3, 32100 Vinkovci punomoćnik sudionika u postupku LJUBICA ZGODIĆ</item>
      <item>Tomo Palić, Beketinačka 7, 10000 Zagreb</item>
      <item>Ljubica Čović, OIB 46457126839, I. Gundulića 18a, 10370 Gračec</item>
      <item>OD Mađarić &amp; Lui, OIB , Ilica 191 F, 10000 Zagreb</item>
      <item>OPĆINSKI SUD U VUKOVARU, SS VINKOVCI, Trg bana J. Šokčevića 17, 32100 Vinkovci</item>
      <item>Petar Čubela, Vlaška 72c, 10000 Zagreb</item>
      <item>Nino Ivančić, OIB 05066261818, Bjelovarska 77, 10360 Sesvete</item>
      <item>GRAD SPLIT, OIB 78755598868, Obala kneza Branimira 17, 21000 Split</item>
      <item>Agencija za osiguranje radničkih potraživanja u slučaju stečaja poslodavca, OIB 04323472109, Frankopanska 11, 10000 Zagreb</item>
      <item>ŠIMECKI d.o.o. u stečaju, OIB 02142010717, Vlaška 126, 10000 Zagreb</item>
      <item>Anica Bilić, OIB 46824656226, Lapovečka 26, 32100 Vinkovci</item>
      <item>Milorad Zajkovski, OIB 59768013642, Ivana Vencla 32, 10290 Zaprešić</item>
      <item>GRAD VINKOVCI, OIB 67648791479, Bana Josipa Jelačića 1, 32100 Vinkovci</item>
      <item>VIPnet d.o.o., OIB 29524210204, Vrtni put 1, 10000 Zagreb</item>
      <item>Biserka Pavić, OIB 02668021264, Kranjčevićeva 23, 10000 Zagreb</item>
      <item>OD SUČEVIĆ I PARTNERI d.o.o., OIB 88966484576, Gundulićeva 63/I, 10000 Zagreb</item>
      <item>CROATIA BANKA, dioničko društvo, OIB 32247795989, Roberta Frangeša Mihanovića 9, 10000 Zagreb</item>
      <item>PORTUNATA d.o.o., OIB 13725174628, Vlaška 78, 10000 Zagreb</item>
      <item>Pejo Salatović, OIB 53131805687, N. Šopa 1, 10360 Sesvete</item>
      <item>GRAD OSIJEK, Upravni odjel za financije, OIB 30050049642, Kuhačeva 9, 31000 Osijek</item>
      <item>OPĆINSKI SUD U BJELOVARU, OIB 57362618039, Josipa Jelačića 3, 43000 Bjelovar</item>
      <item>ZAGREBAČKI HOLDING d.o.o., OIB 85584865987, Ul. grada Vukovara 41, 10000 Zagreb</item>
      <item>Vera Kocijanić Gubić, OIB 40923038207, Letnička 13, 10360 Sesvete</item>
      <item>Branko Jakić, javni bilježnik, OIB 08564858401, Zelinska 3, 10000 Zagreb</item>
      <item>REPUBLIKA HRVATSKA MINISTARSTVO FINANCIJA, OIB 18683136487, Av. Dubrovnik 32, 10000 Zagreb</item>
      <item>Olivera Bebić, OIB 05037227718, Eugena Kvaternika 12, 20350 Metković</item>
      <item>Nedjeljko Grabić, OIB 04787512817, Postrojbi spec. policije Zadra br. 4, 23000 Zadar</item>
      <item>Općinski sud u Bjelovaru, ZK odjel Križevci, OIB 57362618039, Ivana Dijankovečkog 14, 48260 Križevci</item>
      <item>OD Maravić &amp; Maravić j.t.d., OIB 88101407855, Ljudevita Gaja 10, 47300 Ogulin</item>
      <item>Vesna Putak, OIB 53763013777, Dioš 40, 43500 Končanica</item>
      <item>ADRIATIC SERVIS d.o.o., OIB 94765037768, A. Hebranga 9, 23000 Zadar</item>
      <item>TERRA FIRMA dioničko društvo za ulaganje u nekretnine, OIB 22198253360, Budmanijeva 3, 10000 Zagreb</item>
      <item>ADRIATIC SECURITY d.o.o., OIB 44190545321, A. Hebranga 9, 23000 Zadar</item>
      <item>Mirela Crnadak, OIB 30506980915, Zdihovska 23, 10000 Zagreb</item>
      <item>Financijska agencija, OIB 85821130368, Vrtni put 3, 10000 Zagreb</item>
      <item>ŠIRJAN društvo s ograničenom odgovornošću za proizvodnju, preradu i trgovinu, OIB 31458573467, Kusijevec 29, 48267 Sveti Petar Orehovec</item>
      <item>GRAD ZAGREB, OIB 61817894937, Trg Stjepana Radića 1, 10000 Zagreb</item>
      <item>Marijana Mavrek, OIB 68410954524, Međimurska 25, 10360 Sesvete</item>
      <item>JURKA d.o.o. u stečaju, OIB 81584877336, Dužice 21, 10000 Zagreb</item>
      <item>AGROPROMET d.o.o. za proizvodnju, trgovinu i usluge, OIB 55665033860, Kusijevec 31, 48268 Kusijevec</item>
      <item>Alma Klepac, OIB 20525854329, D. Gervaisa 4, 10000 Zagreb</item>
      <item>Ruža Dogan, OIB 04754750511, Sokolgradska 38, 10000 Zagreb</item>
      <item>ZOU Gordana Prolić Dubroja i Zrinka Širić, Radnička c. 52, 10000 Zagreb</item>
      <item>Darko Kolarek, OIB 99844538517, Vinodolska 93, 48000 Koprivnica</item>
      <item>Marko Praljak, Miramarska c. 30, 10000 Zagreb</item>
      <item>Petra Pleščec, OIB 35459878243, Zelengajska ul. 11, 10360 Sesvete</item>
      <item>LAVANDA ADC d.o.o. u stečaju, OIB 23291248003, Livadarski put 21, 10360 Sesvete</item>
      <item>Krunoslav Kovač, OIB 54432256951, Sviba 14, 10434 Strmec</item>
      <item>Davorka Huljev, OIB 34743014377, Miramarska c. 13d, 10000 Zagreb</item>
      <item>Snježana Drugčević, OIB 63167410273, Dijankovec 32, 48260 Križevci</item>
      <item>NEZAVISNI HRVATSKI SINDIKATI, Regionalni ured Zagreb, Kneza Mislava 20/I, 10000 Zagreb</item>
      <item>Jasna Milde, OIB 05404656921, A. Starčevića 23, 43500 Daruvar</item>
      <item>Jana Babić, OIB 40148208052, I. Kozari put, VI. odv. br. 14, 10000 Zagreb</item>
      <item>Nevenka Ereš, OIB 82338438655, Put narone 86/I, 20350 Metković</item>
      <item>Valerija Posavec, OIB 66184057070, J.P. Kamova 9, 10000 Zagreb</item>
      <item>Jandre Šarić, OIB 32699897022, Bože i Nikole Bionde 1, 10000 Zagreb</item>
      <item>Jasna Grgić, OIB 85893087633, Ulica kestenova 2, 31000 Osijek</item>
      <item>Božica Šola, OIB 08384404621, Bukovac Gornji 131, 10000 Zagreb</item>
      <item>Draženka Neralić, OIB 50503793005, Dlakovac 13, 47300 Ogulin</item>
      <item>Zdenka Tomić, OIB 60773374807, Side Košutić 14, 10000 Zagreb</item>
      <item>Ana Ivančić, OIB 41077635584, Bjelovarska 77, 10360 Sesvete</item>
      <item>Marijana Tominac, OIB 07017053614, Nova cesta 36, 47300 Ogulin</item>
      <item>Lidija Veić, OIB 84389252365, Ulica vrba 2, 31000 Osijek</item>
      <item>Mirela Vukoja, A. Barca 62, 31207 Tenja</item>
    </izvorni_sadrzaj>
    <derivirana_varijabla naziv="DomainObject.Predmet.OstaliListFormatedWithAdressOIB_1">
      <item>Draško Semren, Savska c. 41 PT Zagrepčanka, 10000 Zagreb</item>
      <item>Ljubica Zgodić, OIB 42568790800, Vatroslava Lisinskog 14, 32100 Vinkovci</item>
      <item>CROATIA LLOYD d.d. za reosiguranje, OIB 23508929264, Ul. grada Vukovara 62, 10000 Zagreb</item>
      <item>Jasna Živković - Žubrinić, OIB 81102214910, Strane 41, 52100 Medulin</item>
      <item>Općinski sud u Požegi, zemljišno-knjižni odjel</item>
      <item>Darko Mundweil, Šetalište kardinala Šepera 2, 31000 Osijek</item>
      <item>Općinski sud u Šibeniku, zemljišno-knjižni odjel, x, 22000 Šibenik</item>
      <item>Filip Ivančić, OIB 36419946839, Bjelovarska 77, 10360 Sesvete</item>
      <item>ŽUPANIJSKO DRŽAVNO ODVJETNIŠTVO U ZAGREBU, OIB 16488001145, Savska Cesta 41, 10000 Zagreb</item>
      <item>Darko Mundweil, Šetalište kardinala F. Šepera 2, 31000 Osijek</item>
      <item>Općinski sud u Čakovcu, zemljišno-knjižni odjel, x, 40000 Čakovec</item>
      <item>Mira Strmečki, OIB 75729073280, Bogišićeva 14, 10000 Zagreb</item>
      <item>javnost</item>
      <item>OPĆINSKO DRŽAVNO ODVJETNIŠTVO U BJELOVARU, OIB 57370630720, Josipa Jelačića 1, 43000 Bjelovar</item>
      <item>Dušan Horvat, Prhovec 22, 40000 Gornji Mihaljevec</item>
      <item>Ivan Ivančić, OIB 06971970908, Bjelovarska 77, 10360 Sesvete</item>
      <item>REPUBLIKA HRVATSKA MINISTARSTVO FINANCIJA, OIB 18683136487, Av. Dubrovnik 32, 10000 Zagreb</item>
      <item>VEČERNJI LIST novinsko-nakladničko društvo s ograničenom odgovornošću, OIB 92276133102, Oreškovićeva 6H/1 , 10000 Zagreb</item>
      <item>OD Rački i kolege, Vlaška 50, 10000 Zagreb</item>
      <item>Maja Vlaisavljević, OIB 72383263610, P. Preradovića 131, 33404 Špišić Bukovica</item>
      <item>OBRT TRGOVINA LANA, Maršala Tita 11, 40000 Nedelišće</item>
      <item>Marina Lacković, OIB 77915759607, Stjepana Radića 14, 43500 Daruvar</item>
      <item>Slavica Gašparac, Dolac 17, 34000 Brestovac</item>
      <item>Đurđica Ovanin, OIB 25331162163, Stari Farkašić 16, 44273 Letovanić</item>
      <item>Rajka Jagmarević, OIB 54873974132, Jurja Dalmatinca 7, 10000 Zagreb</item>
      <item>DAMIR VARGA, V.NAZORA 3, 32100 Vinkovci punomoćnik sudionika u postupku LJUBICA ZGODIĆ</item>
      <item>Tomo Palić, Beketinačka 7, 10000 Zagreb</item>
      <item>Ljubica Čović, OIB 46457126839, I. Gundulića 18a, 10370 Gračec</item>
      <item>OD Mađarić &amp; Lui, OIB , Ilica 191 F, 10000 Zagreb</item>
      <item>OPĆINSKI SUD U VUKOVARU, SS VINKOVCI, Trg bana J. Šokčevića 17, 32100 Vinkovci</item>
      <item>Petar Čubela, Vlaška 72c, 10000 Zagreb</item>
      <item>Nino Ivančić, OIB 05066261818, Bjelovarska 77, 10360 Sesvete</item>
      <item>GRAD SPLIT, OIB 78755598868, Obala kneza Branimira 17, 21000 Split</item>
      <item>Agencija za osiguranje radničkih potraživanja u slučaju stečaja poslodavca, OIB 04323472109, Frankopanska 11, 10000 Zagreb</item>
      <item>ŠIMECKI d.o.o. u stečaju, OIB 02142010717, Vlaška 126, 10000 Zagreb</item>
      <item>Anica Bilić, OIB 46824656226, Lapovečka 26, 32100 Vinkovci</item>
      <item>Milorad Zajkovski, OIB 59768013642, Ivana Vencla 32, 10290 Zaprešić</item>
      <item>GRAD VINKOVCI, OIB 67648791479, Bana Josipa Jelačića 1, 32100 Vinkovci</item>
      <item>VIPnet d.o.o., OIB 29524210204, Vrtni put 1, 10000 Zagreb</item>
      <item>Biserka Pavić, OIB 02668021264, Kranjčevićeva 23, 10000 Zagreb</item>
      <item>OD SUČEVIĆ I PARTNERI d.o.o., OIB 88966484576, Gundulićeva 63/I, 10000 Zagreb</item>
      <item>CROATIA BANKA, dioničko društvo, OIB 32247795989, Roberta Frangeša Mihanovića 9, 10000 Zagreb</item>
      <item>PORTUNATA d.o.o., OIB 13725174628, Vlaška 78, 10000 Zagreb</item>
      <item>Pejo Salatović, OIB 53131805687, N. Šopa 1, 10360 Sesvete</item>
      <item>GRAD OSIJEK, Upravni odjel za financije, OIB 30050049642, Kuhačeva 9, 31000 Osijek</item>
      <item>OPĆINSKI SUD U BJELOVARU, OIB 57362618039, Josipa Jelačića 3, 43000 Bjelovar</item>
      <item>ZAGREBAČKI HOLDING d.o.o., OIB 85584865987, Ul. grada Vukovara 41, 10000 Zagreb</item>
      <item>Vera Kocijanić Gubić, OIB 40923038207, Letnička 13, 10360 Sesvete</item>
      <item>Branko Jakić, javni bilježnik, OIB 08564858401, Zelinska 3, 10000 Zagreb</item>
      <item>REPUBLIKA HRVATSKA MINISTARSTVO FINANCIJA, OIB 18683136487, Av. Dubrovnik 32, 10000 Zagreb</item>
      <item>Olivera Bebić, OIB 05037227718, Eugena Kvaternika 12, 20350 Metković</item>
      <item>Nedjeljko Grabić, OIB 04787512817, Postrojbi spec. policije Zadra br. 4, 23000 Zadar</item>
      <item>Općinski sud u Bjelovaru, ZK odjel Križevci, OIB 57362618039, Ivana Dijankovečkog 14, 48260 Križevci</item>
      <item>OD Maravić &amp; Maravić j.t.d., OIB 88101407855, Ljudevita Gaja 10, 47300 Ogulin</item>
      <item>Vesna Putak, OIB 53763013777, Dioš 40, 43500 Končanica</item>
      <item>ADRIATIC SERVIS d.o.o., OIB 94765037768, A. Hebranga 9, 23000 Zadar</item>
      <item>TERRA FIRMA dioničko društvo za ulaganje u nekretnine, OIB 22198253360, Budmanijeva 3, 10000 Zagreb</item>
      <item>ADRIATIC SECURITY d.o.o., OIB 44190545321, A. Hebranga 9, 23000 Zadar</item>
      <item>Mirela Crnadak, OIB 30506980915, Zdihovska 23, 10000 Zagreb</item>
      <item>Financijska agencija, OIB 85821130368, Vrtni put 3, 10000 Zagreb</item>
      <item>ŠIRJAN društvo s ograničenom odgovornošću za proizvodnju, preradu i trgovinu, OIB 31458573467, Kusijevec 29, 48267 Sveti Petar Orehovec</item>
      <item>GRAD ZAGREB, OIB 61817894937, Trg Stjepana Radića 1, 10000 Zagreb</item>
      <item>Marijana Mavrek, OIB 68410954524, Međimurska 25, 10360 Sesvete</item>
      <item>JURKA d.o.o. u stečaju, OIB 81584877336, Dužice 21, 10000 Zagreb</item>
      <item>AGROPROMET d.o.o. za proizvodnju, trgovinu i usluge, OIB 55665033860, Kusijevec 31, 48268 Kusijevec</item>
      <item>Alma Klepac, OIB 20525854329, D. Gervaisa 4, 10000 Zagreb</item>
      <item>Ruža Dogan, OIB 04754750511, Sokolgradska 38, 10000 Zagreb</item>
      <item>ZOU Gordana Prolić Dubroja i Zrinka Širić, Radnička c. 52, 10000 Zagreb</item>
      <item>Darko Kolarek, OIB 99844538517, Vinodolska 93, 48000 Koprivnica</item>
      <item>Marko Praljak, Miramarska c. 30, 10000 Zagreb</item>
      <item>Petra Pleščec, OIB 35459878243, Zelengajska ul. 11, 10360 Sesvete</item>
      <item>LAVANDA ADC d.o.o. u stečaju, OIB 23291248003, Livadarski put 21, 10360 Sesvete</item>
      <item>Krunoslav Kovač, OIB 54432256951, Sviba 14, 10434 Strmec</item>
      <item>Davorka Huljev, OIB 34743014377, Miramarska c. 13d, 10000 Zagreb</item>
      <item>Snježana Drugčević, OIB 63167410273, Dijankovec 32, 48260 Križevci</item>
      <item>NEZAVISNI HRVATSKI SINDIKATI, Regionalni ured Zagreb, Kneza Mislava 20/I, 10000 Zagreb</item>
      <item>Jasna Milde, OIB 05404656921, A. Starčevića 23, 43500 Daruvar</item>
      <item>Jana Babić, OIB 40148208052, I. Kozari put, VI. odv. br. 14, 10000 Zagreb</item>
      <item>Nevenka Ereš, OIB 82338438655, Put narone 86/I, 20350 Metković</item>
      <item>Valerija Posavec, OIB 66184057070, J.P. Kamova 9, 10000 Zagreb</item>
      <item>Jandre Šarić, OIB 32699897022, Bože i Nikole Bionde 1, 10000 Zagreb</item>
      <item>Jasna Grgić, OIB 85893087633, Ulica kestenova 2, 31000 Osijek</item>
      <item>Božica Šola, OIB 08384404621, Bukovac Gornji 131, 10000 Zagreb</item>
      <item>Draženka Neralić, OIB 50503793005, Dlakovac 13, 47300 Ogulin</item>
      <item>Zdenka Tomić, OIB 60773374807, Side Košutić 14, 10000 Zagreb</item>
      <item>Ana Ivančić, OIB 41077635584, Bjelovarska 77, 10360 Sesvete</item>
      <item>Marijana Tominac, OIB 07017053614, Nova cesta 36, 47300 Ogulin</item>
      <item>Lidija Veić, OIB 84389252365, Ulica vrba 2, 31000 Osijek</item>
      <item>Mirela Vukoja, A. Barca 62, 31207 Tenja</item>
    </derivirana_varijabla>
  </DomainObject.Predmet.OstaliListFormatedWithAdressOIB>
  <DomainObject.Predmet.OstaliListNazivFormated>
    <izvorni_sadrzaj>
      <item>Draško Semren</item>
      <item>Ljubica Zgodić</item>
      <item>CROATIA LLOYD d.d. za reosiguranje</item>
      <item>Jasna Živković - Žubrinić</item>
      <item>Općinski sud u Požegi, zemljišno-knjižni odjel</item>
      <item>Darko Mundweil</item>
      <item>Općinski sud u Šibeniku, zemljišno-knjižni odjel</item>
      <item>Filip Ivančić</item>
      <item>ŽUPANIJSKO DRŽAVNO ODVJETNIŠTVO U ZAGREBU</item>
      <item>Darko Mundweil</item>
      <item>Općinski sud u Čakovcu, zemljišno-knjižni odjel</item>
      <item>Mira Strmečki</item>
      <item>javnost</item>
      <item>OPĆINSKO DRŽAVNO ODVJETNIŠTVO U BJELOVARU</item>
      <item>Dušan Horvat</item>
      <item>Ivan Ivančić</item>
      <item>REPUBLIKA HRVATSKA MINISTARSTVO FINANCIJA</item>
      <item>VEČERNJI LIST novinsko-nakladničko društvo s ograničenom odgovornošću</item>
      <item>OD Rački i kolege</item>
      <item>Maja Vlaisavljević</item>
      <item>OBRT TRGOVINA LANA</item>
      <item>Marina Lacković</item>
      <item>Slavica Gašparac</item>
      <item>Đurđica Ovanin</item>
      <item>Rajka Jagmarević</item>
      <item>DAMIR VARGA</item>
      <item>Tomo Palić</item>
      <item>Ljubica Čović</item>
      <item>OD Mađarić &amp; Lui</item>
      <item>OPĆINSKI SUD U VUKOVARU, SS VINKOVCI</item>
      <item>Petar Čubela</item>
      <item>Nino Ivančić</item>
      <item>GRAD SPLIT</item>
      <item>Agencija za osiguranje radničkih potraživanja u slučaju stečaja poslodavca</item>
      <item>ŠIMECKI d.o.o. u stečaju</item>
      <item>Anica Bilić</item>
      <item>Milorad Zajkovski</item>
      <item>GRAD VINKOVCI</item>
      <item>VIPnet d.o.o.</item>
      <item>Biserka Pavić</item>
      <item>OD SUČEVIĆ I PARTNERI d.o.o.</item>
      <item>CROATIA BANKA, dioničko društvo</item>
      <item>PORTUNATA d.o.o.</item>
      <item>Pejo Salatović</item>
      <item>GRAD OSIJEK, Upravni odjel za financije</item>
      <item>OPĆINSKI SUD U BJELOVARU</item>
      <item>ZAGREBAČKI HOLDING d.o.o.</item>
      <item>Vera Kocijanić Gubić</item>
      <item>Branko Jakić, javni bilježnik</item>
      <item>REPUBLIKA HRVATSKA MINISTARSTVO FINANCIJA</item>
      <item>Olivera Bebić</item>
      <item>Nedjeljko Grabić</item>
      <item>Općinski sud u Bjelovaru, ZK odjel Križevci</item>
      <item>OD Maravić &amp; Maravić j.t.d.</item>
      <item>Vesna Putak</item>
      <item>ADRIATIC SERVIS d.o.o.</item>
      <item>TERRA FIRMA dioničko društvo za ulaganje u nekretnine</item>
      <item>ADRIATIC SECURITY d.o.o.</item>
      <item>Mirela Crnadak</item>
      <item>Financijska agencija</item>
      <item>ŠIRJAN društvo s ograničenom odgovornošću za proizvodnju, preradu i trgovinu</item>
      <item>GRAD ZAGREB</item>
      <item>Marijana Mavrek</item>
      <item>JURKA d.o.o. u stečaju</item>
      <item>AGROPROMET d.o.o. za proizvodnju, trgovinu i usluge</item>
      <item>Alma Klepac</item>
      <item>Ruža Dogan</item>
      <item>ZOU Gordana Prolić Dubroja i Zrinka Širić</item>
      <item>Darko Kolarek</item>
      <item>Marko Praljak</item>
      <item>Petra Pleščec</item>
      <item>LAVANDA ADC d.o.o. u stečaju</item>
      <item>Krunoslav Kovač</item>
      <item>Davorka Huljev</item>
      <item>Snježana Drugčević</item>
      <item>NEZAVISNI HRVATSKI SINDIKATI, Regionalni ured Zagreb</item>
      <item>Jasna Milde</item>
      <item>Jana Babić</item>
      <item>Nevenka Ereš</item>
      <item>Valerija Posavec</item>
      <item>Jandre Šarić</item>
      <item>Jasna Grgić</item>
      <item>Božica Šola</item>
      <item>Draženka Neralić</item>
      <item>Zdenka Tomić</item>
      <item>Ana Ivančić</item>
      <item>Marijana Tominac</item>
      <item>Lidija Veić</item>
      <item>Mirela Vukoja</item>
    </izvorni_sadrzaj>
    <derivirana_varijabla naziv="DomainObject.Predmet.OstaliListNazivFormated_1">
      <item>Draško Semren</item>
      <item>Ljubica Zgodić</item>
      <item>CROATIA LLOYD d.d. za reosiguranje</item>
      <item>Jasna Živković - Žubrinić</item>
      <item>Općinski sud u Požegi, zemljišno-knjižni odjel</item>
      <item>Darko Mundweil</item>
      <item>Općinski sud u Šibeniku, zemljišno-knjižni odjel</item>
      <item>Filip Ivančić</item>
      <item>ŽUPANIJSKO DRŽAVNO ODVJETNIŠTVO U ZAGREBU</item>
      <item>Darko Mundweil</item>
      <item>Općinski sud u Čakovcu, zemljišno-knjižni odjel</item>
      <item>Mira Strmečki</item>
      <item>javnost</item>
      <item>OPĆINSKO DRŽAVNO ODVJETNIŠTVO U BJELOVARU</item>
      <item>Dušan Horvat</item>
      <item>Ivan Ivančić</item>
      <item>REPUBLIKA HRVATSKA MINISTARSTVO FINANCIJA</item>
      <item>VEČERNJI LIST novinsko-nakladničko društvo s ograničenom odgovornošću</item>
      <item>OD Rački i kolege</item>
      <item>Maja Vlaisavljević</item>
      <item>OBRT TRGOVINA LANA</item>
      <item>Marina Lacković</item>
      <item>Slavica Gašparac</item>
      <item>Đurđica Ovanin</item>
      <item>Rajka Jagmarević</item>
      <item>DAMIR VARGA</item>
      <item>Tomo Palić</item>
      <item>Ljubica Čović</item>
      <item>OD Mađarić &amp; Lui</item>
      <item>OPĆINSKI SUD U VUKOVARU, SS VINKOVCI</item>
      <item>Petar Čubela</item>
      <item>Nino Ivančić</item>
      <item>GRAD SPLIT</item>
      <item>Agencija za osiguranje radničkih potraživanja u slučaju stečaja poslodavca</item>
      <item>ŠIMECKI d.o.o. u stečaju</item>
      <item>Anica Bilić</item>
      <item>Milorad Zajkovski</item>
      <item>GRAD VINKOVCI</item>
      <item>VIPnet d.o.o.</item>
      <item>Biserka Pavić</item>
      <item>OD SUČEVIĆ I PARTNERI d.o.o.</item>
      <item>CROATIA BANKA, dioničko društvo</item>
      <item>PORTUNATA d.o.o.</item>
      <item>Pejo Salatović</item>
      <item>GRAD OSIJEK, Upravni odjel za financije</item>
      <item>OPĆINSKI SUD U BJELOVARU</item>
      <item>ZAGREBAČKI HOLDING d.o.o.</item>
      <item>Vera Kocijanić Gubić</item>
      <item>Branko Jakić, javni bilježnik</item>
      <item>REPUBLIKA HRVATSKA MINISTARSTVO FINANCIJA</item>
      <item>Olivera Bebić</item>
      <item>Nedjeljko Grabić</item>
      <item>Općinski sud u Bjelovaru, ZK odjel Križevci</item>
      <item>OD Maravić &amp; Maravić j.t.d.</item>
      <item>Vesna Putak</item>
      <item>ADRIATIC SERVIS d.o.o.</item>
      <item>TERRA FIRMA dioničko društvo za ulaganje u nekretnine</item>
      <item>ADRIATIC SECURITY d.o.o.</item>
      <item>Mirela Crnadak</item>
      <item>Financijska agencija</item>
      <item>ŠIRJAN društvo s ograničenom odgovornošću za proizvodnju, preradu i trgovinu</item>
      <item>GRAD ZAGREB</item>
      <item>Marijana Mavrek</item>
      <item>JURKA d.o.o. u stečaju</item>
      <item>AGROPROMET d.o.o. za proizvodnju, trgovinu i usluge</item>
      <item>Alma Klepac</item>
      <item>Ruža Dogan</item>
      <item>ZOU Gordana Prolić Dubroja i Zrinka Širić</item>
      <item>Darko Kolarek</item>
      <item>Marko Praljak</item>
      <item>Petra Pleščec</item>
      <item>LAVANDA ADC d.o.o. u stečaju</item>
      <item>Krunoslav Kovač</item>
      <item>Davorka Huljev</item>
      <item>Snježana Drugčević</item>
      <item>NEZAVISNI HRVATSKI SINDIKATI, Regionalni ured Zagreb</item>
      <item>Jasna Milde</item>
      <item>Jana Babić</item>
      <item>Nevenka Ereš</item>
      <item>Valerija Posavec</item>
      <item>Jandre Šarić</item>
      <item>Jasna Grgić</item>
      <item>Božica Šola</item>
      <item>Draženka Neralić</item>
      <item>Zdenka Tomić</item>
      <item>Ana Ivančić</item>
      <item>Marijana Tominac</item>
      <item>Lidija Veić</item>
      <item>Mirela Vukoja</item>
    </derivirana_varijabla>
  </DomainObject.Predmet.OstaliListNazivFormated>
  <DomainObject.Predmet.OstaliListNazivFormatedOIB>
    <izvorni_sadrzaj>
      <item>Draško Semren</item>
      <item>Ljubica Zgodić, OIB 42568790800</item>
      <item>CROATIA LLOYD d.d. za reosiguranje, OIB 23508929264</item>
      <item>Jasna Živković - Žubrinić, OIB 81102214910</item>
      <item>Općinski sud u Požegi, zemljišno-knjižni odjel</item>
      <item>Darko Mundweil</item>
      <item>Općinski sud u Šibeniku, zemljišno-knjižni odjel</item>
      <item>Filip Ivančić, OIB 36419946839</item>
      <item>ŽUPANIJSKO DRŽAVNO ODVJETNIŠTVO U ZAGREBU, OIB 16488001145</item>
      <item>Darko Mundweil</item>
      <item>Općinski sud u Čakovcu, zemljišno-knjižni odjel</item>
      <item>Mira Strmečki, OIB 75729073280</item>
      <item>javnost</item>
      <item>OPĆINSKO DRŽAVNO ODVJETNIŠTVO U BJELOVARU, OIB 57370630720</item>
      <item>Dušan Horvat</item>
      <item>Ivan Ivančić, OIB 06971970908</item>
      <item>REPUBLIKA HRVATSKA MINISTARSTVO FINANCIJA, OIB 18683136487</item>
      <item>VEČERNJI LIST novinsko-nakladničko društvo s ograničenom odgovornošću, OIB 92276133102</item>
      <item>OD Rački i kolege</item>
      <item>Maja Vlaisavljević, OIB 72383263610</item>
      <item>OBRT TRGOVINA LANA</item>
      <item>Marina Lacković, OIB 77915759607</item>
      <item>Slavica Gašparac</item>
      <item>Đurđica Ovanin, OIB 25331162163</item>
      <item>Rajka Jagmarević, OIB 54873974132</item>
      <item>DAMIR VARGA</item>
      <item>Tomo Palić</item>
      <item>Ljubica Čović, OIB 46457126839</item>
      <item>OD Mađarić &amp; Lui, OIB </item>
      <item>OPĆINSKI SUD U VUKOVARU, SS VINKOVCI</item>
      <item>Petar Čubela</item>
      <item>Nino Ivančić, OIB 05066261818</item>
      <item>GRAD SPLIT, OIB 78755598868</item>
      <item>Agencija za osiguranje radničkih potraživanja u slučaju stečaja poslodavca, OIB 04323472109</item>
      <item>ŠIMECKI d.o.o. u stečaju, OIB 02142010717</item>
      <item>Anica Bilić, OIB 46824656226</item>
      <item>Milorad Zajkovski, OIB 59768013642</item>
      <item>GRAD VINKOVCI, OIB 67648791479</item>
      <item>VIPnet d.o.o., OIB 29524210204</item>
      <item>Biserka Pavić, OIB 02668021264</item>
      <item>OD SUČEVIĆ I PARTNERI d.o.o., OIB 88966484576</item>
      <item>CROATIA BANKA, dioničko društvo, OIB 32247795989</item>
      <item>PORTUNATA d.o.o., OIB 13725174628</item>
      <item>Pejo Salatović, OIB 53131805687</item>
      <item>GRAD OSIJEK, Upravni odjel za financije, OIB 30050049642</item>
      <item>OPĆINSKI SUD U BJELOVARU, OIB 57362618039</item>
      <item>ZAGREBAČKI HOLDING d.o.o., OIB 85584865987</item>
      <item>Vera Kocijanić Gubić, OIB 40923038207</item>
      <item>Branko Jakić, javni bilježnik, OIB 08564858401</item>
      <item>REPUBLIKA HRVATSKA MINISTARSTVO FINANCIJA, OIB 18683136487</item>
      <item>Olivera Bebić, OIB 05037227718</item>
      <item>Nedjeljko Grabić, OIB 04787512817</item>
      <item>Općinski sud u Bjelovaru, ZK odjel Križevci, OIB 57362618039</item>
      <item>OD Maravić &amp; Maravić j.t.d., OIB 88101407855</item>
      <item>Vesna Putak, OIB 53763013777</item>
      <item>ADRIATIC SERVIS d.o.o., OIB 94765037768</item>
      <item>TERRA FIRMA dioničko društvo za ulaganje u nekretnine, OIB 22198253360</item>
      <item>ADRIATIC SECURITY d.o.o., OIB 44190545321</item>
      <item>Mirela Crnadak, OIB 30506980915</item>
      <item>Financijska agencija, OIB 85821130368</item>
      <item>ŠIRJAN društvo s ograničenom odgovornošću za proizvodnju, preradu i trgovinu, OIB 31458573467</item>
      <item>GRAD ZAGREB, OIB 61817894937</item>
      <item>Marijana Mavrek, OIB 68410954524</item>
      <item>JURKA d.o.o. u stečaju, OIB 81584877336</item>
      <item>AGROPROMET d.o.o. za proizvodnju, trgovinu i usluge, OIB 55665033860</item>
      <item>Alma Klepac, OIB 20525854329</item>
      <item>Ruža Dogan, OIB 04754750511</item>
      <item>ZOU Gordana Prolić Dubroja i Zrinka Širić</item>
      <item>Darko Kolarek, OIB 99844538517</item>
      <item>Marko Praljak</item>
      <item>Petra Pleščec, OIB 35459878243</item>
      <item>LAVANDA ADC d.o.o. u stečaju, OIB 23291248003</item>
      <item>Krunoslav Kovač, OIB 54432256951</item>
      <item>Davorka Huljev, OIB 34743014377</item>
      <item>Snježana Drugčević, OIB 63167410273</item>
      <item>NEZAVISNI HRVATSKI SINDIKATI, Regionalni ured Zagreb</item>
      <item>Jasna Milde, OIB 05404656921</item>
      <item>Jana Babić, OIB 40148208052</item>
      <item>Nevenka Ereš, OIB 82338438655</item>
      <item>Valerija Posavec, OIB 66184057070</item>
      <item>Jandre Šarić, OIB 32699897022</item>
      <item>Jasna Grgić, OIB 85893087633</item>
      <item>Božica Šola, OIB 08384404621</item>
      <item>Draženka Neralić, OIB 50503793005</item>
      <item>Zdenka Tomić, OIB 60773374807</item>
      <item>Ana Ivančić, OIB 41077635584</item>
      <item>Marijana Tominac, OIB 07017053614</item>
      <item>Lidija Veić, OIB 84389252365</item>
      <item>Mirela Vukoja</item>
    </izvorni_sadrzaj>
    <derivirana_varijabla naziv="DomainObject.Predmet.OstaliListNazivFormatedOIB_1">
      <item>Draško Semren</item>
      <item>Ljubica Zgodić, OIB 42568790800</item>
      <item>CROATIA LLOYD d.d. za reosiguranje, OIB 23508929264</item>
      <item>Jasna Živković - Žubrinić, OIB 81102214910</item>
      <item>Općinski sud u Požegi, zemljišno-knjižni odjel</item>
      <item>Darko Mundweil</item>
      <item>Općinski sud u Šibeniku, zemljišno-knjižni odjel</item>
      <item>Filip Ivančić, OIB 36419946839</item>
      <item>ŽUPANIJSKO DRŽAVNO ODVJETNIŠTVO U ZAGREBU, OIB 16488001145</item>
      <item>Darko Mundweil</item>
      <item>Općinski sud u Čakovcu, zemljišno-knjižni odjel</item>
      <item>Mira Strmečki, OIB 75729073280</item>
      <item>javnost</item>
      <item>OPĆINSKO DRŽAVNO ODVJETNIŠTVO U BJELOVARU, OIB 57370630720</item>
      <item>Dušan Horvat</item>
      <item>Ivan Ivančić, OIB 06971970908</item>
      <item>REPUBLIKA HRVATSKA MINISTARSTVO FINANCIJA, OIB 18683136487</item>
      <item>VEČERNJI LIST novinsko-nakladničko društvo s ograničenom odgovornošću, OIB 92276133102</item>
      <item>OD Rački i kolege</item>
      <item>Maja Vlaisavljević, OIB 72383263610</item>
      <item>OBRT TRGOVINA LANA</item>
      <item>Marina Lacković, OIB 77915759607</item>
      <item>Slavica Gašparac</item>
      <item>Đurđica Ovanin, OIB 25331162163</item>
      <item>Rajka Jagmarević, OIB 54873974132</item>
      <item>DAMIR VARGA</item>
      <item>Tomo Palić</item>
      <item>Ljubica Čović, OIB 46457126839</item>
      <item>OD Mađarić &amp; Lui, OIB </item>
      <item>OPĆINSKI SUD U VUKOVARU, SS VINKOVCI</item>
      <item>Petar Čubela</item>
      <item>Nino Ivančić, OIB 05066261818</item>
      <item>GRAD SPLIT, OIB 78755598868</item>
      <item>Agencija za osiguranje radničkih potraživanja u slučaju stečaja poslodavca, OIB 04323472109</item>
      <item>ŠIMECKI d.o.o. u stečaju, OIB 02142010717</item>
      <item>Anica Bilić, OIB 46824656226</item>
      <item>Milorad Zajkovski, OIB 59768013642</item>
      <item>GRAD VINKOVCI, OIB 67648791479</item>
      <item>VIPnet d.o.o., OIB 29524210204</item>
      <item>Biserka Pavić, OIB 02668021264</item>
      <item>OD SUČEVIĆ I PARTNERI d.o.o., OIB 88966484576</item>
      <item>CROATIA BANKA, dioničko društvo, OIB 32247795989</item>
      <item>PORTUNATA d.o.o., OIB 13725174628</item>
      <item>Pejo Salatović, OIB 53131805687</item>
      <item>GRAD OSIJEK, Upravni odjel za financije, OIB 30050049642</item>
      <item>OPĆINSKI SUD U BJELOVARU, OIB 57362618039</item>
      <item>ZAGREBAČKI HOLDING d.o.o., OIB 85584865987</item>
      <item>Vera Kocijanić Gubić, OIB 40923038207</item>
      <item>Branko Jakić, javni bilježnik, OIB 08564858401</item>
      <item>REPUBLIKA HRVATSKA MINISTARSTVO FINANCIJA, OIB 18683136487</item>
      <item>Olivera Bebić, OIB 05037227718</item>
      <item>Nedjeljko Grabić, OIB 04787512817</item>
      <item>Općinski sud u Bjelovaru, ZK odjel Križevci, OIB 57362618039</item>
      <item>OD Maravić &amp; Maravić j.t.d., OIB 88101407855</item>
      <item>Vesna Putak, OIB 53763013777</item>
      <item>ADRIATIC SERVIS d.o.o., OIB 94765037768</item>
      <item>TERRA FIRMA dioničko društvo za ulaganje u nekretnine, OIB 22198253360</item>
      <item>ADRIATIC SECURITY d.o.o., OIB 44190545321</item>
      <item>Mirela Crnadak, OIB 30506980915</item>
      <item>Financijska agencija, OIB 85821130368</item>
      <item>ŠIRJAN društvo s ograničenom odgovornošću za proizvodnju, preradu i trgovinu, OIB 31458573467</item>
      <item>GRAD ZAGREB, OIB 61817894937</item>
      <item>Marijana Mavrek, OIB 68410954524</item>
      <item>JURKA d.o.o. u stečaju, OIB 81584877336</item>
      <item>AGROPROMET d.o.o. za proizvodnju, trgovinu i usluge, OIB 55665033860</item>
      <item>Alma Klepac, OIB 20525854329</item>
      <item>Ruža Dogan, OIB 04754750511</item>
      <item>ZOU Gordana Prolić Dubroja i Zrinka Širić</item>
      <item>Darko Kolarek, OIB 99844538517</item>
      <item>Marko Praljak</item>
      <item>Petra Pleščec, OIB 35459878243</item>
      <item>LAVANDA ADC d.o.o. u stečaju, OIB 23291248003</item>
      <item>Krunoslav Kovač, OIB 54432256951</item>
      <item>Davorka Huljev, OIB 34743014377</item>
      <item>Snježana Drugčević, OIB 63167410273</item>
      <item>NEZAVISNI HRVATSKI SINDIKATI, Regionalni ured Zagreb</item>
      <item>Jasna Milde, OIB 05404656921</item>
      <item>Jana Babić, OIB 40148208052</item>
      <item>Nevenka Ereš, OIB 82338438655</item>
      <item>Valerija Posavec, OIB 66184057070</item>
      <item>Jandre Šarić, OIB 32699897022</item>
      <item>Jasna Grgić, OIB 85893087633</item>
      <item>Božica Šola, OIB 08384404621</item>
      <item>Draženka Neralić, OIB 50503793005</item>
      <item>Zdenka Tomić, OIB 60773374807</item>
      <item>Ana Ivančić, OIB 41077635584</item>
      <item>Marijana Tominac, OIB 07017053614</item>
      <item>Lidija Veić, OIB 84389252365</item>
      <item>Mirela Vukoja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Draško Semren</item>
      <item>Ljubica Zgodić</item>
      <item>CROATIA LLOYD d.d. za reosiguranje</item>
      <item>Jasna Živković - Žubrinić</item>
      <item>Općinski sud u Požegi, zemljišno-knjižni odjel</item>
      <item>Darko Mundweil</item>
      <item>Općinski sud u Šibeniku, zemljišno-knjižni odjel</item>
      <item>Filip Ivančić</item>
      <item>ŽUPANIJSKO DRŽAVNO ODVJETNIŠTVO U ZAGREBU</item>
      <item>Darko Mundweil</item>
      <item>Općinski sud u Čakovcu, zemljišno-knjižni odjel</item>
      <item>Mira Strmečki</item>
      <item>javnost</item>
      <item>OPĆINSKO DRŽAVNO ODVJETNIŠTVO U BJELOVARU</item>
      <item>Dušan Horvat</item>
      <item>Ivan Ivančić</item>
      <item>REPUBLIKA HRVATSKA MINISTARSTVO FINANCIJA</item>
      <item>VEČERNJI LIST novinsko-nakladničko društvo s ograničenom odgovornošću</item>
      <item>OD Rački i kolege</item>
      <item>Maja Vlaisavljević</item>
      <item>OBRT TRGOVINA LANA</item>
      <item>Marina Lacković</item>
      <item>Slavica Gašparac</item>
      <item>Đurđica Ovanin</item>
      <item>Rajka Jagmarević</item>
      <item>DAMIR VARGA</item>
      <item>Tomo Palić</item>
      <item>Ljubica Čović</item>
      <item>OD Mađarić &amp; Lui</item>
      <item>OPĆINSKI SUD U VUKOVARU, SS VINKOVCI</item>
      <item>Petar Čubela</item>
      <item>Nino Ivančić</item>
      <item>GRAD SPLIT</item>
      <item>Agencija za osiguranje radničkih potraživanja u slučaju stečaja poslodavca</item>
      <item>ŠIMECKI d.o.o. u stečaju</item>
      <item>Anica Bilić</item>
      <item>Milorad Zajkovski</item>
      <item>GRAD VINKOVCI</item>
      <item>VIPnet d.o.o.</item>
      <item>Biserka Pavić</item>
      <item>OD SUČEVIĆ I PARTNERI d.o.o.</item>
      <item>CROATIA BANKA, dioničko društvo</item>
      <item>PORTUNATA d.o.o.</item>
      <item>Pejo Salatović</item>
      <item>GRAD OSIJEK, Upravni odjel za financije</item>
      <item>OPĆINSKI SUD U BJELOVARU</item>
      <item>ZAGREBAČKI HOLDING d.o.o.</item>
      <item>Vera Kocijanić Gubić</item>
      <item>Branko Jakić, javni bilježnik</item>
      <item>REPUBLIKA HRVATSKA MINISTARSTVO FINANCIJA</item>
      <item>Olivera Bebić</item>
      <item>Nedjeljko Grabić</item>
      <item>Općinski sud u Bjelovaru, ZK odjel Križevci</item>
      <item>OD Maravić &amp; Maravić j.t.d.</item>
      <item>Vesna Putak</item>
      <item>ADRIATIC SERVIS d.o.o.</item>
      <item>TERRA FIRMA dioničko društvo za ulaganje u nekretnine</item>
      <item>ADRIATIC SECURITY d.o.o.</item>
      <item>Mirela Crnadak</item>
      <item>Financijska agencija</item>
      <item>ŠIRJAN društvo s ograničenom odgovornošću za proizvodnju, preradu i trgovinu</item>
      <item>GRAD ZAGREB</item>
      <item>Marijana Mavrek</item>
      <item>JURKA d.o.o. u stečaju</item>
      <item>AGROPROMET d.o.o. za proizvodnju, trgovinu i usluge</item>
      <item>Alma Klepac</item>
      <item>Ruža Dogan</item>
      <item>ZOU Gordana Prolić Dubroja i Zrinka Širić</item>
      <item>Darko Kolarek</item>
      <item>Marko Praljak</item>
      <item>Petra Pleščec</item>
      <item>LAVANDA ADC d.o.o. u stečaju</item>
      <item>Krunoslav Kovač</item>
      <item>Davorka Huljev</item>
      <item>Snježana Drugčević</item>
      <item>NEZAVISNI HRVATSKI SINDIKATI, Regionalni ured Zagreb</item>
      <item>Jasna Milde</item>
      <item>Jana Babić</item>
      <item>Nevenka Ereš</item>
      <item>Valerija Posavec</item>
      <item>Jandre Šarić</item>
      <item>Jasna Grgić</item>
      <item>Božica Šola</item>
      <item>Draženka Neralić</item>
      <item>Zdenka Tomić</item>
      <item>Ana Ivančić</item>
      <item>Marijana Tominac</item>
      <item>Lidija Veić</item>
      <item>Mirela Vukoja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Draško Semren</item>
      <item>Ljubica Zgodić</item>
      <item>CROATIA LLOYD d.d. za reosiguranje</item>
      <item>Jasna Živković - Žubrinić</item>
      <item>Općinski sud u Požegi, zemljišno-knjižni odjel</item>
      <item>Darko Mundweil</item>
      <item>Općinski sud u Šibeniku, zemljišno-knjižni odjel</item>
      <item>Filip Ivančić</item>
      <item>ŽUPANIJSKO DRŽAVNO ODVJETNIŠTVO U ZAGREBU</item>
      <item>Darko Mundweil</item>
      <item>Općinski sud u Čakovcu, zemljišno-knjižni odjel</item>
      <item>Mira Strmečki</item>
      <item>javnost</item>
      <item>OPĆINSKO DRŽAVNO ODVJETNIŠTVO U BJELOVARU</item>
      <item>Dušan Horvat</item>
      <item>Ivan Ivančić</item>
      <item>REPUBLIKA HRVATSKA MINISTARSTVO FINANCIJA</item>
      <item>VEČERNJI LIST novinsko-nakladničko društvo s ograničenom odgovornošću</item>
      <item>OD Rački i kolege</item>
      <item>Maja Vlaisavljević</item>
      <item>OBRT TRGOVINA LANA</item>
      <item>Marina Lacković</item>
      <item>Slavica Gašparac</item>
      <item>Đurđica Ovanin</item>
      <item>Rajka Jagmarević</item>
      <item>DAMIR VARGA</item>
      <item>Tomo Palić</item>
      <item>Ljubica Čović</item>
      <item>OD Mađarić &amp; Lui</item>
      <item>OPĆINSKI SUD U VUKOVARU, SS VINKOVCI</item>
      <item>Petar Čubela</item>
      <item>Nino Ivančić</item>
      <item>GRAD SPLIT</item>
      <item>Agencija za osiguranje radničkih potraživanja u slučaju stečaja poslodavca</item>
      <item>ŠIMECKI d.o.o. u stečaju</item>
      <item>Anica Bilić</item>
      <item>Milorad Zajkovski</item>
      <item>GRAD VINKOVCI</item>
      <item>VIPnet d.o.o.</item>
      <item>Biserka Pavić</item>
      <item>OD SUČEVIĆ I PARTNERI d.o.o.</item>
      <item>CROATIA BANKA, dioničko društvo</item>
      <item>PORTUNATA d.o.o.</item>
      <item>Pejo Salatović</item>
      <item>GRAD OSIJEK, Upravni odjel za financije</item>
      <item>OPĆINSKI SUD U BJELOVARU</item>
      <item>ZAGREBAČKI HOLDING d.o.o.</item>
      <item>Vera Kocijanić Gubić</item>
      <item>Branko Jakić, javni bilježnik</item>
      <item>REPUBLIKA HRVATSKA MINISTARSTVO FINANCIJA</item>
      <item>Olivera Bebić</item>
      <item>Nedjeljko Grabić</item>
      <item>Općinski sud u Bjelovaru, ZK odjel Križevci</item>
      <item>OD Maravić &amp; Maravić j.t.d.</item>
      <item>Vesna Putak</item>
      <item>ADRIATIC SERVIS d.o.o.</item>
      <item>TERRA FIRMA dioničko društvo za ulaganje u nekretnine</item>
      <item>ADRIATIC SECURITY d.o.o.</item>
      <item>Mirela Crnadak</item>
      <item>Financijska agencija</item>
      <item>ŠIRJAN društvo s ograničenom odgovornošću za proizvodnju, preradu i trgovinu</item>
      <item>GRAD ZAGREB</item>
      <item>Marijana Mavrek</item>
      <item>JURKA d.o.o. u stečaju</item>
      <item>AGROPROMET d.o.o. za proizvodnju, trgovinu i usluge</item>
      <item>Alma Klepac</item>
      <item>Ruža Dogan</item>
      <item>ZOU Gordana Prolić Dubroja i Zrinka Širić</item>
      <item>Darko Kolarek</item>
      <item>Marko Praljak</item>
      <item>Petra Pleščec</item>
      <item>LAVANDA ADC d.o.o. u stečaju</item>
      <item>Krunoslav Kovač</item>
      <item>Davorka Huljev</item>
      <item>Snježana Drugčević</item>
      <item>NEZAVISNI HRVATSKI SINDIKATI, Regionalni ured Zagreb</item>
      <item>Jasna Milde</item>
      <item>Jana Babić</item>
      <item>Nevenka Ereš</item>
      <item>Valerija Posavec</item>
      <item>Jandre Šarić</item>
      <item>Jasna Grgić</item>
      <item>Božica Šola</item>
      <item>Draženka Neralić</item>
      <item>Zdenka Tomić</item>
      <item>Ana Ivančić</item>
      <item>Marijana Tominac</item>
      <item>Lidija Veić</item>
      <item>Mirela Vukoja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JOSIP GALIĆ, kupac, OIB 62736271676, Primorska 10,34000 Požega</item>
      <item>TOMA PALIĆ, OIB 17037813074, Beketinačka 7,10000 Zagreb</item>
      <item>TRGOVINA LANA, OIB 96475491256, Maršala Tita 11,40000 Nedelišće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Draško Semren, Savska c. 41 PT Zagrepčanka,10000 Zagreb</item>
      <item>Ljubica Zgodić, OIB 42568790800, Vatroslava Lisinskog 14,32100 Vinkovci</item>
      <item>CROATIA LLOYD d.d. za reosiguranje, OIB 23508929264, Ul. grada Vukovara 62,10000 Zagreb</item>
      <item>Jasna Živković - Žubrinić, OIB 81102214910, Strane 41,52100 Medulin</item>
      <item>Općinski sud u Požegi, zemljišno-knjižni odjel</item>
      <item>Darko Mundweil, Šetalište kardinala Šepera 2,31000 Osijek</item>
      <item>Općinski sud u Šibeniku, zemljišno-knjižni odjel, x,22000 Šibenik</item>
      <item>Filip Ivančić, OIB 36419946839, Bjelovarska 77,10360 Sesvete</item>
      <item>ŽUPANIJSKO DRŽAVNO ODVJETNIŠTVO U ZAGREBU, OIB 16488001145, Savska Cesta 41,10000 Zagreb</item>
      <item>Darko Mundweil, Šetalište kardinala F. Šepera 2,31000 Osijek</item>
      <item>Općinski sud u Čakovcu, zemljišno-knjižni odjel, x,40000 Čakovec</item>
      <item>Mira Strmečki, OIB 75729073280, Bogišićeva 14,10000 Zagreb</item>
      <item>javnost</item>
      <item>OPĆINSKO DRŽAVNO ODVJETNIŠTVO U BJELOVARU, OIB 57370630720, Josipa Jelačića 1,43000 Bjelovar</item>
      <item>Dušan Horvat, Prhovec 22,40000 Gornji Mihaljevec</item>
      <item>Ivan Ivančić, OIB 06971970908, Bjelovarska 77,10360 Sesvete</item>
      <item>REPUBLIKA HRVATSKA MINISTARSTVO FINANCIJA, OIB 18683136487, Av. Dubrovnik 32,10000 Zagreb</item>
      <item>VEČERNJI LIST novinsko-nakladničko društvo s ograničenom odgovornošću, OIB 92276133102, Oreškovićeva 6H/1 ,10000 Zagreb</item>
      <item>OD Rački i kolege, Vlaška 50,10000 Zagreb</item>
      <item>Maja Vlaisavljević, OIB 72383263610, P. Preradovića 131,33404 Špišić Bukovica</item>
      <item>OBRT TRGOVINA LANA, Maršala Tita 11,40000 Nedelišće</item>
      <item>Marina Lacković, OIB 77915759607, Stjepana Radića 14,43500 Daruvar</item>
      <item>Slavica Gašparac, Dolac 17,34000 Brestovac</item>
      <item>Đurđica Ovanin, OIB 25331162163, Stari Farkašić 16,44273 Letovanić</item>
      <item>Rajka Jagmarević, OIB 54873974132, Jurja Dalmatinca 7,10000 Zagreb</item>
      <item>DAMIR VARGA, V.NAZORA 3,32100 Vinkovci</item>
      <item>Tomo Palić, Beketinačka 7,10000 Zagreb</item>
      <item>Ljubica Čović, OIB 46457126839, I. Gundulića 18a,10370 Gračec</item>
      <item>OD Mađarić &amp; Lui, OIB , Ilica 191 F,10000 Zagreb</item>
      <item>OPĆINSKI SUD U VUKOVARU, SS VINKOVCI, Trg bana J. Šokčevića 17,32100 Vinkovci</item>
      <item>Petar Čubela, Vlaška 72c,10000 Zagreb</item>
      <item>Nino Ivančić, OIB 05066261818, Bjelovarska 77,10360 Sesvete</item>
      <item>GRAD SPLIT, OIB 78755598868, Obala kneza Branimira 17,21000 Split</item>
      <item>Agencija za osiguranje radničkih potraživanja u slučaju stečaja poslodavca, OIB 04323472109, Frankopanska 11,10000 Zagreb</item>
      <item>ŠIMECKI d.o.o. u stečaju, OIB 02142010717, Vlaška 126,10000 Zagreb</item>
      <item>Anica Bilić, OIB 46824656226, Lapovečka 26,32100 Vinkovci</item>
      <item>Milorad Zajkovski, OIB 59768013642, Ivana Vencla 32,10290 Zaprešić</item>
      <item>GRAD VINKOVCI, OIB 67648791479, Bana Josipa Jelačića 1,32100 Vinkovci</item>
      <item>VIPnet d.o.o., OIB 29524210204, Vrtni put 1,10000 Zagreb</item>
      <item>Biserka Pavić, OIB 02668021264, Kranjčevićeva 23,10000 Zagreb</item>
      <item>OD SUČEVIĆ I PARTNERI d.o.o., OIB 88966484576, Gundulićeva 63/I,10000 Zagreb</item>
      <item>CROATIA BANKA, dioničko društvo, OIB 32247795989, Roberta Frangeša Mihanovića 9,10000 Zagreb</item>
      <item>PORTUNATA d.o.o., OIB 13725174628, Vlaška 78,10000 Zagreb</item>
      <item>Pejo Salatović, OIB 53131805687, N. Šopa 1,10360 Sesvete</item>
      <item>GRAD OSIJEK, Upravni odjel za financije, OIB 30050049642, Kuhačeva 9,31000 Osijek</item>
      <item>OPĆINSKI SUD U BJELOVARU, OIB 57362618039, Josipa Jelačića 3,43000 Bjelovar</item>
      <item>ZAGREBAČKI HOLDING d.o.o., OIB 85584865987, Ul. grada Vukovara 41,10000 Zagreb</item>
      <item>Vera Kocijanić Gubić, OIB 40923038207, Letnička 13,10360 Sesvete</item>
      <item>Branko Jakić, javni bilježnik, OIB 08564858401, Zelinska 3,10000 Zagreb</item>
      <item>REPUBLIKA HRVATSKA MINISTARSTVO FINANCIJA, OIB 18683136487, Av. Dubrovnik 32,10000 Zagreb</item>
      <item>Olivera Bebić, OIB 05037227718, Eugena Kvaternika 12,20350 Metković</item>
      <item>Nedjeljko Grabić, OIB 04787512817, Postrojbi spec. policije Zadra br. 4,23000 Zadar</item>
      <item>Općinski sud u Bjelovaru, ZK odjel Križevci, OIB 57362618039, Ivana Dijankovečkog 14,48260 Križevci</item>
      <item>OD Maravić &amp; Maravić j.t.d., OIB 88101407855, Ljudevita Gaja 10,47300 Ogulin</item>
      <item>Vesna Putak, OIB 53763013777, Dioš 40,43500 Končanica</item>
      <item>ADRIATIC SERVIS d.o.o., OIB 94765037768, A. Hebranga 9,23000 Zadar</item>
      <item>TERRA FIRMA dioničko društvo za ulaganje u nekretnine, OIB 22198253360, Budmanijeva 3,10000 Zagreb</item>
      <item>ADRIATIC SECURITY d.o.o., OIB 44190545321, A. Hebranga 9,23000 Zadar</item>
      <item>Mirela Crnadak, OIB 30506980915, Zdihovska 23,10000 Zagreb</item>
      <item>Financijska agencija, OIB 85821130368, Vrtni put 3,10000 Zagreb</item>
      <item>ŠIRJAN društvo s ograničenom odgovornošću za proizvodnju, preradu i trgovinu, OIB 31458573467, Kusijevec 29,48267 Sveti Petar Orehovec</item>
      <item>GRAD ZAGREB, OIB 61817894937, Trg Stjepana Radića 1,10000 Zagreb</item>
      <item>Marijana Mavrek, OIB 68410954524, Međimurska 25,10360 Sesvete</item>
      <item>JURKA d.o.o. u stečaju, OIB 81584877336, Dužice 21,10000 Zagreb</item>
      <item>AGROPROMET d.o.o. za proizvodnju, trgovinu i usluge, OIB 55665033860, Kusijevec 31,48268 Kusijevec</item>
      <item>Alma Klepac, OIB 20525854329, D. Gervaisa 4,10000 Zagreb</item>
      <item>Ruža Dogan, OIB 04754750511, Sokolgradska 38,10000 Zagreb</item>
      <item>ZOU Gordana Prolić Dubroja i Zrinka Širić, Radnička c. 52,10000 Zagreb</item>
      <item>Darko Kolarek, OIB 99844538517, Vinodolska 93,48000 Koprivnica</item>
      <item>Marko Praljak, Miramarska c. 30,10000 Zagreb</item>
      <item>Petra Pleščec, OIB 35459878243, Zelengajska ul. 11,10360 Sesvete</item>
      <item>LAVANDA ADC d.o.o. u stečaju, OIB 23291248003, Livadarski put 21,10360 Sesvete</item>
      <item>Krunoslav Kovač, OIB 54432256951, Sviba 14,10434 Strmec</item>
      <item>Davorka Huljev, OIB 34743014377, Miramarska c. 13d,10000 Zagreb</item>
      <item>Snježana Drugčević, OIB 63167410273, Dijankovec 32,48260 Križevci</item>
      <item>NEZAVISNI HRVATSKI SINDIKATI, Regionalni ured Zagreb, Kneza Mislava 20/I,10000 Zagreb</item>
      <item>Jasna Milde, OIB 05404656921, A. Starčevića 23,43500 Daruvar</item>
      <item>Jana Babić, OIB 40148208052, I. Kozari put, VI. odv. br. 14,10000 Zagreb</item>
      <item>Nevenka Ereš, OIB 82338438655, Put narone 86/I,20350 Metković</item>
      <item>Valerija Posavec, OIB 66184057070, J.P. Kamova 9,10000 Zagreb</item>
      <item>Jandre Šarić, OIB 32699897022, Bože i Nikole Bionde 1,10000 Zagreb</item>
      <item>Jasna Grgić, OIB 85893087633, Ulica kestenova 2,31000 Osijek</item>
      <item>Božica Šola, OIB 08384404621, Bukovac Gornji 131,10000 Zagreb</item>
      <item>Draženka Neralić, OIB 50503793005, Dlakovac 13,47300 Ogulin</item>
      <item>Zdenka Tomić, OIB 60773374807, Side Košutić 14,10000 Zagreb</item>
      <item>Ana Ivančić, OIB 41077635584, Bjelovarska 77,10360 Sesvete</item>
      <item>Marijana Tominac, OIB 07017053614, Nova cesta 36,47300 Ogulin</item>
      <item>Lidija Veić, OIB 84389252365, Ulica vrba 2,31000 Osijek</item>
      <item>Mirela Vukoja, A. Barca 62,31207 Tenja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JOSIP GALIĆ, kupac, OIB 62736271676, Primorska 10,34000 Požega</item>
      <item>TOMA PALIĆ, OIB 17037813074, Beketinačka 7,10000 Zagreb</item>
      <item>TRGOVINA LANA, OIB 96475491256, Maršala Tita 11,40000 Nedelišće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Draško Semren, Savska c. 41 PT Zagrepčanka,10000 Zagreb</item>
      <item>Ljubica Zgodić, OIB 42568790800, Vatroslava Lisinskog 14,32100 Vinkovci</item>
      <item>CROATIA LLOYD d.d. za reosiguranje, OIB 23508929264, Ul. grada Vukovara 62,10000 Zagreb</item>
      <item>Jasna Živković - Žubrinić, OIB 81102214910, Strane 41,52100 Medulin</item>
      <item>Općinski sud u Požegi, zemljišno-knjižni odjel</item>
      <item>Darko Mundweil, Šetalište kardinala Šepera 2,31000 Osijek</item>
      <item>Općinski sud u Šibeniku, zemljišno-knjižni odjel, x,22000 Šibenik</item>
      <item>Filip Ivančić, OIB 36419946839, Bjelovarska 77,10360 Sesvete</item>
      <item>ŽUPANIJSKO DRŽAVNO ODVJETNIŠTVO U ZAGREBU, OIB 16488001145, Savska Cesta 41,10000 Zagreb</item>
      <item>Darko Mundweil, Šetalište kardinala F. Šepera 2,31000 Osijek</item>
      <item>Općinski sud u Čakovcu, zemljišno-knjižni odjel, x,40000 Čakovec</item>
      <item>Mira Strmečki, OIB 75729073280, Bogišićeva 14,10000 Zagreb</item>
      <item>javnost</item>
      <item>OPĆINSKO DRŽAVNO ODVJETNIŠTVO U BJELOVARU, OIB 57370630720, Josipa Jelačića 1,43000 Bjelovar</item>
      <item>Dušan Horvat, Prhovec 22,40000 Gornji Mihaljevec</item>
      <item>Ivan Ivančić, OIB 06971970908, Bjelovarska 77,10360 Sesvete</item>
      <item>REPUBLIKA HRVATSKA MINISTARSTVO FINANCIJA, OIB 18683136487, Av. Dubrovnik 32,10000 Zagreb</item>
      <item>VEČERNJI LIST novinsko-nakladničko društvo s ograničenom odgovornošću, OIB 92276133102, Oreškovićeva 6H/1 ,10000 Zagreb</item>
      <item>OD Rački i kolege, Vlaška 50,10000 Zagreb</item>
      <item>Maja Vlaisavljević, OIB 72383263610, P. Preradovića 131,33404 Špišić Bukovica</item>
      <item>OBRT TRGOVINA LANA, Maršala Tita 11,40000 Nedelišće</item>
      <item>Marina Lacković, OIB 77915759607, Stjepana Radića 14,43500 Daruvar</item>
      <item>Slavica Gašparac, Dolac 17,34000 Brestovac</item>
      <item>Đurđica Ovanin, OIB 25331162163, Stari Farkašić 16,44273 Letovanić</item>
      <item>Rajka Jagmarević, OIB 54873974132, Jurja Dalmatinca 7,10000 Zagreb</item>
      <item>DAMIR VARGA, V.NAZORA 3,32100 Vinkovci</item>
      <item>Tomo Palić, Beketinačka 7,10000 Zagreb</item>
      <item>Ljubica Čović, OIB 46457126839, I. Gundulića 18a,10370 Gračec</item>
      <item>OD Mađarić &amp; Lui, OIB , Ilica 191 F,10000 Zagreb</item>
      <item>OPĆINSKI SUD U VUKOVARU, SS VINKOVCI, Trg bana J. Šokčevića 17,32100 Vinkovci</item>
      <item>Petar Čubela, Vlaška 72c,10000 Zagreb</item>
      <item>Nino Ivančić, OIB 05066261818, Bjelovarska 77,10360 Sesvete</item>
      <item>GRAD SPLIT, OIB 78755598868, Obala kneza Branimira 17,21000 Split</item>
      <item>Agencija za osiguranje radničkih potraživanja u slučaju stečaja poslodavca, OIB 04323472109, Frankopanska 11,10000 Zagreb</item>
      <item>ŠIMECKI d.o.o. u stečaju, OIB 02142010717, Vlaška 126,10000 Zagreb</item>
      <item>Anica Bilić, OIB 46824656226, Lapovečka 26,32100 Vinkovci</item>
      <item>Milorad Zajkovski, OIB 59768013642, Ivana Vencla 32,10290 Zaprešić</item>
      <item>GRAD VINKOVCI, OIB 67648791479, Bana Josipa Jelačića 1,32100 Vinkovci</item>
      <item>VIPnet d.o.o., OIB 29524210204, Vrtni put 1,10000 Zagreb</item>
      <item>Biserka Pavić, OIB 02668021264, Kranjčevićeva 23,10000 Zagreb</item>
      <item>OD SUČEVIĆ I PARTNERI d.o.o., OIB 88966484576, Gundulićeva 63/I,10000 Zagreb</item>
      <item>CROATIA BANKA, dioničko društvo, OIB 32247795989, Roberta Frangeša Mihanovića 9,10000 Zagreb</item>
      <item>PORTUNATA d.o.o., OIB 13725174628, Vlaška 78,10000 Zagreb</item>
      <item>Pejo Salatović, OIB 53131805687, N. Šopa 1,10360 Sesvete</item>
      <item>GRAD OSIJEK, Upravni odjel za financije, OIB 30050049642, Kuhačeva 9,31000 Osijek</item>
      <item>OPĆINSKI SUD U BJELOVARU, OIB 57362618039, Josipa Jelačića 3,43000 Bjelovar</item>
      <item>ZAGREBAČKI HOLDING d.o.o., OIB 85584865987, Ul. grada Vukovara 41,10000 Zagreb</item>
      <item>Vera Kocijanić Gubić, OIB 40923038207, Letnička 13,10360 Sesvete</item>
      <item>Branko Jakić, javni bilježnik, OIB 08564858401, Zelinska 3,10000 Zagreb</item>
      <item>REPUBLIKA HRVATSKA MINISTARSTVO FINANCIJA, OIB 18683136487, Av. Dubrovnik 32,10000 Zagreb</item>
      <item>Olivera Bebić, OIB 05037227718, Eugena Kvaternika 12,20350 Metković</item>
      <item>Nedjeljko Grabić, OIB 04787512817, Postrojbi spec. policije Zadra br. 4,23000 Zadar</item>
      <item>Općinski sud u Bjelovaru, ZK odjel Križevci, OIB 57362618039, Ivana Dijankovečkog 14,48260 Križevci</item>
      <item>OD Maravić &amp; Maravić j.t.d., OIB 88101407855, Ljudevita Gaja 10,47300 Ogulin</item>
      <item>Vesna Putak, OIB 53763013777, Dioš 40,43500 Končanica</item>
      <item>ADRIATIC SERVIS d.o.o., OIB 94765037768, A. Hebranga 9,23000 Zadar</item>
      <item>TERRA FIRMA dioničko društvo za ulaganje u nekretnine, OIB 22198253360, Budmanijeva 3,10000 Zagreb</item>
      <item>ADRIATIC SECURITY d.o.o., OIB 44190545321, A. Hebranga 9,23000 Zadar</item>
      <item>Mirela Crnadak, OIB 30506980915, Zdihovska 23,10000 Zagreb</item>
      <item>Financijska agencija, OIB 85821130368, Vrtni put 3,10000 Zagreb</item>
      <item>ŠIRJAN društvo s ograničenom odgovornošću za proizvodnju, preradu i trgovinu, OIB 31458573467, Kusijevec 29,48267 Sveti Petar Orehovec</item>
      <item>GRAD ZAGREB, OIB 61817894937, Trg Stjepana Radića 1,10000 Zagreb</item>
      <item>Marijana Mavrek, OIB 68410954524, Međimurska 25,10360 Sesvete</item>
      <item>JURKA d.o.o. u stečaju, OIB 81584877336, Dužice 21,10000 Zagreb</item>
      <item>AGROPROMET d.o.o. za proizvodnju, trgovinu i usluge, OIB 55665033860, Kusijevec 31,48268 Kusijevec</item>
      <item>Alma Klepac, OIB 20525854329, D. Gervaisa 4,10000 Zagreb</item>
      <item>Ruža Dogan, OIB 04754750511, Sokolgradska 38,10000 Zagreb</item>
      <item>ZOU Gordana Prolić Dubroja i Zrinka Širić, Radnička c. 52,10000 Zagreb</item>
      <item>Darko Kolarek, OIB 99844538517, Vinodolska 93,48000 Koprivnica</item>
      <item>Marko Praljak, Miramarska c. 30,10000 Zagreb</item>
      <item>Petra Pleščec, OIB 35459878243, Zelengajska ul. 11,10360 Sesvete</item>
      <item>LAVANDA ADC d.o.o. u stečaju, OIB 23291248003, Livadarski put 21,10360 Sesvete</item>
      <item>Krunoslav Kovač, OIB 54432256951, Sviba 14,10434 Strmec</item>
      <item>Davorka Huljev, OIB 34743014377, Miramarska c. 13d,10000 Zagreb</item>
      <item>Snježana Drugčević, OIB 63167410273, Dijankovec 32,48260 Križevci</item>
      <item>NEZAVISNI HRVATSKI SINDIKATI, Regionalni ured Zagreb, Kneza Mislava 20/I,10000 Zagreb</item>
      <item>Jasna Milde, OIB 05404656921, A. Starčevića 23,43500 Daruvar</item>
      <item>Jana Babić, OIB 40148208052, I. Kozari put, VI. odv. br. 14,10000 Zagreb</item>
      <item>Nevenka Ereš, OIB 82338438655, Put narone 86/I,20350 Metković</item>
      <item>Valerija Posavec, OIB 66184057070, J.P. Kamova 9,10000 Zagreb</item>
      <item>Jandre Šarić, OIB 32699897022, Bože i Nikole Bionde 1,10000 Zagreb</item>
      <item>Jasna Grgić, OIB 85893087633, Ulica kestenova 2,31000 Osijek</item>
      <item>Božica Šola, OIB 08384404621, Bukovac Gornji 131,10000 Zagreb</item>
      <item>Draženka Neralić, OIB 50503793005, Dlakovac 13,47300 Ogulin</item>
      <item>Zdenka Tomić, OIB 60773374807, Side Košutić 14,10000 Zagreb</item>
      <item>Ana Ivančić, OIB 41077635584, Bjelovarska 77,10360 Sesvete</item>
      <item>Marijana Tominac, OIB 07017053614, Nova cesta 36,47300 Ogulin</item>
      <item>Lidija Veić, OIB 84389252365, Ulica vrba 2,31000 Osijek</item>
      <item>Mirela Vukoja, A. Barca 62,31207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07897444082</item>
      <item>, OIB 32247795989</item>
      <item>, OIB 01252163117</item>
      <item>, OIB 84001590416</item>
      <item>, OIB 07492912398</item>
      <item>, OIB 95699596710</item>
      <item>, OIB 16488001145</item>
      <item>, OIB 62736271676</item>
      <item>, OIB 17037813074</item>
      <item>, OIB 96475491256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42568790800</item>
      <item>, OIB 23508929264</item>
      <item>, OIB 81102214910</item>
      <item>, OIB null</item>
      <item>, OIB null</item>
      <item>, OIB null</item>
      <item>, OIB 36419946839</item>
      <item>, OIB 16488001145</item>
      <item>, OIB null</item>
      <item>, OIB null</item>
      <item>, OIB 75729073280</item>
      <item>, OIB null</item>
      <item>, OIB 57370630720</item>
      <item>, OIB null</item>
      <item>, OIB 06971970908</item>
      <item>, OIB 18683136487</item>
      <item>, OIB 92276133102</item>
      <item>, OIB null</item>
      <item>, OIB 72383263610</item>
      <item>, OIB null</item>
      <item>, OIB 77915759607</item>
      <item>, OIB null</item>
      <item>, OIB 25331162163</item>
      <item>, OIB 54873974132</item>
      <item>, OIB null</item>
      <item>, OIB null</item>
      <item>, OIB 46457126839</item>
      <item>, OIB </item>
      <item>, OIB null</item>
      <item>, OIB null</item>
      <item>, OIB 05066261818</item>
      <item>, OIB 78755598868</item>
      <item>, OIB 04323472109</item>
      <item>, OIB 02142010717</item>
      <item>, OIB 46824656226</item>
      <item>, OIB 59768013642</item>
      <item>, OIB 67648791479</item>
      <item>, OIB 29524210204</item>
      <item>, OIB 02668021264</item>
      <item>, OIB 88966484576</item>
      <item>, OIB 32247795989</item>
      <item>, OIB 13725174628</item>
      <item>, OIB 53131805687</item>
      <item>, OIB 30050049642</item>
      <item>, OIB 57362618039</item>
      <item>, OIB 85584865987</item>
      <item>, OIB 40923038207</item>
      <item>, OIB 08564858401</item>
      <item>, OIB 18683136487</item>
      <item>, OIB 05037227718</item>
      <item>, OIB 04787512817</item>
      <item>, OIB 57362618039</item>
      <item>, OIB 88101407855</item>
      <item>, OIB 53763013777</item>
      <item>, OIB 94765037768</item>
      <item>, OIB 22198253360</item>
      <item>, OIB 44190545321</item>
      <item>, OIB 30506980915</item>
      <item>, OIB 31458573467</item>
      <item>, OIB 61817894937</item>
      <item>, OIB 68410954524</item>
      <item>, OIB 81584877336</item>
      <item>, OIB 55665033860</item>
      <item>, OIB 20525854329</item>
      <item>, OIB 04754750511</item>
      <item>, OIB null</item>
      <item>, OIB 99844538517</item>
      <item>, OIB null</item>
      <item>, OIB 35459878243</item>
      <item>, OIB 23291248003</item>
      <item>, OIB 54432256951</item>
      <item>, OIB 34743014377</item>
      <item>, OIB 63167410273</item>
      <item>, OIB null</item>
      <item>, OIB 05404656921</item>
      <item>, OIB 40148208052</item>
      <item>, OIB 82338438655</item>
      <item>, OIB 66184057070</item>
      <item>, OIB 32699897022</item>
      <item>, OIB 85893087633</item>
      <item>, OIB 08384404621</item>
      <item>, OIB 50503793005</item>
      <item>, OIB 60773374807</item>
      <item>, OIB 41077635584</item>
      <item>, OIB 07017053614</item>
      <item>, OIB 84389252365</item>
      <item>, OIB null</item>
    </izvorni_sadrzaj>
    <derivirana_varijabla naziv="DomainObject.Predmet.SudioniciListNazivOIB_1">
      <item>, OIB 85821130368</item>
      <item>, OIB 07897444082</item>
      <item>, OIB 32247795989</item>
      <item>, OIB 01252163117</item>
      <item>, OIB 84001590416</item>
      <item>, OIB 07492912398</item>
      <item>, OIB 95699596710</item>
      <item>, OIB 16488001145</item>
      <item>, OIB 62736271676</item>
      <item>, OIB 17037813074</item>
      <item>, OIB 96475491256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42568790800</item>
      <item>, OIB 23508929264</item>
      <item>, OIB 81102214910</item>
      <item>, OIB null</item>
      <item>, OIB null</item>
      <item>, OIB null</item>
      <item>, OIB 36419946839</item>
      <item>, OIB 16488001145</item>
      <item>, OIB null</item>
      <item>, OIB null</item>
      <item>, OIB 75729073280</item>
      <item>, OIB null</item>
      <item>, OIB 57370630720</item>
      <item>, OIB null</item>
      <item>, OIB 06971970908</item>
      <item>, OIB 18683136487</item>
      <item>, OIB 92276133102</item>
      <item>, OIB null</item>
      <item>, OIB 72383263610</item>
      <item>, OIB null</item>
      <item>, OIB 77915759607</item>
      <item>, OIB null</item>
      <item>, OIB 25331162163</item>
      <item>, OIB 54873974132</item>
      <item>, OIB null</item>
      <item>, OIB null</item>
      <item>, OIB 46457126839</item>
      <item>, OIB </item>
      <item>, OIB null</item>
      <item>, OIB null</item>
      <item>, OIB 05066261818</item>
      <item>, OIB 78755598868</item>
      <item>, OIB 04323472109</item>
      <item>, OIB 02142010717</item>
      <item>, OIB 46824656226</item>
      <item>, OIB 59768013642</item>
      <item>, OIB 67648791479</item>
      <item>, OIB 29524210204</item>
      <item>, OIB 02668021264</item>
      <item>, OIB 88966484576</item>
      <item>, OIB 32247795989</item>
      <item>, OIB 13725174628</item>
      <item>, OIB 53131805687</item>
      <item>, OIB 30050049642</item>
      <item>, OIB 57362618039</item>
      <item>, OIB 85584865987</item>
      <item>, OIB 40923038207</item>
      <item>, OIB 08564858401</item>
      <item>, OIB 18683136487</item>
      <item>, OIB 05037227718</item>
      <item>, OIB 04787512817</item>
      <item>, OIB 57362618039</item>
      <item>, OIB 88101407855</item>
      <item>, OIB 53763013777</item>
      <item>, OIB 94765037768</item>
      <item>, OIB 22198253360</item>
      <item>, OIB 44190545321</item>
      <item>, OIB 30506980915</item>
      <item>, OIB 31458573467</item>
      <item>, OIB 61817894937</item>
      <item>, OIB 68410954524</item>
      <item>, OIB 81584877336</item>
      <item>, OIB 55665033860</item>
      <item>, OIB 20525854329</item>
      <item>, OIB 04754750511</item>
      <item>, OIB null</item>
      <item>, OIB 99844538517</item>
      <item>, OIB null</item>
      <item>, OIB 35459878243</item>
      <item>, OIB 23291248003</item>
      <item>, OIB 54432256951</item>
      <item>, OIB 34743014377</item>
      <item>, OIB 63167410273</item>
      <item>, OIB null</item>
      <item>, OIB 05404656921</item>
      <item>, OIB 40148208052</item>
      <item>, OIB 82338438655</item>
      <item>, OIB 66184057070</item>
      <item>, OIB 32699897022</item>
      <item>, OIB 85893087633</item>
      <item>, OIB 08384404621</item>
      <item>, OIB 50503793005</item>
      <item>, OIB 60773374807</item>
      <item>, OIB 41077635584</item>
      <item>, OIB 07017053614</item>
      <item>, OIB 84389252365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1617</properties:Characters>
  <properties:Lines>60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2019-02-15T09:40:00Z</dcterms:created>
  <dc:creator>nmarkovic</dc:creator>
  <cp:lastModifiedBy>Maja Hajtek</cp:lastModifiedBy>
  <cp:lastPrinted>2019-02-15T14:30:00Z</cp:lastPrinted>
  <dcterms:modified xmlns:xsi="http://www.w3.org/2001/XMLSchema-instance" xsi:type="dcterms:W3CDTF">2019-02-15T14:30:00Z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(vraćanje jamčevine-zk tijelo II 15.2.2019. - 302.docx)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