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444b" w14:paraId="4cc444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A50188">
        <w:t>387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A50188">
        <w:t>ATLAS</w:t>
      </w:r>
      <w:r w:rsidR="0082426D">
        <w:t>,</w:t>
      </w:r>
      <w:r w:rsidR="00A50188">
        <w:t xml:space="preserve"> sportsko-uslužna zadruga iz Knina, Petra Krešimira IV br. 15, OIB:65080893016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674AB1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A50188">
        <w:t>ATLAS</w:t>
      </w:r>
      <w:r w:rsidR="0082426D">
        <w:t>,</w:t>
      </w:r>
      <w:r w:rsidR="00A50188">
        <w:t xml:space="preserve"> sportsko-uslužna zadruga iz Knina, Petra Krešimira IV br. 15, OIB:65080893016</w:t>
      </w:r>
      <w:r w:rsidR="007046CC">
        <w:t xml:space="preserve">, sa danom </w:t>
      </w:r>
      <w:r w:rsidR="00674AB1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3E3EC1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82426D">
        <w:t>ATLAS,</w:t>
      </w:r>
      <w:r w:rsidR="00A50188">
        <w:t xml:space="preserve"> sportsko-uslužna zadruga iz Knina, Petra Krešimira IV br. 15, OIB:65080893016</w:t>
      </w:r>
      <w:r>
        <w:t xml:space="preserve">, sa danom </w:t>
      </w:r>
      <w:r w:rsidR="00674AB1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ind w:firstLine="708"/>
        <w:jc w:val="both"/>
      </w:pPr>
      <w:r>
        <w:t xml:space="preserve">Dana </w:t>
      </w:r>
      <w:r w:rsidR="004E3BC7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82426D">
        <w:t>ATLAS,</w:t>
      </w:r>
      <w:r w:rsidR="00A50188">
        <w:t xml:space="preserve"> sportsko-uslužna zadruga iz Knina, Petra Krešimira IV br. 15, OIB:65080893016</w:t>
      </w:r>
      <w:r>
        <w:t>.</w:t>
      </w:r>
    </w:p>
    <w:p w:rsidRDefault="007046CC" w:rsidP="007046CC" w:rsidR="007046CC"/>
    <w:p w:rsidRDefault="00EB4DE6" w:rsidP="00EB4DE6" w:rsidR="007046CC">
      <w:pPr>
        <w:ind w:firstLine="708"/>
        <w:jc w:val="both"/>
      </w:pPr>
      <w:r>
        <w:lastRenderedPageBreak/>
        <w:t>Oglasom</w:t>
      </w:r>
      <w:r w:rsidR="007046CC">
        <w:t xml:space="preserve"> ovog suda pod poslovnim brojem 9 St-</w:t>
      </w:r>
      <w:r w:rsidR="00A50188">
        <w:t>387</w:t>
      </w:r>
      <w:r>
        <w:t>/2015</w:t>
      </w:r>
      <w:r w:rsidR="007046CC">
        <w:t xml:space="preserve"> od dana </w:t>
      </w:r>
      <w:r w:rsidR="004E3BC7">
        <w:t>09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674AB1" w:rsidP="00A4361C" w:rsidR="007046CC">
      <w:pPr>
        <w:ind w:firstLine="708"/>
        <w:jc w:val="both"/>
      </w:pPr>
      <w:r>
        <w:t xml:space="preserve">Navedeni oglas objavljen je </w:t>
      </w:r>
      <w:r w:rsidR="00A4361C">
        <w:t>na e-oglasnoj ploči suda dana</w:t>
      </w:r>
      <w:r w:rsidR="00347B56">
        <w:t xml:space="preserve"> </w:t>
      </w:r>
      <w:r w:rsidR="004E3BC7">
        <w:t>09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674AB1">
        <w:t>29</w:t>
      </w:r>
      <w:r>
        <w:t xml:space="preserve">. </w:t>
      </w:r>
      <w:r w:rsidR="00674AB1">
        <w:t>prosinca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324D" w:rsidP="00EB4DE6" w:rsidR="0085324D">
      <w:r>
        <w:separator/>
      </w:r>
    </w:p>
  </w:endnote>
  <w:endnote w:id="0" w:type="continuationSeparator">
    <w:p w:rsidRDefault="0085324D" w:rsidP="00EB4DE6" w:rsidR="00853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324D" w:rsidP="00EB4DE6" w:rsidR="0085324D">
      <w:r>
        <w:separator/>
      </w:r>
    </w:p>
  </w:footnote>
  <w:footnote w:id="0" w:type="continuationSeparator">
    <w:p w:rsidRDefault="0085324D" w:rsidP="00EB4DE6" w:rsidR="00853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13EC8">
      <w:rPr>
        <w:noProof/>
      </w:rPr>
      <w:t>2</w:t>
    </w:r>
    <w:r>
      <w:fldChar w:fldCharType="end"/>
    </w:r>
    <w:r>
      <w:t xml:space="preserve">                            </w:t>
    </w:r>
    <w:r w:rsidR="00A50188">
      <w:t xml:space="preserve">                        9 St-387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100EC0"/>
    <w:rsid w:val="00122CE6"/>
    <w:rsid w:val="00132E76"/>
    <w:rsid w:val="001562AE"/>
    <w:rsid w:val="0017779F"/>
    <w:rsid w:val="001A57DA"/>
    <w:rsid w:val="002A577B"/>
    <w:rsid w:val="003038A0"/>
    <w:rsid w:val="00347B56"/>
    <w:rsid w:val="003E3EC1"/>
    <w:rsid w:val="00413EC8"/>
    <w:rsid w:val="004E3BC7"/>
    <w:rsid w:val="00527C04"/>
    <w:rsid w:val="005944A7"/>
    <w:rsid w:val="00674AB1"/>
    <w:rsid w:val="007046CC"/>
    <w:rsid w:val="0082426D"/>
    <w:rsid w:val="0085324D"/>
    <w:rsid w:val="008B03EF"/>
    <w:rsid w:val="00921B14"/>
    <w:rsid w:val="009229A6"/>
    <w:rsid w:val="009844CD"/>
    <w:rsid w:val="00A05719"/>
    <w:rsid w:val="00A4361C"/>
    <w:rsid w:val="00A50188"/>
    <w:rsid w:val="00AC5066"/>
    <w:rsid w:val="00C07A69"/>
    <w:rsid w:val="00C32038"/>
    <w:rsid w:val="00C84E3C"/>
    <w:rsid w:val="00CB4E78"/>
    <w:rsid w:val="00E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2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2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2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2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2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42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2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2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2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2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ATLAS, sportsko-uslužna zadruga</izvorni_sadrzaj>
    <derivirana_varijabla naziv="DomainObject.Predmet.ProtustrankaFormated_1">  ATLAS, sportsko-uslužna zadruga</derivirana_varijabla>
  </DomainObject.Predmet.ProtustrankaFormated>
  <DomainObject.Predmet.ProtustrankaFormatedOIB>
    <izvorni_sadrzaj>  ATLAS, sportsko-uslužna zadruga, OIB 65080893016</izvorni_sadrzaj>
    <derivirana_varijabla naziv="DomainObject.Predmet.ProtustrankaFormatedOIB_1">  ATLAS, sportsko-uslužna zadruga, OIB 65080893016</derivirana_varijabla>
  </DomainObject.Predmet.ProtustrankaFormatedOIB>
  <DomainObject.Predmet.ProtustrankaFormatedWithAdress>
    <izvorni_sadrzaj> ATLAS, sportsko-uslužna zadruga, Petra Krešimira IV br. 15, 22300 Knin</izvorni_sadrzaj>
    <derivirana_varijabla naziv="DomainObject.Predmet.ProtustrankaFormatedWithAdress_1"> ATLAS, sportsko-uslužna zadruga, Petra Krešimira IV br. 15, 22300 Knin</derivirana_varijabla>
  </DomainObject.Predmet.ProtustrankaFormatedWithAdress>
  <DomainObject.Predmet.ProtustrankaFormatedWithAdressOIB>
    <izvorni_sadrzaj> ATLAS, sportsko-uslužna zadruga, OIB 65080893016, Petra Krešimira IV br. 15, 22300 Knin</izvorni_sadrzaj>
    <derivirana_varijabla naziv="DomainObject.Predmet.ProtustrankaFormatedWithAdressOIB_1"> ATLAS, sportsko-uslužna zadruga, OIB 65080893016, Petra Krešimira IV br. 15, 22300 Knin</derivirana_varijabla>
  </DomainObject.Predmet.ProtustrankaFormatedWithAdressOIB>
  <DomainObject.Predmet.ProtustrankaWithAdress>
    <izvorni_sadrzaj>ATLAS, sportsko-uslužna zadruga Petra Krešimira IV br. 15, 22300 Knin</izvorni_sadrzaj>
    <derivirana_varijabla naziv="DomainObject.Predmet.ProtustrankaWithAdress_1">ATLAS, sportsko-uslužna zadruga Petra Krešimira IV br. 15, 22300 Knin</derivirana_varijabla>
  </DomainObject.Predmet.ProtustrankaWithAdress>
  <DomainObject.Predmet.ProtustrankaWithAdressOIB>
    <izvorni_sadrzaj>ATLAS, sportsko-uslužna zadruga, OIB 65080893016, Petra Krešimira IV br. 15, 22300 Knin</izvorni_sadrzaj>
    <derivirana_varijabla naziv="DomainObject.Predmet.ProtustrankaWithAdressOIB_1">ATLAS, sportsko-uslužna zadruga, OIB 65080893016, Petra Krešimira IV br. 15, 22300 Knin</derivirana_varijabla>
  </DomainObject.Predmet.ProtustrankaWithAdressOIB>
  <DomainObject.Predmet.ProtustrankaNazivFormated>
    <izvorni_sadrzaj>ATLAS, sportsko-uslužna zadruga</izvorni_sadrzaj>
    <derivirana_varijabla naziv="DomainObject.Predmet.ProtustrankaNazivFormated_1">ATLAS, sportsko-uslužna zadruga</derivirana_varijabla>
  </DomainObject.Predmet.ProtustrankaNazivFormated>
  <DomainObject.Predmet.ProtustrankaNazivFormatedOIB>
    <izvorni_sadrzaj>ATLAS, sportsko-uslužna zadruga, OIB 65080893016</izvorni_sadrzaj>
    <derivirana_varijabla naziv="DomainObject.Predmet.ProtustrankaNazivFormatedOIB_1">ATLAS, sportsko-uslužna zadruga, OIB 65080893016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ATLAS, sportsko-uslužna zadruga</item>
    </izvorni_sadrzaj>
    <derivirana_varijabla naziv="DomainObject.Predmet.ProtuStrankaListFormated_1">
      <item>ATLAS, sportsko-uslužna zadruga</item>
    </derivirana_varijabla>
  </DomainObject.Predmet.ProtuStrankaListFormated>
  <DomainObject.Predmet.ProtuStrankaListFormatedOIB>
    <izvorni_sadrzaj>
      <item>ATLAS, sportsko-uslužna zadruga, OIB 65080893016</item>
    </izvorni_sadrzaj>
    <derivirana_varijabla naziv="DomainObject.Predmet.ProtuStrankaListFormatedOIB_1">
      <item>ATLAS, sportsko-uslužna zadruga, OIB 65080893016</item>
    </derivirana_varijabla>
  </DomainObject.Predmet.ProtuStrankaListFormatedOIB>
  <DomainObject.Predmet.ProtuStrankaListFormatedWithAdress>
    <izvorni_sadrzaj>
      <item>ATLAS, sportsko-uslužna zadruga, Petra Krešimira IV br. 15, 22300 Knin</item>
    </izvorni_sadrzaj>
    <derivirana_varijabla naziv="DomainObject.Predmet.ProtuStrankaListFormatedWithAdress_1">
      <item>ATLAS, sportsko-uslužna zadruga, Petra Krešimira IV br. 15, 22300 Knin</item>
    </derivirana_varijabla>
  </DomainObject.Predmet.ProtuStrankaListFormatedWithAdress>
  <DomainObject.Predmet.ProtuStrankaListFormatedWithAdressOIB>
    <izvorni_sadrzaj>
      <item>ATLAS, sportsko-uslužna zadruga, OIB 65080893016, Petra Krešimira IV br. 15, 22300 Knin</item>
    </izvorni_sadrzaj>
    <derivirana_varijabla naziv="DomainObject.Predmet.ProtuStrankaListFormatedWithAdressOIB_1">
      <item>ATLAS, sportsko-uslužna zadruga, OIB 65080893016, Petra Krešimira IV br. 15, 22300 Knin</item>
    </derivirana_varijabla>
  </DomainObject.Predmet.ProtuStrankaListFormatedWithAdressOIB>
  <DomainObject.Predmet.ProtuStrankaListNazivFormated>
    <izvorni_sadrzaj>
      <item>ATLAS, sportsko-uslužna zadruga</item>
    </izvorni_sadrzaj>
    <derivirana_varijabla naziv="DomainObject.Predmet.ProtuStrankaListNazivFormated_1">
      <item>ATLAS, sportsko-uslužna zadruga</item>
    </derivirana_varijabla>
  </DomainObject.Predmet.ProtuStrankaListNazivFormated>
  <DomainObject.Predmet.ProtuStrankaListNazivFormatedOIB>
    <izvorni_sadrzaj>
      <item>ATLAS, sportsko-uslužna zadruga, OIB 65080893016</item>
    </izvorni_sadrzaj>
    <derivirana_varijabla naziv="DomainObject.Predmet.ProtuStrankaListNazivFormatedOIB_1">
      <item>ATLAS, sportsko-uslužna zadruga, OIB 65080893016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ATLAS, sportsko-uslužna zadruga</izvorni_sadrzaj>
    <derivirana_varijabla naziv="DomainObject.Predmet.ProtustrankaIDrugi_1">ATLAS, sportsko-uslužna zadruga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ATLAS, sportsko-uslužna zadruga, OIB 65080893016, Petra Krešimira IV br. 15, 22300 Knin</izvorni_sadrzaj>
    <derivirana_varijabla naziv="DomainObject.Predmet.ProtustrankaIDrugiAdressOIB_1">ATLAS, sportsko-uslužna zadruga, OIB 65080893016, Petra Krešimira IV br. 15,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ATLAS, sportsko-uslužna zadruga</item>
    </izvorni_sadrzaj>
    <derivirana_varijabla naziv="DomainObject.Predmet.SudioniciListNaziv_1">
      <item>FINA - Podružnica Šibenik</item>
      <item>ATLAS, sportsko-uslužna zadruga</item>
    </derivirana_varijabla>
  </DomainObject.Predmet.SudioniciListNaziv>
  <DomainObject.Predmet.SudioniciListAdressOIB>
    <izvorni_sadrzaj>
      <item>FINA - Podružnica Šibenik, OIB 85821130368, Perivoj L. Marune 1,22000 Šibenik</item>
      <item>ATLAS, sportsko-uslužna zadruga, OIB 65080893016, Petra Krešimira IV br. 15,22300 Knin</item>
    </izvorni_sadrzaj>
    <derivirana_varijabla naziv="DomainObject.Predmet.SudioniciListAdressOIB_1">
      <item>FINA - Podružnica Šibenik, OIB 85821130368, Perivoj L. Marune 1,22000 Šibenik</item>
      <item>ATLAS, sportsko-uslužna zadruga, OIB 65080893016, Petra Krešimira IV br. 15,22300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65080893016</item>
    </izvorni_sadrzaj>
    <derivirana_varijabla naziv="DomainObject.Predmet.SudioniciListNazivOIB_1">
      <item>, OIB 85821130368</item>
      <item>, OIB 65080893016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467</properties:Words>
  <properties:Characters>2569</properties:Characters>
  <properties:Lines>95</properties:Lines>
  <properties:Paragraphs>29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2015-12-29T08:07:00Z</dcterms:created>
  <dc:creator>mgulin1</dc:creator>
  <cp:keywords/>
  <cp:lastModifiedBy>Katarina Benić</cp:lastModifiedBy>
  <cp:lastPrinted>2015-12-29T08:32:00Z</cp:lastPrinted>
  <dcterms:modified xmlns:xsi="http://www.w3.org/2001/XMLSchema-instance" xsi:type="dcterms:W3CDTF">2015-12-29T08:33:00Z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