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d5f1" w14:paraId="3b0d5f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0A4414">
        <w:t>1799/2016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A4414">
        <w:t>MONTMONTAŽA-PLINOVODOVOD d.o.o., OIB: 93118945161, Bihaćka 2, Split, dana 19. siječnja 2017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A4414" w:rsidRPr="000A4414">
        <w:t xml:space="preserve">MONTMONTAŽA-PLINOVODOVOD d.o.o., OIB: 93118945161, Bihaćka 2, Split,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A4414">
        <w:t>750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0A4414">
        <w:t xml:space="preserve"> 1.883.189,98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0A4414">
        <w:t>1799/2016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0A4414" w:rsidP="00F576EC" w:rsidR="008922FD">
      <w:pPr>
        <w:jc w:val="center"/>
      </w:pPr>
      <w:r>
        <w:t>U Splitu, 19. siječnja 2017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A4414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918CC"/>
    <w:rsid w:val="004A2A86"/>
    <w:rsid w:val="004B17E7"/>
    <w:rsid w:val="004C66C0"/>
    <w:rsid w:val="004D7D95"/>
    <w:rsid w:val="00503A6D"/>
    <w:rsid w:val="00524ABA"/>
    <w:rsid w:val="00543777"/>
    <w:rsid w:val="00562349"/>
    <w:rsid w:val="0056438D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1983"/>
    <w:rsid w:val="008D3F32"/>
    <w:rsid w:val="008F241B"/>
    <w:rsid w:val="00903506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MONTMONTAŽA-PLINOVODOVOD d.o.o. za projektiranje, proizvodnju, izgradnju i montažu objekata i postrojenja</izvorni_sadrzaj>
    <derivirana_varijabla naziv="DomainObject.Predmet.ProtustrankaFormated_1">  MONTMONTAŽA-PLINOVODOVOD d.o.o. za projektiranje, proizvodnju, izgradnju i montažu objekata i postrojenja</derivirana_varijabla>
  </DomainObject.Predmet.ProtustrankaFormated>
  <DomainObject.Predmet.ProtustrankaFormatedOIB>
    <izvorni_sadrzaj>  MONTMONTAŽA-PLINOVODOVOD d.o.o. za projektiranje, proizvodnju, izgradnju i montažu objekata i postrojenja, OIB 93118945161</izvorni_sadrzaj>
    <derivirana_varijabla naziv="DomainObject.Predmet.ProtustrankaFormatedOIB_1">  MONTMONTAŽA-PLINOVODOVOD d.o.o. za projektiranje, proizvodnju, izgradnju i montažu objekata i postrojenja, OIB 93118945161</derivirana_varijabla>
  </DomainObject.Predmet.ProtustrankaFormatedOIB>
  <DomainObject.Predmet.ProtustrankaFormatedWithAdress>
    <izvorni_sadrzaj> MONTMONTAŽA-PLINOVODOVOD d.o.o. za projektiranje, proizvodnju, izgradnju i montažu objekata i postrojenja, Bihaćka 2, 21000 Split</izvorni_sadrzaj>
    <derivirana_varijabla naziv="DomainObject.Predmet.ProtustrankaFormatedWithAdress_1"> MONTMONTAŽA-PLINOVODOVOD d.o.o. za projektiranje, proizvodnju, izgradnju i montažu objekata i postrojenja, Bihaćka 2, 21000 Split</derivirana_varijabla>
  </DomainObject.Predmet.ProtustrankaFormatedWithAdress>
  <DomainObject.Predmet.ProtustrankaFormatedWithAdressOIB>
    <izvorni_sadrzaj> MONTMONTAŽA-PLINOVODOVOD d.o.o. za projektiranje, proizvodnju, izgradnju i montažu objekata i postrojenja, OIB 93118945161, Bihaćka 2, 21000 Split</izvorni_sadrzaj>
    <derivirana_varijabla naziv="DomainObject.Predmet.ProtustrankaFormatedWithAdressOIB_1"> MONTMONTAŽA-PLINOVODOVOD d.o.o. za projektiranje, proizvodnju, izgradnju i montažu objekata i postrojenja, OIB 93118945161, Bihaćka 2, 21000 Split</derivirana_varijabla>
  </DomainObject.Predmet.ProtustrankaFormatedWithAdressOIB>
  <DomainObject.Predmet.ProtustrankaWithAdress>
    <izvorni_sadrzaj>MONTMONTAŽA-PLINOVODOVOD d.o.o. za projektiranje, proizvodnju, izgradnju i montažu objekata i postrojenja Bihaćka 2, 21000 Split</izvorni_sadrzaj>
    <derivirana_varijabla naziv="DomainObject.Predmet.ProtustrankaWithAdress_1">MONTMONTAŽA-PLINOVODOVOD d.o.o. za projektiranje, proizvodnju, izgradnju i montažu objekata i postrojenja Bihaćka 2, 21000 Split</derivirana_varijabla>
  </DomainObject.Predmet.ProtustrankaWithAdress>
  <DomainObject.Predmet.ProtustrankaWithAdressOIB>
    <izvorni_sadrzaj>MONTMONTAŽA-PLINOVODOVOD d.o.o. za projektiranje, proizvodnju, izgradnju i montažu objekata i postrojenja, OIB 93118945161, Bihaćka 2, 21000 Split</izvorni_sadrzaj>
    <derivirana_varijabla naziv="DomainObject.Predmet.ProtustrankaWithAdressOIB_1">MONTMONTAŽA-PLINOVODOVOD d.o.o. za projektiranje, proizvodnju, izgradnju i montažu objekata i postrojenja, OIB 93118945161, Bihaćka 2, 21000 Split</derivirana_varijabla>
  </DomainObject.Predmet.ProtustrankaWithAdressOIB>
  <DomainObject.Predmet.ProtustrankaNazivFormated>
    <izvorni_sadrzaj>MONTMONTAŽA-PLINOVODOVOD d.o.o. za projektiranje, proizvodnju, izgradnju i montažu objekata i postrojenja</izvorni_sadrzaj>
    <derivirana_varijabla naziv="DomainObject.Predmet.ProtustrankaNazivFormated_1">MONTMONTAŽA-PLINOVODOVOD d.o.o. za projektiranje, proizvodnju, izgradnju i montažu objekata i postrojenja</derivirana_varijabla>
  </DomainObject.Predmet.ProtustrankaNazivFormated>
  <DomainObject.Predmet.ProtustrankaNazivFormatedOIB>
    <izvorni_sadrzaj>MONTMONTAŽA-PLINOVODOVOD d.o.o. za projektiranje, proizvodnju, izgradnju i montažu objekata i postrojenja, OIB 93118945161</izvorni_sadrzaj>
    <derivirana_varijabla naziv="DomainObject.Predmet.ProtustrankaNazivFormatedOIB_1">MONTMONTAŽA-PLINOVODOVOD d.o.o. za projektiranje, proizvodnju, izgradnju i montažu objekata i postrojenja, OIB 93118945161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1883189.98</izvorni_sadrzaj>
    <derivirana_varijabla naziv="DomainObject.Predmet.TrenutnaVrijednost_1">1883189.98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MONTMONTAŽA-PLINOVODOVOD d.o.o. za projektiranje, proizvodnju, izgradnju i montažu objekata i postrojenja</item>
    </izvorni_sadrzaj>
    <derivirana_varijabla naziv="DomainObject.Predmet.ProtuStrankaListFormated_1">
      <item>MONTMONTAŽA-PLINOVODOVOD d.o.o. za projektiranje, proizvodnju, izgradnju i montažu objekata i postrojenja</item>
    </derivirana_varijabla>
  </DomainObject.Predmet.ProtuStrankaListFormated>
  <DomainObject.Predmet.ProtuStrankaListFormatedOIB>
    <izvorni_sadrzaj>
      <item>MONTMONTAŽA-PLINOVODOVOD d.o.o. za projektiranje, proizvodnju, izgradnju i montažu objekata i postrojenja, OIB 93118945161</item>
    </izvorni_sadrzaj>
    <derivirana_varijabla naziv="DomainObject.Predmet.ProtuStrankaListFormatedOIB_1">
      <item>MONTMONTAŽA-PLINOVODOVOD d.o.o. za projektiranje, proizvodnju, izgradnju i montažu objekata i postrojenja, OIB 93118945161</item>
    </derivirana_varijabla>
  </DomainObject.Predmet.ProtuStrankaListFormatedOIB>
  <DomainObject.Predmet.ProtuStrankaListFormatedWithAdress>
    <izvorni_sadrzaj>
      <item>MONTMONTAŽA-PLINOVODOVOD d.o.o. za projektiranje, proizvodnju, izgradnju i montažu objekata i postrojenja, Bihaćka 2, 21000 Split</item>
    </izvorni_sadrzaj>
    <derivirana_varijabla naziv="DomainObject.Predmet.ProtuStrankaListFormatedWithAdress_1">
      <item>MONTMONTAŽA-PLINOVODOVOD d.o.o. za projektiranje, proizvodnju, izgradnju i montažu objekata i postrojenja, Bihaćka 2, 21000 Split</item>
    </derivirana_varijabla>
  </DomainObject.Predmet.ProtuStrankaListFormatedWithAdress>
  <DomainObject.Predmet.ProtuStrankaListFormatedWithAdressOIB>
    <izvorni_sadrzaj>
      <item>MONTMONTAŽA-PLINOVODOVOD d.o.o. za projektiranje, proizvodnju, izgradnju i montažu objekata i postrojenja, OIB 93118945161, Bihaćka 2, 21000 Split</item>
    </izvorni_sadrzaj>
    <derivirana_varijabla naziv="DomainObject.Predmet.ProtuStrankaListFormatedWithAdressOIB_1">
      <item>MONTMONTAŽA-PLINOVODOVOD d.o.o. za projektiranje, proizvodnju, izgradnju i montažu objekata i postrojenja, OIB 93118945161, Bihaćka 2, 21000 Split</item>
    </derivirana_varijabla>
  </DomainObject.Predmet.ProtuStrankaListFormatedWithAdressOIB>
  <DomainObject.Predmet.ProtuStrankaListNazivFormated>
    <izvorni_sadrzaj>
      <item>MONTMONTAŽA-PLINOVODOVOD d.o.o. za projektiranje, proizvodnju, izgradnju i montažu objekata i postrojenja</item>
    </izvorni_sadrzaj>
    <derivirana_varijabla naziv="DomainObject.Predmet.ProtuStrankaListNazivFormated_1">
      <item>MONTMONTAŽA-PLINOVODOVOD d.o.o. za projektiranje, proizvodnju, izgradnju i montažu objekata i postrojenja</item>
    </derivirana_varijabla>
  </DomainObject.Predmet.ProtuStrankaListNazivFormated>
  <DomainObject.Predmet.ProtuStrankaListNazivFormatedOIB>
    <izvorni_sadrzaj>
      <item>MONTMONTAŽA-PLINOVODOVOD d.o.o. za projektiranje, proizvodnju, izgradnju i montažu objekata i postrojenja, OIB 93118945161</item>
    </izvorni_sadrzaj>
    <derivirana_varijabla naziv="DomainObject.Predmet.ProtuStrankaListNazivFormatedOIB_1">
      <item>MONTMONTAŽA-PLINOVODOVOD d.o.o. za projektiranje, proizvodnju, izgradnju i montažu objekata i postrojenja, OIB 93118945161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MONTMONTAŽA-PLINOVODOVOD d.o.o. za projektiranje, proizvodnju, izgradnju i montažu objekata i postrojenja</izvorni_sadrzaj>
    <derivirana_varijabla naziv="DomainObject.Predmet.ProtustrankaIDrugi_1">MONTMONTAŽA-PLINOVODOVOD d.o.o. za projektiranje, proizvodnju, izgradnju i montažu objekata i postrojenja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MONTMONTAŽA-PLINOVODOVOD d.o.o. za projektiranje, proizvodnju, izgradnju i montažu objekata i postrojenja, OIB 93118945161, Bihaćka 2, 21000 Split</izvorni_sadrzaj>
    <derivirana_varijabla naziv="DomainObject.Predmet.ProtustrankaIDrugiAdressOIB_1">MONTMONTAŽA-PLINOVODOVOD d.o.o. za projektiranje, proizvodnju, izgradnju i montažu objekata i postrojenja, OIB 93118945161,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 za projektiranje, proizvodnju, izgradnju i montažu objekata i postrojenja</item>
      <item>FINANCIJSKA AGENCIJA,RC SPLIT</item>
    </izvorni_sadrzaj>
    <derivirana_varijabla naziv="DomainObject.Predmet.SudioniciListNaziv_1">
      <item>MONTMONTAŽA-PLINOVODOVOD d.o.o. za projektiranje, proizvodnju, izgradnju i montažu objekata i postrojenja</item>
      <item>FINANCIJSKA AGENCIJA,RC SPLIT</item>
    </derivirana_varijabla>
  </DomainObject.Predmet.SudioniciListNaziv>
  <DomainObject.Predmet.SudioniciListAdressOIB>
    <izvorni_sadrzaj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izvorni_sadrzaj>
    <derivirana_varijabla naziv="DomainObject.Predmet.SudioniciListAdressOIB_1"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93118945161</item>
      <item>, OIB 85821130368</item>
    </izvorni_sadrzaj>
    <derivirana_varijabla naziv="DomainObject.Predmet.SudioniciListNazivOIB_1">
      <item>, OIB 93118945161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2017-01-19T08:37:00Z</dcterms:created>
  <dc:creator>Lari Glavaš</dc:creator>
  <cp:lastModifiedBy>Lari Glavaš</cp:lastModifiedBy>
  <cp:lastPrinted>2017-01-19T08:37:00Z</cp:lastPrinted>
  <dcterms:modified xmlns:xsi="http://www.w3.org/2001/XMLSchema-instance" xsi:type="dcterms:W3CDTF">2017-01-19T08:37:00Z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