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7a99" w14:paraId="c717a99" w:rsidRDefault="005A7F65" w:rsidP="00910611" w:rsidR="005A7F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F65" w:rsidP="00910611" w:rsidR="005A7F65">
      <w:r>
        <w:rPr>
          <w:rFonts w:eastAsia="MS Mincho"/>
        </w:rPr>
        <w:t>REPUBLIKA HRVATSKA</w:t>
      </w:r>
    </w:p>
    <w:p w:rsidRDefault="005A7F65" w:rsidP="00910611" w:rsidR="005A7F65">
      <w:r>
        <w:rPr>
          <w:rFonts w:eastAsia="MS Mincho"/>
        </w:rPr>
        <w:t>TRGOVAČKI SUD U RIJECI</w:t>
      </w:r>
    </w:p>
    <w:p w:rsidRDefault="005A7F65" w:rsidR="005A7F6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8C6025"/>
    <w:p w:rsidRDefault="00760F72" w:rsidP="00760F72" w:rsidR="00760F72" w:rsidRPr="008C6025">
      <w:pPr>
        <w:jc w:val="center"/>
      </w:pPr>
    </w:p>
    <w:p w:rsidRDefault="00BB6F1B" w:rsidP="00760F72" w:rsidR="00BB6F1B" w:rsidRPr="008C6025">
      <w:pPr>
        <w:jc w:val="center"/>
      </w:pPr>
      <w:r w:rsidRPr="008C6025">
        <w:t>R E P U B L I K A    H R V A T S K A</w:t>
      </w:r>
    </w:p>
    <w:p w:rsidRDefault="00760F72" w:rsidP="00760F72" w:rsidR="00760F72" w:rsidRPr="008C6025">
      <w:pPr>
        <w:jc w:val="center"/>
      </w:pPr>
      <w:r w:rsidRPr="008C6025">
        <w:t>Z A K L J U Č A K</w:t>
      </w:r>
    </w:p>
    <w:p w:rsidRDefault="00760F72" w:rsidP="00760F72" w:rsidR="00760F72" w:rsidRPr="008C6025"/>
    <w:p w:rsidRDefault="00760F72" w:rsidP="00760F72" w:rsidR="00760F72" w:rsidRPr="008C6025">
      <w:pPr>
        <w:ind w:firstLine="708"/>
        <w:jc w:val="both"/>
      </w:pPr>
      <w:r w:rsidRPr="008C6025">
        <w:t xml:space="preserve">Trgovački sud u Rijeci, po sucu ovog suda Veri Jelenović, u postupku sklapanja predstečajne nagodbe nad dužnikom </w:t>
      </w:r>
      <w:r w:rsidR="00EE3017" w:rsidRPr="00EE3017">
        <w:rPr>
          <w:bCs/>
        </w:rPr>
        <w:t>DANIEL STEHLIK</w:t>
      </w:r>
      <w:r w:rsidR="00EE3017" w:rsidRPr="00EE3017">
        <w:t xml:space="preserve"> GRUPA društvo s ograničenom odgovornošću za trgovinu Rijeka, Vere </w:t>
      </w:r>
      <w:proofErr w:type="spellStart"/>
      <w:r w:rsidR="00EE3017" w:rsidRPr="00EE3017">
        <w:t>Bratonje</w:t>
      </w:r>
      <w:proofErr w:type="spellEnd"/>
      <w:r w:rsidR="00EE3017" w:rsidRPr="00EE3017">
        <w:t xml:space="preserve"> 28, OIB: 29058604414</w:t>
      </w:r>
      <w:r w:rsidR="00E02A9F" w:rsidRPr="008C6025">
        <w:rPr>
          <w:bCs/>
        </w:rPr>
        <w:t xml:space="preserve">, </w:t>
      </w:r>
      <w:r w:rsidRPr="008C6025">
        <w:t>na temelju čl. 66. st. 4. i 5. Zakona o financijskom poslovanju i pr</w:t>
      </w:r>
      <w:r w:rsidR="00DC0722" w:rsidRPr="008C6025">
        <w:t>edstečajnoj nagodbi (NN 108/12,</w:t>
      </w:r>
      <w:r w:rsidRPr="008C6025">
        <w:t xml:space="preserve"> 144/12</w:t>
      </w:r>
      <w:r w:rsidR="00DC0722" w:rsidRPr="008C6025">
        <w:t>, 81/13 i 112/13</w:t>
      </w:r>
      <w:r w:rsidRPr="008C6025">
        <w:t xml:space="preserve">, dalje ZFPPN-i), dana </w:t>
      </w:r>
      <w:r w:rsidR="001C1853">
        <w:t>7. listopada</w:t>
      </w:r>
      <w:r w:rsidR="00E02A9F" w:rsidRPr="008C6025">
        <w:t xml:space="preserve"> </w:t>
      </w:r>
      <w:r w:rsidR="00DC0722" w:rsidRPr="008C6025">
        <w:t>2015</w:t>
      </w:r>
      <w:r w:rsidRPr="008C6025">
        <w:t xml:space="preserve">. godine 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>z a k l j u č i o    j e</w:t>
      </w:r>
    </w:p>
    <w:p w:rsidRDefault="00760F72" w:rsidP="00760F72" w:rsidR="00760F72" w:rsidRPr="008C6025"/>
    <w:p w:rsidRDefault="00760F72" w:rsidP="00760F72" w:rsidR="00760F72" w:rsidRPr="008C6025"/>
    <w:p w:rsidRDefault="00760F72" w:rsidP="001C1853" w:rsidR="001C1853">
      <w:pPr>
        <w:ind w:firstLine="708"/>
        <w:jc w:val="both"/>
      </w:pPr>
      <w:r w:rsidRPr="008C6025">
        <w:t>Ročište radi sklapanja predstečajne</w:t>
      </w:r>
      <w:r w:rsidR="00560505" w:rsidRPr="008C6025">
        <w:t xml:space="preserve"> nagodbe nad dužnikom</w:t>
      </w:r>
      <w:r w:rsidRPr="008C6025">
        <w:t xml:space="preserve"> </w:t>
      </w:r>
      <w:r w:rsidR="00EE3017" w:rsidRPr="00EE3017">
        <w:rPr>
          <w:bCs/>
        </w:rPr>
        <w:t>DANIEL STEHLIK</w:t>
      </w:r>
      <w:r w:rsidR="00EE3017" w:rsidRPr="00EE3017">
        <w:t xml:space="preserve"> GRUPA društvo s ograničenom odgovornošću za trgovinu Rijeka, Vere </w:t>
      </w:r>
      <w:proofErr w:type="spellStart"/>
      <w:r w:rsidR="00EE3017" w:rsidRPr="00EE3017">
        <w:t>Bratonje</w:t>
      </w:r>
      <w:proofErr w:type="spellEnd"/>
      <w:r w:rsidR="00EE3017" w:rsidRPr="00EE3017">
        <w:t xml:space="preserve"> 28, OIB: 29058604414</w:t>
      </w:r>
      <w:r w:rsidRPr="008C6025">
        <w:t>, određ</w:t>
      </w:r>
      <w:r w:rsidR="001C1853">
        <w:t xml:space="preserve">eno </w:t>
      </w:r>
      <w:r w:rsidRPr="008C6025">
        <w:t>za dan</w:t>
      </w:r>
      <w:r w:rsidR="001C1853">
        <w:t xml:space="preserve"> </w:t>
      </w:r>
      <w:r w:rsidR="00EE3017">
        <w:t>20</w:t>
      </w:r>
      <w:r w:rsidR="008C6025">
        <w:t>. listopada</w:t>
      </w:r>
      <w:r w:rsidR="00D003F7" w:rsidRPr="008C6025">
        <w:t xml:space="preserve"> 201</w:t>
      </w:r>
      <w:r w:rsidR="00E02A9F" w:rsidRPr="008C6025">
        <w:t>5</w:t>
      </w:r>
      <w:r w:rsidRPr="008C6025">
        <w:t xml:space="preserve">.g. u </w:t>
      </w:r>
      <w:r w:rsidR="008C6025">
        <w:t>9,00</w:t>
      </w:r>
      <w:r w:rsidRPr="008C6025">
        <w:t xml:space="preserve"> sati</w:t>
      </w:r>
      <w:r w:rsidR="001C1853">
        <w:t xml:space="preserve"> </w:t>
      </w:r>
      <w:r w:rsidRPr="008C6025">
        <w:t>kod Trgovačkog suda u Rijeci</w:t>
      </w:r>
      <w:r w:rsidR="001C1853">
        <w:t xml:space="preserve">, </w:t>
      </w:r>
      <w:r w:rsidRPr="008C6025">
        <w:t>Zadarska 1 i 3</w:t>
      </w:r>
      <w:r w:rsidR="001C1853">
        <w:t xml:space="preserve">, </w:t>
      </w:r>
      <w:r w:rsidRPr="008C6025">
        <w:t xml:space="preserve">sudnica br. </w:t>
      </w:r>
      <w:r w:rsidR="00805B8F" w:rsidRPr="008C6025">
        <w:t>3</w:t>
      </w:r>
      <w:r w:rsidRPr="008C6025">
        <w:t>, I. kat</w:t>
      </w:r>
      <w:r w:rsidR="001C1853">
        <w:t xml:space="preserve"> odgađa se po prijedlogu dužnika za </w:t>
      </w:r>
    </w:p>
    <w:p w:rsidRDefault="001C1853" w:rsidP="001C1853" w:rsidR="001C1853">
      <w:pPr>
        <w:ind w:firstLine="708"/>
        <w:jc w:val="both"/>
      </w:pPr>
    </w:p>
    <w:p w:rsidRDefault="001C1853" w:rsidP="001C1853" w:rsidR="001C1853" w:rsidRPr="008C6025"/>
    <w:p w:rsidRDefault="001C1853" w:rsidP="001C1853" w:rsidR="001C1853" w:rsidRPr="008C6025">
      <w:pPr>
        <w:jc w:val="center"/>
      </w:pPr>
      <w:r>
        <w:t>17. prosinca</w:t>
      </w:r>
      <w:r w:rsidRPr="008C6025">
        <w:t xml:space="preserve"> 2015.g. u </w:t>
      </w:r>
      <w:r>
        <w:t>9,00</w:t>
      </w:r>
      <w:r w:rsidRPr="008C6025">
        <w:t xml:space="preserve"> sati</w:t>
      </w:r>
    </w:p>
    <w:p w:rsidRDefault="001C1853" w:rsidP="001C1853" w:rsidR="001C1853" w:rsidRPr="008C6025">
      <w:pPr>
        <w:jc w:val="center"/>
      </w:pPr>
      <w:r w:rsidRPr="008C6025">
        <w:t>kod Trgovačkog suda u Rijeci</w:t>
      </w:r>
    </w:p>
    <w:p w:rsidRDefault="001C1853" w:rsidP="001C1853" w:rsidR="001C1853" w:rsidRPr="008C6025">
      <w:pPr>
        <w:jc w:val="center"/>
      </w:pPr>
      <w:r w:rsidRPr="008C6025">
        <w:t>Zadarska 1 i 3</w:t>
      </w:r>
    </w:p>
    <w:p w:rsidRDefault="001C1853" w:rsidP="001C1853" w:rsidR="001C1853" w:rsidRPr="008C6025">
      <w:pPr>
        <w:jc w:val="center"/>
      </w:pPr>
      <w:r w:rsidRPr="008C6025">
        <w:t>sudnica br. 3, I. kat.</w:t>
      </w:r>
    </w:p>
    <w:p w:rsidRDefault="00760F72" w:rsidP="001C1853" w:rsidR="00760F72" w:rsidRPr="008C6025">
      <w:pPr>
        <w:ind w:firstLine="708"/>
        <w:jc w:val="both"/>
      </w:pPr>
    </w:p>
    <w:p w:rsidRDefault="00760F72" w:rsidP="00760F72" w:rsidR="00760F72" w:rsidRPr="008C6025">
      <w:pPr>
        <w:jc w:val="both"/>
      </w:pPr>
    </w:p>
    <w:p w:rsidRDefault="00760F72" w:rsidP="00760F72" w:rsidR="00760F72" w:rsidRPr="008C6025">
      <w:pPr>
        <w:jc w:val="both"/>
      </w:pPr>
      <w:r w:rsidRPr="008C6025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 xml:space="preserve">Rijeka, </w:t>
      </w:r>
      <w:r w:rsidR="001C1853">
        <w:t>7. listopada</w:t>
      </w:r>
      <w:r w:rsidR="00DC0722" w:rsidRPr="008C6025">
        <w:t xml:space="preserve"> 2015</w:t>
      </w:r>
      <w:r w:rsidRPr="008C6025">
        <w:t>. godine</w:t>
      </w:r>
    </w:p>
    <w:p w:rsidRDefault="00760F72" w:rsidP="00760F72" w:rsidR="00760F72" w:rsidRPr="008C6025"/>
    <w:p w:rsidRDefault="00760F72" w:rsidP="00760F72" w:rsidR="00760F72" w:rsidRPr="008C6025"/>
    <w:p w:rsidRDefault="00760F72" w:rsidR="00760F72" w:rsidRPr="008C6025">
      <w:pPr>
        <w:jc w:val="center"/>
      </w:pPr>
      <w:r w:rsidRPr="008C6025">
        <w:t xml:space="preserve">                                                                                Sudac</w:t>
      </w:r>
    </w:p>
    <w:p w:rsidRDefault="00760F72" w:rsidR="00760F72" w:rsidRPr="008C6025">
      <w:pPr>
        <w:jc w:val="both"/>
      </w:pPr>
      <w:r w:rsidRPr="008C6025">
        <w:t xml:space="preserve">                                                                                       </w:t>
      </w:r>
      <w:r w:rsidR="00DC0722" w:rsidRPr="008C6025">
        <w:t xml:space="preserve">    </w:t>
      </w:r>
      <w:r w:rsidRPr="008C6025">
        <w:t xml:space="preserve">        Vera Jelenović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>UPUTA O PRAVNOM LIJEKU:</w:t>
      </w:r>
    </w:p>
    <w:p w:rsidRDefault="00760F72" w:rsidP="00760F72" w:rsidR="00760F72" w:rsidRPr="008C6025">
      <w:r w:rsidRPr="008C6025">
        <w:t>Protiv zaključka nije dopuštena žalba (čl. 11. st.9. SZ).</w:t>
      </w:r>
    </w:p>
    <w:p w:rsidRDefault="00760F72" w:rsidP="00760F72" w:rsidR="00760F72" w:rsidRPr="008C6025">
      <w:r w:rsidRPr="008C6025">
        <w:lastRenderedPageBreak/>
        <w:t>DNA:</w:t>
      </w:r>
    </w:p>
    <w:p w:rsidRDefault="00760F72" w:rsidP="00760F72" w:rsidR="005E03EC" w:rsidRPr="008C6025">
      <w:r w:rsidRPr="008C6025">
        <w:t>-dužniku i</w:t>
      </w:r>
      <w:r w:rsidR="005E03EC" w:rsidRPr="008C6025">
        <w:t xml:space="preserve"> </w:t>
      </w:r>
    </w:p>
    <w:p w:rsidRDefault="005E03EC" w:rsidP="00760F72" w:rsidR="00760F72" w:rsidRPr="008C6025">
      <w:r w:rsidRPr="008C6025">
        <w:t xml:space="preserve">- </w:t>
      </w:r>
      <w:r w:rsidR="00760F72" w:rsidRPr="008C6025">
        <w:t>vjerovnicima</w:t>
      </w:r>
      <w:r w:rsidRPr="008C6025">
        <w:t xml:space="preserve"> oglasom </w:t>
      </w:r>
      <w:r w:rsidR="00760F72" w:rsidRPr="008C6025">
        <w:t xml:space="preserve">putem </w:t>
      </w:r>
      <w:r w:rsidR="001C1853">
        <w:t>e-</w:t>
      </w:r>
      <w:r w:rsidR="00760F72" w:rsidRPr="008C6025">
        <w:t>oglasne ploče suda</w:t>
      </w:r>
    </w:p>
    <w:p w:rsidRDefault="00760F72" w:rsidP="00760F72" w:rsidR="00760F72" w:rsidRPr="008C6025">
      <w:r w:rsidRPr="008C6025">
        <w:t>i oglasom na web-stranici Fine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 xml:space="preserve">Rijeka, </w:t>
      </w:r>
      <w:r w:rsidR="001C1853">
        <w:t>12. listopada</w:t>
      </w:r>
      <w:r w:rsidR="00DC0722" w:rsidRPr="008C6025">
        <w:t xml:space="preserve"> 2015</w:t>
      </w:r>
      <w:r w:rsidRPr="008C6025">
        <w:t>.g.</w:t>
      </w:r>
    </w:p>
    <w:p w:rsidRDefault="00760F72" w:rsidP="00760F72" w:rsidR="00760F72" w:rsidRPr="008C6025"/>
    <w:p w:rsidRDefault="00760F72" w:rsidP="00760F72" w:rsidR="00760F72" w:rsidRPr="008C6025">
      <w:r w:rsidRPr="008C6025">
        <w:t xml:space="preserve">Sudac </w:t>
      </w:r>
    </w:p>
    <w:p w:rsidRDefault="00DB06BC" w:rsidP="00760F72" w:rsidR="00760F72" w:rsidRPr="008C6025">
      <w:r w:rsidRPr="008C6025">
        <w:t>Vera Jelenović</w:t>
      </w:r>
    </w:p>
    <w:p w:rsidRDefault="00F74D93" w:rsidP="00760F72" w:rsidR="00F74D93" w:rsidRPr="008C6025"/>
    <w:p w:rsidRDefault="00760F72" w:rsidR="00760F72" w:rsidRPr="008C6025"/>
    <w:sectPr w:rsidR="00760F72" w:rsidRPr="008C60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633" w:rsidR="001F4633">
      <w:r>
        <w:separator/>
      </w:r>
    </w:p>
  </w:endnote>
  <w:endnote w:id="0" w:type="continuationSeparator">
    <w:p w:rsidRDefault="001F4633" w:rsidR="001F4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F12" w:rsidR="00177F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F12" w:rsidR="00177F1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F12" w:rsidR="00177F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633" w:rsidR="001F4633">
      <w:r>
        <w:separator/>
      </w:r>
    </w:p>
  </w:footnote>
  <w:footnote w:id="0" w:type="continuationSeparator">
    <w:p w:rsidRDefault="001F4633" w:rsidR="001F4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F12" w:rsidR="00177F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 xml:space="preserve">Posl. br. 14 </w:t>
    </w:r>
    <w:proofErr w:type="spellStart"/>
    <w:r w:rsidRPr="00BB6F1B">
      <w:t>Stpn</w:t>
    </w:r>
    <w:proofErr w:type="spellEnd"/>
    <w:r w:rsidRPr="00BB6F1B">
      <w:t>-</w:t>
    </w:r>
    <w:r w:rsidR="00FB539C">
      <w:t>11</w:t>
    </w:r>
    <w:r w:rsidR="00DC0722">
      <w:t>/201</w:t>
    </w:r>
    <w:r w:rsidR="008C6025">
      <w:t>5</w:t>
    </w:r>
    <w:r w:rsidR="00177F12"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F12" w:rsidR="00177F1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120ECA"/>
    <w:rsid w:val="001534EB"/>
    <w:rsid w:val="00177F12"/>
    <w:rsid w:val="00195026"/>
    <w:rsid w:val="001C1853"/>
    <w:rsid w:val="001C2356"/>
    <w:rsid w:val="001E5A2A"/>
    <w:rsid w:val="001F4633"/>
    <w:rsid w:val="00254BEB"/>
    <w:rsid w:val="002805D8"/>
    <w:rsid w:val="002901BF"/>
    <w:rsid w:val="002A0C18"/>
    <w:rsid w:val="0031402A"/>
    <w:rsid w:val="00333140"/>
    <w:rsid w:val="0038054A"/>
    <w:rsid w:val="00546779"/>
    <w:rsid w:val="00560505"/>
    <w:rsid w:val="005A7F65"/>
    <w:rsid w:val="005E03EC"/>
    <w:rsid w:val="005F1FF5"/>
    <w:rsid w:val="00606084"/>
    <w:rsid w:val="006A0818"/>
    <w:rsid w:val="00760F72"/>
    <w:rsid w:val="0076411A"/>
    <w:rsid w:val="00805B8F"/>
    <w:rsid w:val="0081752B"/>
    <w:rsid w:val="00852A52"/>
    <w:rsid w:val="008C0509"/>
    <w:rsid w:val="008C6025"/>
    <w:rsid w:val="009B1653"/>
    <w:rsid w:val="00A222B2"/>
    <w:rsid w:val="00AD1CC3"/>
    <w:rsid w:val="00B42BFA"/>
    <w:rsid w:val="00B75948"/>
    <w:rsid w:val="00BB6F1B"/>
    <w:rsid w:val="00C552C0"/>
    <w:rsid w:val="00CC14A6"/>
    <w:rsid w:val="00CC3C67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C728A"/>
    <w:rsid w:val="00EE3017"/>
    <w:rsid w:val="00F027EB"/>
    <w:rsid w:val="00F05885"/>
    <w:rsid w:val="00F4400B"/>
    <w:rsid w:val="00F74D93"/>
    <w:rsid w:val="00F819C1"/>
    <w:rsid w:val="00FA40B6"/>
    <w:rsid w:val="00FB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7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7F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7F6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A7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7F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7F6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2015.</izvorni_sadrzaj>
    <derivirana_varijabla naziv="DomainObject.Predmet.DatumOsnivanja_1">23.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DANIEL STEHLIK GRUPA d.o.o.  Rijeka</izvorni_sadrzaj>
    <derivirana_varijabla naziv="DomainObject.Predmet.StrankaFormated_1">  DANIEL STEHLIK GRUPA d.o.o.  Rijeka</derivirana_varijabla>
  </DomainObject.Predmet.StrankaFormated>
  <DomainObject.Predmet.StrankaFormatedOIB>
    <izvorni_sadrzaj>  DANIEL STEHLIK GRUPA d.o.o.  Rijeka, OIB 29058604414</izvorni_sadrzaj>
    <derivirana_varijabla naziv="DomainObject.Predmet.StrankaFormatedOIB_1">  DANIEL STEHLIK GRUPA d.o.o.  Rijeka, OIB 29058604414</derivirana_varijabla>
  </DomainObject.Predmet.StrankaFormatedOIB>
  <DomainObject.Predmet.StrankaFormatedWithAdress>
    <izvorni_sadrzaj> DANIEL STEHLIK GRUPA d.o.o.  Rijeka, Vera Bratonja 28, 51000 Rijeka</izvorni_sadrzaj>
    <derivirana_varijabla naziv="DomainObject.Predmet.StrankaFormatedWithAdress_1"> DANIEL STEHLIK GRUPA d.o.o.  Rijeka, Vera Bratonja 28, 51000 Rijeka</derivirana_varijabla>
  </DomainObject.Predmet.StrankaFormatedWithAdress>
  <DomainObject.Predmet.StrankaFormatedWithAdressOIB>
    <izvorni_sadrzaj> DANIEL STEHLIK GRUPA d.o.o.  Rijeka, OIB 29058604414, Vera Bratonja 28, 51000 Rijeka</izvorni_sadrzaj>
    <derivirana_varijabla naziv="DomainObject.Predmet.StrankaFormatedWithAdressOIB_1"> DANIEL STEHLIK GRUPA d.o.o.  Rijeka, OIB 29058604414, Vera Bratonja 28, 51000 Rijeka</derivirana_varijabla>
  </DomainObject.Predmet.StrankaFormatedWithAdressOIB>
  <DomainObject.Predmet.StrankaWithAdress>
    <izvorni_sadrzaj>DANIEL STEHLIK GRUPA d.o.o.  Rijeka Vera Bratonja 28,51000 Rijeka</izvorni_sadrzaj>
    <derivirana_varijabla naziv="DomainObject.Predmet.StrankaWithAdress_1">DANIEL STEHLIK GRUPA d.o.o.  Rijeka Vera Bratonja 28,51000 Rijeka</derivirana_varijabla>
  </DomainObject.Predmet.StrankaWithAdress>
  <DomainObject.Predmet.StrankaWithAdressOIB>
    <izvorni_sadrzaj>DANIEL STEHLIK GRUPA d.o.o.  Rijeka, OIB 29058604414, Vera Bratonja 28,51000 Rijeka</izvorni_sadrzaj>
    <derivirana_varijabla naziv="DomainObject.Predmet.StrankaWithAdressOIB_1">DANIEL STEHLIK GRUPA d.o.o.  Rijeka, OIB 29058604414, Vera Bratonja 28,51000 Rijeka</derivirana_varijabla>
  </DomainObject.Predmet.StrankaWithAdressOIB>
  <DomainObject.Predmet.StrankaNazivFormated>
    <izvorni_sadrzaj>DANIEL STEHLIK GRUPA d.o.o.  Rijeka</izvorni_sadrzaj>
    <derivirana_varijabla naziv="DomainObject.Predmet.StrankaNazivFormated_1">DANIEL STEHLIK GRUPA d.o.o.  Rijeka</derivirana_varijabla>
  </DomainObject.Predmet.StrankaNazivFormated>
  <DomainObject.Predmet.StrankaNazivFormatedOIB>
    <izvorni_sadrzaj>DANIEL STEHLIK GRUPA d.o.o.  Rijeka, OIB 29058604414</izvorni_sadrzaj>
    <derivirana_varijabla naziv="DomainObject.Predmet.StrankaNazivFormatedOIB_1">DANIEL STEHLIK GRUPA d.o.o.  Rijeka, OIB 29058604414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DANIEL STEHLIK GRUPA d.o.o.  Rijeka</item>
    </izvorni_sadrzaj>
    <derivirana_varijabla naziv="DomainObject.Predmet.StrankaListFormated_1">
      <item>DANIEL STEHLIK GRUPA d.o.o.  Rijeka</item>
    </derivirana_varijabla>
  </DomainObject.Predmet.StrankaListFormated>
  <DomainObject.Predmet.StrankaListFormatedOIB>
    <izvorni_sadrzaj>
      <item>DANIEL STEHLIK GRUPA d.o.o.  Rijeka, OIB 29058604414</item>
    </izvorni_sadrzaj>
    <derivirana_varijabla naziv="DomainObject.Predmet.StrankaListFormatedOIB_1">
      <item>DANIEL STEHLIK GRUPA d.o.o.  Rijeka, OIB 29058604414</item>
    </derivirana_varijabla>
  </DomainObject.Predmet.StrankaListFormatedOIB>
  <DomainObject.Predmet.StrankaListFormatedWithAdress>
    <izvorni_sadrzaj>
      <item>DANIEL STEHLIK GRUPA d.o.o.  Rijeka, Vera Bratonja 28, 51000 Rijeka</item>
    </izvorni_sadrzaj>
    <derivirana_varijabla naziv="DomainObject.Predmet.StrankaListFormatedWithAdress_1">
      <item>DANIEL STEHLIK GRUPA d.o.o.  Rijeka, Vera Bratonja 28, 51000 Rijeka</item>
    </derivirana_varijabla>
  </DomainObject.Predmet.StrankaListFormatedWithAdress>
  <DomainObject.Predmet.StrankaListFormatedWithAdressOIB>
    <izvorni_sadrzaj>
      <item>DANIEL STEHLIK GRUPA d.o.o.  Rijeka, OIB 29058604414, Vera Bratonja 28, 51000 Rijeka</item>
    </izvorni_sadrzaj>
    <derivirana_varijabla naziv="DomainObject.Predmet.StrankaListFormatedWithAdressOIB_1">
      <item>DANIEL STEHLIK GRUPA d.o.o.  Rijeka, OIB 29058604414, Vera Bratonja 28, 51000 Rijeka</item>
    </derivirana_varijabla>
  </DomainObject.Predmet.StrankaListFormatedWithAdressOIB>
  <DomainObject.Predmet.StrankaListNazivFormated>
    <izvorni_sadrzaj>
      <item>DANIEL STEHLIK GRUPA d.o.o.  Rijeka</item>
    </izvorni_sadrzaj>
    <derivirana_varijabla naziv="DomainObject.Predmet.StrankaListNazivFormated_1">
      <item>DANIEL STEHLIK GRUPA d.o.o.  Rijeka</item>
    </derivirana_varijabla>
  </DomainObject.Predmet.StrankaListNazivFormated>
  <DomainObject.Predmet.StrankaListNazivFormatedOIB>
    <izvorni_sadrzaj>
      <item>DANIEL STEHLIK GRUPA d.o.o.  Rijeka, OIB 29058604414</item>
    </izvorni_sadrzaj>
    <derivirana_varijabla naziv="DomainObject.Predmet.StrankaListNazivFormatedOIB_1">
      <item>DANIEL STEHLIK GRUPA d.o.o.  Rijeka, OIB 29058604414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Robert Pulko</item>
    </izvorni_sadrzaj>
    <derivirana_varijabla naziv="DomainObject.Predmet.OstaliListFormated_1">
      <item>Robert Pulko</item>
    </derivirana_varijabla>
  </DomainObject.Predmet.OstaliListFormated>
  <DomainObject.Predmet.OstaliListFormatedOIB>
    <izvorni_sadrzaj>
      <item>Robert Pulko</item>
    </izvorni_sadrzaj>
    <derivirana_varijabla naziv="DomainObject.Predmet.OstaliListFormatedOIB_1">
      <item>Robert Pulko</item>
    </derivirana_varijabla>
  </DomainObject.Predmet.OstaliListFormatedOIB>
  <DomainObject.Predmet.OstaliListFormatedWithAdress>
    <izvorni_sadrzaj>
      <item>Robert Pulko, Andrije Medulića 8, 51000 Rijeka</item>
    </izvorni_sadrzaj>
    <derivirana_varijabla naziv="DomainObject.Predmet.OstaliListFormatedWithAdress_1">
      <item>Robert Pulko, Andrije Medulića 8, 51000 Rijeka</item>
    </derivirana_varijabla>
  </DomainObject.Predmet.OstaliListFormatedWithAdress>
  <DomainObject.Predmet.OstaliListFormatedWithAdressOIB>
    <izvorni_sadrzaj>
      <item>Robert Pulko, Andrije Medulića 8, 51000 Rijeka</item>
    </izvorni_sadrzaj>
    <derivirana_varijabla naziv="DomainObject.Predmet.OstaliListFormatedWithAdressOIB_1">
      <item>Robert Pulko, Andrije Medulića 8, 51000 Rijeka</item>
    </derivirana_varijabla>
  </DomainObject.Predmet.OstaliListFormatedWithAdressOIB>
  <DomainObject.Predmet.OstaliListNazivFormated>
    <izvorni_sadrzaj>
      <item>Robert Pulko</item>
    </izvorni_sadrzaj>
    <derivirana_varijabla naziv="DomainObject.Predmet.OstaliListNazivFormated_1">
      <item>Robert Pulko</item>
    </derivirana_varijabla>
  </DomainObject.Predmet.OstaliListNazivFormated>
  <DomainObject.Predmet.OstaliListNazivFormatedOIB>
    <izvorni_sadrzaj>
      <item>Robert Pulko</item>
    </izvorni_sadrzaj>
    <derivirana_varijabla naziv="DomainObject.Predmet.OstaliListNazivFormatedOIB_1">
      <item>Robert Pulko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DANIEL STEHLIK GRUPA d.o.o.  Rijeka</izvorni_sadrzaj>
    <derivirana_varijabla naziv="DomainObject.Predmet.StrankaIDrugi_1">DANIEL STEHLIK GRUPA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DANIEL STEHLIK GRUPA d.o.o.  Rijeka, OIB 29058604414, Vera Bratonja 28, 51000 Rijeka</izvorni_sadrzaj>
    <derivirana_varijabla naziv="DomainObject.Predmet.StrankaIDrugiAdressOIB_1">DANIEL STEHLIK GRUPA d.o.o.  Rijeka, OIB 29058604414, Vera Bratonja 28,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 STEHLIK GRUPA d.o.o.  Rijeka</item>
      <item>Robert Pulko</item>
    </izvorni_sadrzaj>
    <derivirana_varijabla naziv="DomainObject.Predmet.SudioniciListNaziv_1">
      <item>DANIEL STEHLIK GRUPA d.o.o.  Rijeka</item>
      <item>Robert Pulko</item>
    </derivirana_varijabla>
  </DomainObject.Predmet.SudioniciListNaziv>
  <DomainObject.Predmet.SudioniciListAdressOIB>
    <izvorni_sadrzaj>
      <item>DANIEL STEHLIK GRUPA d.o.o.  Rijeka, OIB 29058604414, Vera Bratonja 28,51000 Rijeka</item>
      <item>Robert Pulko, Andrije Medulića 8,51000 Rijeka</item>
    </izvorni_sadrzaj>
    <derivirana_varijabla naziv="DomainObject.Predmet.SudioniciListAdressOIB_1">
      <item>DANIEL STEHLIK GRUPA d.o.o.  Rijeka, OIB 29058604414, Vera Bratonja 28,51000 Rijeka</item>
      <item>Robert Pulko, Andrije Medulića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29058604414</item>
      <item>, OIB null</item>
    </izvorni_sadrzaj>
    <derivirana_varijabla naziv="DomainObject.Predmet.SudioniciListNazivOIB_1">
      <item>, OIB 29058604414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256</properties:Words>
  <properties:Characters>1232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2015-10-07T11:47:00Z</dcterms:created>
  <dc:creator>vjelenovic</dc:creator>
  <cp:lastModifiedBy>Danijela Fumić</cp:lastModifiedBy>
  <dcterms:modified xmlns:xsi="http://www.w3.org/2001/XMLSchema-instance" xsi:type="dcterms:W3CDTF">2015-10-07T11:49:00Z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