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4b4a" w14:paraId="ef54b4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02C5" w:rsidP="005E02C5" w:rsidR="005E02C5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St-1335/2016-5.</w:t>
      </w:r>
    </w:p>
    <w:p w:rsidRDefault="005E02C5" w:rsidP="005E02C5" w:rsidR="005E02C5">
      <w:pPr>
        <w:jc w:val="center"/>
        <w:rPr>
          <w:rFonts w:hAnsi="Arial" w:ascii="Arial"/>
          <w:b/>
        </w:rPr>
      </w:pPr>
    </w:p>
    <w:p w:rsidRDefault="005E02C5" w:rsidP="005E02C5" w:rsidR="005E02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5E02C5" w:rsidP="005E02C5" w:rsidR="005E02C5">
      <w:pPr>
        <w:jc w:val="center"/>
        <w:rPr>
          <w:rFonts w:hAnsi="Arial" w:ascii="Arial"/>
          <w:b/>
        </w:rPr>
      </w:pPr>
    </w:p>
    <w:p w:rsidRDefault="005E02C5" w:rsidP="005E02C5" w:rsidR="005E02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E02C5" w:rsidP="005E02C5" w:rsidR="005E02C5">
      <w:pPr>
        <w:jc w:val="both"/>
        <w:rPr>
          <w:rFonts w:hAnsi="Arial" w:ascii="Arial"/>
        </w:rPr>
      </w:pP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 Regionalni centar Zagreb, OIB 85821130368, Podružnica Bjelovar, Frana Supila 4, za otvaranje skraćenog stečajnog postupka nad dužnikom RESTORAN BJELOVAR d.o.o. za ugostiteljstvo, trgovinu i turizam iz Bjelovara, Augusta Šenoe 19, MBS 010082591, OIB 10086907949,  dana 12. prosinca 2016. godine</w:t>
      </w:r>
    </w:p>
    <w:p w:rsidRDefault="005E02C5" w:rsidP="005E02C5" w:rsidR="005E02C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Obustavlja se skraćeni stečajni postupak.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>II.</w:t>
      </w:r>
      <w:r>
        <w:rPr>
          <w:rFonts w:hAnsi="Arial" w:ascii="Arial"/>
        </w:rPr>
        <w:t xml:space="preserve"> Posebnim rješenjem sud će odlučiti o prijedlogu vjerovnika Republike Hrvatske, Ministarstva financija, Porezne uprave, Područnog ureda Sjeverna Hrvatska, za pokretanje stečajnog postupka nad dužnikom RESTORAN BJELOVAR d.o.o. za ugostiteljstvo, trgovinu i turizam iz Bjelovara, Augusta Šenoe 19, MBS 010082591, OIB 1008690794.</w:t>
      </w:r>
    </w:p>
    <w:p w:rsidRDefault="005E02C5" w:rsidP="005E02C5" w:rsidR="005E02C5" w:rsidRPr="005E02C5">
      <w:pPr>
        <w:jc w:val="center"/>
        <w:rPr>
          <w:rFonts w:cs="Arial" w:hAnsi="Arial" w:ascii="Arial"/>
          <w:b/>
        </w:rPr>
      </w:pPr>
      <w:r w:rsidRPr="005E02C5">
        <w:rPr>
          <w:rFonts w:cs="Arial" w:hAnsi="Arial" w:ascii="Arial"/>
          <w:b/>
        </w:rPr>
        <w:t>Obrazloženje</w:t>
      </w:r>
    </w:p>
    <w:p w:rsidRDefault="005E02C5" w:rsidP="005E02C5" w:rsidR="005E02C5"/>
    <w:p w:rsidRDefault="005E02C5" w:rsidP="005E02C5" w:rsidR="005E02C5">
      <w:pPr>
        <w:jc w:val="both"/>
        <w:rPr>
          <w:rFonts w:hAnsi="Arial" w:ascii="Arial"/>
        </w:rPr>
      </w:pPr>
      <w:r>
        <w:tab/>
      </w:r>
      <w:r>
        <w:rPr>
          <w:rFonts w:cs="Arial" w:hAnsi="Arial" w:ascii="Arial"/>
        </w:rPr>
        <w:t xml:space="preserve">Po zahtjevu FINE za provedbu skraćenog stečajnog postupka nad dužnikom </w:t>
      </w:r>
      <w:r>
        <w:rPr>
          <w:rFonts w:hAnsi="Arial" w:ascii="Arial"/>
        </w:rPr>
        <w:t>RESTORAN BJELOVAR d.o.o. za ugostiteljstvo, trgovinu i turizam iz Bjelovara, Augusta Šenoe 19, MBS 010082591, OIB 1008690794, sud je temeljem odredbe čl.430.,431. i čl.434. Stečajnog zakona (NN broj 71/15, dalje SZ) oglasom pod poslovnim brojem St-1335/2016 koji je objavljen na mrežnoj stranici e-oglasna ploča Trgovačkog suda u Bjelovaru dana 06.09.2016. godine pozvao osobe ovlaštene za zastupanje dužnika da u roku od 15 dana od dana objave tog oglasa podnesu sudu javnobilježnički ovjerovljen popis imovine i obveza na propisanom obrascu.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Istim oglasom pozvani su vjerovnici dužnika da u roku 45 dana od objave oglasa predlože otvaranje stečajnog postupka te je navedeno da će se, ako osoba ovlaštena za zastupanje dužnika po zakonu u roku od 15 dana ne podnese popis imovine i obveza dužnika ili ako iz tog popisa imovine i obveze dužnika  proizlazi da imovina nije dostatna za namirenje predviđenih troškova stečajnog postupka, te ako </w:t>
      </w:r>
      <w:r>
        <w:rPr>
          <w:rFonts w:hAnsi="Arial" w:ascii="Arial"/>
        </w:rPr>
        <w:lastRenderedPageBreak/>
        <w:t>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Osobe ovlaštene za zastupanje dužnika nisu u roku od 15 dana od objave navedenog oglasa dostavile javnobilježnički ovjerovljeni popis imovine i obveza dužnika, no međutim vjerovnik Republika Hrvatska, Ministarstvo financija, Porezna uprava, Područni ured Sjeverna Hrvatska, je 13.09.2016. godine podnio prijedlog za otvaranje stečajnog postupka. 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Sukladno odredbi čl.113.st.3.SZ, Republika Hrvatska, je oslobođena plaćanja predujma za namirenje troškova stečajnog postupka te sud vjerovnika Republiku Hrvatsku nije pozivao na plaćanje predujma zbog toga. </w:t>
      </w:r>
    </w:p>
    <w:p w:rsidRDefault="005E02C5" w:rsidP="005E02C5" w:rsidR="005E02C5">
      <w:pPr>
        <w:jc w:val="both"/>
        <w:rPr>
          <w:rFonts w:cs="Times New Roman" w:hAnsi="Arial" w:ascii="Arial"/>
        </w:rPr>
      </w:pPr>
      <w:r>
        <w:rPr>
          <w:rFonts w:hAnsi="Arial" w:ascii="Arial"/>
        </w:rPr>
        <w:tab/>
        <w:t xml:space="preserve">Iz navedenog proizlazi da nisu ispunjene pretpostavke za istodobno otvaranje i zaključenje skraćenog stečajnog postupka u smislu čl.431.SZ, zbog čega je sud temeljem čl.433.SZ obustavio skraćeni stečajni postupak, dok će o prijedlogu vjerovnika Republike Hrvatske za pokretanje stečajnog postupka nad dužnikom odlučiti posebnim rješenjem.    </w:t>
      </w:r>
      <w:r>
        <w:rPr>
          <w:rFonts w:hAnsi="Arial" w:ascii="Arial"/>
        </w:rPr>
        <w:tab/>
      </w:r>
    </w:p>
    <w:p w:rsidRDefault="005E02C5" w:rsidP="005E02C5" w:rsidR="005E02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prosinca 2016. godine</w:t>
      </w:r>
    </w:p>
    <w:p w:rsidRDefault="005E02C5" w:rsidP="005E02C5" w:rsidR="005E02C5">
      <w:pPr>
        <w:ind w:firstLine="720"/>
        <w:jc w:val="both"/>
        <w:rPr>
          <w:rFonts w:hAnsi="Arial" w:ascii="Arial"/>
        </w:rPr>
      </w:pPr>
    </w:p>
    <w:p w:rsidRDefault="005E02C5" w:rsidP="005E02C5" w:rsidR="005E02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5E02C5" w:rsidP="005E02C5" w:rsidR="005E02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5E02C5" w:rsidP="005E02C5" w:rsidR="005E02C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točke I. ovog rješenja dopuštena je žalba u roku od 8 dana od dostave rješenja, na Visoki trgovački sud RH u Zagrebu, a putem ovog suda (čl.19.st.1. i st.2.SZ). Dostava se smatra obavljenom istekom 8 dana od dana objave ovog rješenja na e-oglasnoj ploči Trgovačkog suda u Bjelovaru (čl.12.st.1.SZ). Žalba se podnosi u 3 primjerka. 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Protiv točke II. izreke ovog rješenja nije dopuštena posebna žalba (čl.115.st.1.SZ).  </w:t>
      </w:r>
    </w:p>
    <w:p w:rsidRDefault="005E02C5" w:rsidP="005E02C5" w:rsidR="005E02C5">
      <w:pPr>
        <w:jc w:val="both"/>
        <w:rPr>
          <w:rFonts w:hAnsi="Arial" w:ascii="Arial"/>
        </w:rPr>
      </w:pPr>
    </w:p>
    <w:p w:rsidRDefault="005E02C5" w:rsidP="005E02C5" w:rsidR="005E02C5">
      <w:pPr>
        <w:jc w:val="both"/>
        <w:rPr>
          <w:rFonts w:hAnsi="Arial" w:ascii="Arial"/>
        </w:rPr>
      </w:pPr>
    </w:p>
    <w:p w:rsidRDefault="005E02C5" w:rsidP="005E02C5" w:rsidR="005E02C5">
      <w:pPr>
        <w:jc w:val="both"/>
        <w:rPr>
          <w:rFonts w:hAnsi="Arial" w:ascii="Arial"/>
        </w:rPr>
      </w:pPr>
    </w:p>
    <w:p w:rsidRDefault="005E02C5" w:rsidP="005E02C5" w:rsidR="005E02C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>Dna:-predlagatelju FINI, RC Zagreb, Podružnica Bjelovar, putem e-oglasne ploče suda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putem pošte 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-Ministarstvu financija po ŽDO u Bjelovaru, putem e-oglasne ploče suda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-e-oglasna ploča ovog suda</w:t>
      </w:r>
    </w:p>
    <w:p w:rsidRDefault="005E02C5" w:rsidP="005E02C5" w:rsidR="005E02C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- a nakon pravomoćnosti spis u dodjelu radi prijedloga za otvaranje stečajnog postupka</w:t>
      </w:r>
    </w:p>
    <w:p w:rsidRDefault="005E02C5" w:rsidP="005E02C5" w:rsidR="005E02C5">
      <w:pPr>
        <w:jc w:val="both"/>
        <w:rPr>
          <w:rFonts w:hAnsi="Arial" w:ascii="Arial"/>
        </w:rPr>
      </w:pPr>
      <w:r>
        <w:rPr>
          <w:rFonts w:hAnsi="Arial" w:ascii="Arial"/>
        </w:rPr>
        <w:t>Bj.12.12.2016.g.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2C5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76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St-1335/2016-5</izvorni_sadrzaj>
    <derivirana_varijabla naziv="DomainObject.Oznaka_1">St-1335/2016-5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BJELOVAR društvo s ograničenom odgovornošću za ugostiteljstvo, trgovinu i turizam zastupanog po punomoćniku Sanja Paripović; ZOU Zlatko Gregurić, Tatjana Figač - Gregurić i Hrvoje Mladinić</izvorni_sadrzaj>
    <derivirana_varijabla naziv="DomainObject.Predmet.ProtustrankaFormated_1">  RESTORAN BJELOVAR društvo s ograničenom odgovornošću za ugostiteljstvo, trgovinu i turizam zastupanog po punomoćniku Sanja Paripović; ZOU Zlatko Gregurić, Tatjana Figač - Gregurić i Hrvoje Mladinić</derivirana_varijabla>
  </DomainObject.Predmet.ProtustrankaFormated>
  <DomainObject.Predmet.ProtustrankaFormatedOIB>
    <izvorni_sadrzaj>  RESTORAN BJELOVAR društvo s ograničenom odgovornošću za ugostiteljstvo, trgovinu i turizam, OIB 10086907949 zastupanog po punomoćniku Sanja Paripović; ZOU Zlatko Gregurić, Tatjana Figač - Gregurić i Hrvoje Mladinić</izvorni_sadrzaj>
    <derivirana_varijabla naziv="DomainObject.Predmet.ProtustrankaFormatedOIB_1">  RESTORAN BJELOVAR društvo s ograničenom odgovornošću za ugostiteljstvo, trgovinu i turizam, OIB 10086907949 zastupanog po punomoćniku Sanja Paripović; ZOU Zlatko Gregurić, Tatjana Figač - Gregurić i Hrvoje Mladinić</derivirana_varijabla>
  </DomainObject.Predmet.ProtustrankaFormatedOIB>
  <DomainObject.Predmet.ProtustrankaFormatedWithAdress>
    <izvorni_sadrzaj> RESTORAN BJELOVAR društvo s ograničenom odgovornošću za ugostiteljstvo, trgovinu i turizam, Augusta Šenoe 19, 43000 Bjelovar zastupanog po punomoćniku Sanja Paripović; ZOU Zlatko Gregurić, Tatjana Figač - Gregurić i Hrvoje Mladinić</izvorni_sadrzaj>
    <derivirana_varijabla naziv="DomainObject.Predmet.ProtustrankaFormatedWithAdress_1"> RESTORAN BJELOVAR društvo s ograničenom odgovornošću za ugostiteljstvo, trgovinu i turizam, Augusta Šenoe 19, 43000 Bjelovar zastupanog po punomoćniku Sanja Paripović; ZOU Zlatko Gregurić, Tatjana Figač - Gregurić i Hrvoje Mladinić</derivirana_varijabla>
  </DomainObject.Predmet.ProtustrankaFormatedWithAdress>
  <DomainObject.Predmet.ProtustrankaFormatedWithAdressOIB>
    <izvorni_sadrzaj> RESTORAN BJELOVAR društvo s ograničenom odgovornošću za ugostiteljstvo, trgovinu i turizam, OIB 10086907949, Augusta Šenoe 19, 43000 Bjelovar zastupanog po punomoćniku Sanja Paripović; ZOU Zlatko Gregurić, Tatjana Figač - Gregurić i Hrvoje Mladinić</izvorni_sadrzaj>
    <derivirana_varijabla naziv="DomainObject.Predmet.ProtustrankaFormatedWithAdressOIB_1"> RESTORAN BJELOVAR društvo s ograničenom odgovornošću za ugostiteljstvo, trgovinu i turizam, OIB 10086907949, Augusta Šenoe 19, 43000 Bjelovar zastupanog po punomoćniku Sanja Paripović; ZOU Zlatko Gregurić, Tatjana Figač - Gregurić i Hrvoje Mladinić</derivirana_varijabla>
  </DomainObject.Predmet.ProtustrankaFormatedWithAdressOIB>
  <DomainObject.Predmet.ProtustrankaWithAdress>
    <izvorni_sadrzaj>RESTORAN BJELOVAR društvo s ograničenom odgovornošću za ugostiteljstvo, trgovinu i turizam Augusta Šenoe 19, 43000 Bjelovar</izvorni_sadrzaj>
    <derivirana_varijabla naziv="DomainObject.Predmet.ProtustrankaWithAdress_1">RESTORAN BJELOVAR društvo s ograničenom odgovornošću za ugostiteljstvo, trgovinu i turizam Augusta Šenoe 19, 43000 Bjelovar</derivirana_varijabla>
  </DomainObject.Predmet.ProtustrankaWithAdress>
  <DomainObject.Predmet.ProtustrankaWithAdressOIB>
    <izvorni_sadrzaj>RESTORAN BJELOVAR društvo s ograničenom odgovornošću za ugostiteljstvo, trgovinu i turizam, OIB 10086907949, Augusta Šenoe 19, 43000 Bjelovar</izvorni_sadrzaj>
    <derivirana_varijabla naziv="DomainObject.Predmet.ProtustrankaWithAdressOIB_1">RESTORAN BJELOVAR društvo s ograničenom odgovornošću za ugostiteljstvo, trgovinu i turizam, OIB 10086907949, Augusta Šenoe 19, 43000 Bjelovar</derivirana_varijabla>
  </DomainObject.Predmet.ProtustrankaWithAdressOIB>
  <DomainObject.Predmet.ProtustrankaNazivFormated>
    <izvorni_sadrzaj>RESTORAN BJELOVAR društvo s ograničenom odgovornošću za ugostiteljstvo, trgovinu i turizam</izvorni_sadrzaj>
    <derivirana_varijabla naziv="DomainObject.Predmet.ProtustrankaNazivFormated_1">RESTORAN BJELOVAR društvo s ograničenom odgovornošću za ugostiteljstvo, trgovinu i turizam</derivirana_varijabla>
  </DomainObject.Predmet.ProtustrankaNazivFormated>
  <DomainObject.Predmet.ProtustrankaNazivFormatedOIB>
    <izvorni_sadrzaj>RESTORAN BJELOVAR društvo s ograničenom odgovornošću za ugostiteljstvo, trgovinu i turizam, OIB 10086907949</izvorni_sadrzaj>
    <derivirana_varijabla naziv="DomainObject.Predmet.ProtustrankaNazivFormatedOIB_1">RESTORAN BJELOVAR društvo s ograničenom odgovornošću za ugostiteljstvo, trgovinu i turizam, OIB 10086907949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Zagreb</izvorni_sadrzaj>
    <derivirana_varijabla naziv="DomainObject.Predmet.StrankaFormated_1">  FINA, RC ZAGREB, Podružnica Bjelovar; REPUBLIKA HRVATSKA, MINISTARSTVO FINANCIJA, Porezna uprava, Područni ured Zagreb</derivirana_varijabla>
  </DomainObject.Predmet.StrankaFormated>
  <DomainObject.Predmet.StrankaFormatedOIB>
    <izvorni_sadrzaj>  FINA, RC ZAGREB, Podružnica Bjelovar, OIB 85821130368; REPUBLIKA HRVATSKA, MINISTARSTVO FINANCIJA, Porezna uprava, Područni ured Zagreb, OIB 18683136487</izvorni_sadrzaj>
    <derivirana_varijabla naziv="DomainObject.Predmet.StrankaFormatedOIB_1">  FINA, RC ZAGREB, Podružnica Bjelovar, OIB 85821130368; REPUBLIKA HRVATSKA, MINISTARSTVO FINANCIJA, Porezna uprava, Područni ured Zagreb, OIB 18683136487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Zagreb</izvorni_sadrzaj>
    <derivirana_varijabla naziv="DomainObject.Predmet.StrankaFormatedWithAdress_1"> FINA, RC ZAGREB, Podružnica Bjelovar, F. Supila 4, 43000 Bjelovar; REPUBLIKA HRVATSKA, MINISTARSTVO FINANCIJA, Porezna uprava, Područni ured Zagreb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Zagreb, OIB 18683136487</izvorni_sadrzaj>
    <derivirana_varijabla naziv="DomainObject.Predmet.StrankaFormatedWithAdressOIB_1"> FINA, RC ZAGREB, Podružnica Bjelovar, OIB 85821130368, F. Supila 4, 43000 Bjelovar; REPUBLIKA HRVATSKA, MINISTARSTVO FINANCIJA, Porezna uprava, Područni ured Zagreb, OIB 18683136487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Zagreb </izvorni_sadrzaj>
    <derivirana_varijabla naziv="DomainObject.Predmet.StrankaWithAdress_1">FINA, RC ZAGREB, Podružnica Bjelovar F. Supila 4,43000 Bjelovar,REPUBLIKA HRVATSKA, MINISTARSTVO FINANCIJA, Porezna uprava, Područni ured Zagreb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Zagreb, OIB 18683136487</izvorni_sadrzaj>
    <derivirana_varijabla naziv="DomainObject.Predmet.StrankaWithAdressOIB_1">FINA, RC ZAGREB, Podružnica Bjelovar, OIB 85821130368, F. Supila 4,43000 Bjelovar,REPUBLIKA HRVATSKA, MINISTARSTVO FINANCIJA, Porezna uprava, Područni ured Zagreb, OIB 18683136487</derivirana_varijabla>
  </DomainObject.Predmet.StrankaWithAdressOIB>
  <DomainObject.Predmet.StrankaNazivFormated>
    <izvorni_sadrzaj>FINA, RC ZAGREB, Podružnica Bjelovar,REPUBLIKA HRVATSKA, MINISTARSTVO FINANCIJA, Porezna uprava, Područni ured Zagreb</izvorni_sadrzaj>
    <derivirana_varijabla naziv="DomainObject.Predmet.StrankaNazivFormated_1">FINA, RC ZAGREB, Podružnica Bjelovar,REPUBLIKA HRVATSKA, MINISTARSTVO FINANCIJA, Porezna uprava, Područni ured Zagreb</derivirana_varijabla>
  </DomainObject.Predmet.StrankaNazivFormated>
  <DomainObject.Predmet.StrankaNazivFormatedOIB>
    <izvorni_sadrzaj>FINA, RC ZAGREB, Podružnica Bjelovar, OIB 85821130368,REPUBLIKA HRVATSKA, MINISTARSTVO FINANCIJA, Porezna uprava, Područni ured Zagreb, OIB 18683136487</izvorni_sadrzaj>
    <derivirana_varijabla naziv="DomainObject.Predmet.StrankaNazivFormatedOIB_1">FINA, RC ZAGREB, Podružnica Bjelovar,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  <item>REPUBLIKA HRVATSKA, MINISTARSTVO FINANCIJA, Porezna uprava, Područni ured Zagreb</item>
    </izvorni_sadrzaj>
    <derivirana_varijabla naziv="DomainObject.Predmet.StrankaListFormated_1">
      <item>FINA, RC ZAGREB, Podružnica Bjelovar</item>
      <item>REPUBLIKA HRVATSKA, MINISTARSTVO FINANCIJA, Porezna uprava, Područni ured Zagreb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Zagreb, OIB 18683136487</item>
    </izvorni_sadrzaj>
    <derivirana_varijabla naziv="DomainObject.Predmet.StrankaListFormatedOIB_1">
      <item>FINA, RC ZAGREB, Podružnica Bjelovar, OIB 85821130368</item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Zagreb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Zagreb, OIB 18683136487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Zagreb</item>
    </izvorni_sadrzaj>
    <derivirana_varijabla naziv="DomainObject.Predmet.StrankaListNazivFormated_1">
      <item>FINA, RC ZAGREB, Podružnica Bjelovar</item>
      <item>REPUBLIKA HRVATSKA, MINISTARSTVO FINANCIJA, Porezna uprava, Područni ured Zagreb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Zagreb, OIB 18683136487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RESTORAN BJELOVAR društvo s ograničenom odgovornošću za ugostiteljstvo, trgovinu i turizam zastupanog po punomoćniku Sanja Paripović; ZOU Zlatko Gregurić, Tatjana Figač - Gregurić i Hrvoje Mladinić</item>
    </izvorni_sadrzaj>
    <derivirana_varijabla naziv="DomainObject.Predmet.ProtuStrankaListFormated_1">
      <item>RESTORAN BJELOVAR društvo s ograničenom odgovornošću za ugostiteljstvo, trgovinu i turizam zastupanog po punomoćniku Sanja Paripović; ZOU Zlatko Gregurić, Tatjana Figač - Gregurić i Hrvoje Mladinić</item>
    </derivirana_varijabla>
  </DomainObject.Predmet.ProtuStrankaListFormated>
  <DomainObject.Predmet.ProtuStrankaListFormatedOIB>
    <izvorni_sadrzaj>
      <item>RESTORAN BJELOVAR društvo s ograničenom odgovornošću za ugostiteljstvo, trgovinu i turizam, OIB 10086907949 zastupanog po punomoćniku Sanja Paripović; ZOU Zlatko Gregurić, Tatjana Figač - Gregurić i Hrvoje Mladinić</item>
    </izvorni_sadrzaj>
    <derivirana_varijabla naziv="DomainObject.Predmet.ProtuStrankaListFormatedOIB_1">
      <item>RESTORAN BJELOVAR društvo s ograničenom odgovornošću za ugostiteljstvo, trgovinu i turizam, OIB 10086907949 zastupanog po punomoćniku Sanja Paripović; ZOU Zlatko Gregurić, Tatjana Figač - Gregurić i Hrvoje Mladinić</item>
    </derivirana_varijabla>
  </DomainObject.Predmet.ProtuStrankaListFormatedOIB>
  <DomainObject.Predmet.ProtuStrankaListFormatedWithAdress>
    <izvorni_sadrzaj>
      <item>RESTORAN BJELOVAR društvo s ograničenom odgovornošću za ugostiteljstvo, trgovinu i turizam, Augusta Šenoe 19, 43000 Bjelovar zastupanog po punomoćniku Sanja Paripović; ZOU Zlatko Gregurić, Tatjana Figač - Gregurić i Hrvoje Mladinić</item>
    </izvorni_sadrzaj>
    <derivirana_varijabla naziv="DomainObject.Predmet.ProtuStrankaListFormatedWithAdress_1">
      <item>RESTORAN BJELOVAR društvo s ograničenom odgovornošću za ugostiteljstvo, trgovinu i turizam, Augusta Šenoe 19, 43000 Bjelovar zastupanog po punomoćniku Sanja Paripović; ZOU Zlatko Gregurić, Tatjana Figač - Gregurić i Hrvoje Mladinić</item>
    </derivirana_varijabla>
  </DomainObject.Predmet.ProtuStrankaListFormatedWithAdress>
  <DomainObject.Predmet.ProtuStrankaListFormatedWithAdressOIB>
    <izvorni_sadrzaj>
      <item>RESTORAN BJELOVAR društvo s ograničenom odgovornošću za ugostiteljstvo, trgovinu i turizam, OIB 10086907949, Augusta Šenoe 19, 43000 Bjelovar zastupanog po punomoćniku Sanja Paripović; ZOU Zlatko Gregurić, Tatjana Figač - Gregurić i Hrvoje Mladinić</item>
    </izvorni_sadrzaj>
    <derivirana_varijabla naziv="DomainObject.Predmet.ProtuStrankaListFormatedWithAdressOIB_1">
      <item>RESTORAN BJELOVAR društvo s ograničenom odgovornošću za ugostiteljstvo, trgovinu i turizam, OIB 10086907949, Augusta Šenoe 19, 43000 Bjelovar zastupanog po punomoćniku Sanja Paripović; ZOU Zlatko Gregurić, Tatjana Figač - Gregurić i Hrvoje Mladinić</item>
    </derivirana_varijabla>
  </DomainObject.Predmet.ProtuStrankaListFormatedWithAdressOIB>
  <DomainObject.Predmet.ProtuStrankaListNazivFormated>
    <izvorni_sadrzaj>
      <item>RESTORAN BJELOVAR društvo s ograničenom odgovornošću za ugostiteljstvo, trgovinu i turizam</item>
    </izvorni_sadrzaj>
    <derivirana_varijabla naziv="DomainObject.Predmet.ProtuStrankaListNazivFormated_1">
      <item>RESTORAN BJELOVAR društvo s ograničenom odgovornošću za ugostiteljstvo, trgovinu i turizam</item>
    </derivirana_varijabla>
  </DomainObject.Predmet.ProtuStrankaListNazivFormated>
  <DomainObject.Predmet.ProtuStrankaListNazivFormatedOIB>
    <izvorni_sadrzaj>
      <item>RESTORAN BJELOVAR društvo s ograničenom odgovornošću za ugostiteljstvo, trgovinu i turizam, OIB 10086907949</item>
    </izvorni_sadrzaj>
    <derivirana_varijabla naziv="DomainObject.Predmet.ProtuStrankaListNazivFormatedOIB_1">
      <item>RESTORAN BJELOVAR društvo s ograničenom odgovornošću za ugostiteljstvo, trgovinu i turizam, OIB 10086907949</item>
    </derivirana_varijabla>
  </DomainObject.Predmet.ProtuStrankaListNazivFormatedOIB>
  <DomainObject.Predmet.OstaliListFormated>
    <izvorni_sadrzaj>
      <item>Sanja Paripović punomoćnik sudionika u postupku RESTORAN BJELOVAR društvo s ograničenom odgovornošću za ugostiteljstvo, trgovinu i turizam</item>
      <item>ZOU Zlatko Gregurić, Tatjana Figač - Gregurić i Hrvoje Mladinić punomoćnik sudionika u postupku RESTORAN BJELOVAR društvo s ograničenom odgovornošću za ugostiteljstvo, trgovinu i turizam</item>
    </izvorni_sadrzaj>
    <derivirana_varijabla naziv="DomainObject.Predmet.OstaliListFormated_1">
      <item>Sanja Paripović punomoćnik sudionika u postupku RESTORAN BJELOVAR društvo s ograničenom odgovornošću za ugostiteljstvo, trgovinu i turizam</item>
      <item>ZOU Zlatko Gregurić, Tatjana Figač - Gregurić i Hrvoje Mladinić punomoćnik sudionika u postupku RESTORAN BJELOVAR društvo s ograničenom odgovornošću za ugostiteljstvo, trgovinu i turizam</item>
    </derivirana_varijabla>
  </DomainObject.Predmet.OstaliListFormated>
  <DomainObject.Predmet.OstaliListFormatedOIB>
    <izvorni_sadrzaj>
      <item>Sanja Paripović, OIB 79454284856 punomoćnik sudionika u postupku RESTORAN BJELOVAR društvo s ograničenom odgovornošću za ugostiteljstvo, trgovinu i turizam</item>
      <item>ZOU Zlatko Gregurić, Tatjana Figač - Gregurić i Hrvoje Mladinić punomoćnik sudionika u postupku RESTORAN BJELOVAR društvo s ograničenom odgovornošću za ugostiteljstvo, trgovinu i turizam</item>
    </izvorni_sadrzaj>
    <derivirana_varijabla naziv="DomainObject.Predmet.OstaliListFormatedOIB_1">
      <item>Sanja Paripović, OIB 79454284856 punomoćnik sudionika u postupku RESTORAN BJELOVAR društvo s ograničenom odgovornošću za ugostiteljstvo, trgovinu i turizam</item>
      <item>ZOU Zlatko Gregurić, Tatjana Figač - Gregurić i Hrvoje Mladinić punomoćnik sudionika u postupku RESTORAN BJELOVAR društvo s ograničenom odgovornošću za ugostiteljstvo, trgovinu i turizam</item>
    </derivirana_varijabla>
  </DomainObject.Predmet.OstaliListFormatedOIB>
  <DomainObject.Predmet.OstaliListFormatedWithAdress>
    <izvorni_sadrzaj>
      <item>Sanja Paripović, Augusta Šenoe 19., 43000 Bjelovar punomoćnik sudionika u postupku RESTORAN BJELOVAR društvo s ograničenom odgovornošću za ugostiteljstvo, trgovinu i turizam</item>
      <item>ZOU Zlatko Gregurić, Tatjana Figač - Gregurić i Hrvoje Mladinić, Mihanovićeva 15b, 43000 Bjelovar punomoćnik sudionika u postupku RESTORAN BJELOVAR društvo s ograničenom odgovornošću za ugostiteljstvo, trgovinu i turizam</item>
    </izvorni_sadrzaj>
    <derivirana_varijabla naziv="DomainObject.Predmet.OstaliListFormatedWithAdress_1">
      <item>Sanja Paripović, Augusta Šenoe 19., 43000 Bjelovar punomoćnik sudionika u postupku RESTORAN BJELOVAR društvo s ograničenom odgovornošću za ugostiteljstvo, trgovinu i turizam</item>
      <item>ZOU Zlatko Gregurić, Tatjana Figač - Gregurić i Hrvoje Mladinić, Mihanovićeva 15b, 43000 Bjelovar punomoćnik sudionika u postupku RESTORAN BJELOVAR društvo s ograničenom odgovornošću za ugostiteljstvo, trgovinu i turizam</item>
    </derivirana_varijabla>
  </DomainObject.Predmet.OstaliListFormatedWithAdress>
  <DomainObject.Predmet.OstaliListFormatedWithAdressOIB>
    <izvorni_sadrzaj>
      <item>Sanja Paripović, OIB 79454284856, Augusta Šenoe 19., 43000 Bjelovar punomoćnik sudionika u postupku RESTORAN BJELOVAR društvo s ograničenom odgovornošću za ugostiteljstvo, trgovinu i turizam</item>
      <item>ZOU Zlatko Gregurić, Tatjana Figač - Gregurić i Hrvoje Mladinić, Mihanovićeva 15b, 43000 Bjelovar punomoćnik sudionika u postupku RESTORAN BJELOVAR društvo s ograničenom odgovornošću za ugostiteljstvo, trgovinu i turizam</item>
    </izvorni_sadrzaj>
    <derivirana_varijabla naziv="DomainObject.Predmet.OstaliListFormatedWithAdressOIB_1">
      <item>Sanja Paripović, OIB 79454284856, Augusta Šenoe 19., 43000 Bjelovar punomoćnik sudionika u postupku RESTORAN BJELOVAR društvo s ograničenom odgovornošću za ugostiteljstvo, trgovinu i turizam</item>
      <item>ZOU Zlatko Gregurić, Tatjana Figač - Gregurić i Hrvoje Mladinić, Mihanovićeva 15b, 43000 Bjelovar punomoćnik sudionika u postupku RESTORAN BJELOVAR društvo s ograničenom odgovornošću za ugostiteljstvo, trgovinu i turizam</item>
    </derivirana_varijabla>
  </DomainObject.Predmet.OstaliListFormatedWithAdressOIB>
  <DomainObject.Predmet.OstaliListNazivFormated>
    <izvorni_sadrzaj>
      <item>Sanja Paripović</item>
      <item>ZOU Zlatko Gregurić, Tatjana Figač - Gregurić i Hrvoje Mladinić</item>
    </izvorni_sadrzaj>
    <derivirana_varijabla naziv="DomainObject.Predmet.OstaliListNazivFormated_1">
      <item>Sanja Paripović</item>
      <item>ZOU Zlatko Gregurić, Tatjana Figač - Gregurić i Hrvoje Mladinić</item>
    </derivirana_varijabla>
  </DomainObject.Predmet.OstaliListNazivFormated>
  <DomainObject.Predmet.OstaliListNazivFormatedOIB>
    <izvorni_sadrzaj>
      <item>Sanja Paripović, OIB 79454284856</item>
      <item>ZOU Zlatko Gregurić, Tatjana Figač - Gregurić i Hrvoje Mladinić</item>
    </izvorni_sadrzaj>
    <derivirana_varijabla naziv="DomainObject.Predmet.OstaliListNazivFormatedOIB_1">
      <item>Sanja Paripović, OIB 79454284856</item>
      <item>ZOU Zlatko Gregurić, Tatjana Figač - Gregurić i Hrvoje Mladinić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St-1335/2016-5</izvorni_sadrzaj>
    <derivirana_varijabla naziv="DomainObject.PoslovniBrojDokumenta_1">St-1335/2016-5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RESTORAN BJELOVAR društvo s ograničenom odgovornošću za ugostiteljstvo, trgovinu i turizam</izvorni_sadrzaj>
    <derivirana_varijabla naziv="DomainObject.Predmet.ProtustrankaIDrugi_1">RESTORAN BJELOVAR društvo s ograničenom odgovornošću za ugostiteljstvo, trgovinu i turizam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RESTORAN BJELOVAR društvo s ograničenom odgovornošću za ugostiteljstvo, trgovinu i turizam, OIB 10086907949, Augusta Šenoe 19, 43000 Bjelovar</izvorni_sadrzaj>
    <derivirana_varijabla naziv="DomainObject.Predmet.ProtustrankaIDrugiAdressOIB_1">RESTORAN BJELOVAR društvo s ograničenom odgovornošću za ugostiteljstvo, trgovinu i turizam, OIB 10086907949,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RESTORAN BJELOVAR društvo s ograničenom odgovornošću za ugostiteljstvo, trgovinu i turizam</item>
      <item>Sanja Paripović</item>
      <item>REPUBLIKA HRVATSKA, MINISTARSTVO FINANCIJA, Porezna uprava, Područni ured Zagreb</item>
      <item>ZOU Zlatko Gregurić, Tatjana Figač - Gregurić i Hrvoje Mladinić</item>
    </izvorni_sadrzaj>
    <derivirana_varijabla naziv="DomainObject.Predmet.SudioniciListNaziv_1">
      <item>FINA, RC ZAGREB, Podružnica Bjelovar</item>
      <item>RESTORAN BJELOVAR društvo s ograničenom odgovornošću za ugostiteljstvo, trgovinu i turizam</item>
      <item>Sanja Paripović</item>
      <item>REPUBLIKA HRVATSKA, MINISTARSTVO FINANCIJA, Porezna uprava, Područni ured Zagreb</item>
      <item>ZOU Zlatko Gregurić, Tatjana Figač - Gregurić i Hrvoje Mladinić</item>
    </derivirana_varijabla>
  </DomainObject.Predmet.SudioniciListNaziv>
  <DomainObject.Predmet.SudioniciListAdressOIB>
    <izvorni_sadrzaj>
      <item>FINA, RC ZAGREB, Podružnica Bjelovar, OIB 85821130368, F. Supila 4,43000 Bjelovar</item>
      <item>RESTORAN BJELOVAR društvo s ograničenom odgovornošću za ugostiteljstvo, trgovinu i turizam, OIB 10086907949, Augusta Šenoe 19,43000 Bjelovar</item>
      <item>Sanja Paripović, OIB 79454284856, Augusta Šenoe 19.,43000 Bjelovar</item>
      <item>REPUBLIKA HRVATSKA, MINISTARSTVO FINANCIJA, Porezna uprava, Područni ured Zagreb, OIB 18683136487</item>
      <item>ZOU Zlatko Gregurić, Tatjana Figač - Gregurić i Hrvoje Mladinić, Mihanovićeva 15b,43000 Bjelovar</item>
    </izvorni_sadrzaj>
    <derivirana_varijabla naziv="DomainObject.Predmet.SudioniciListAdressOIB_1">
      <item>FINA, RC ZAGREB, Podružnica Bjelovar, OIB 85821130368, F. Supila 4,43000 Bjelovar</item>
      <item>RESTORAN BJELOVAR društvo s ograničenom odgovornošću za ugostiteljstvo, trgovinu i turizam, OIB 10086907949, Augusta Šenoe 19,43000 Bjelovar</item>
      <item>Sanja Paripović, OIB 79454284856, Augusta Šenoe 19.,43000 Bjelovar</item>
      <item>REPUBLIKA HRVATSKA, MINISTARSTVO FINANCIJA, Porezna uprava, Područni ured Zagreb, OIB 18683136487</item>
      <item>ZOU Zlatko Gregurić, Tatjana Figač - Gregurić i Hrvoje Mladinić,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1F884-E83F-4474-99F9-0CFC7CD01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582</properties:Words>
  <properties:Characters>3353</properties:Characters>
  <properties:Lines>80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2016-12-12T09:01:00Z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St-1335/2016-5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