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d27b" w14:paraId="44ad27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33C6">
        <w:t>663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FA33C6">
        <w:t>KOSTAJNIČKI MED j.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FA33C6">
        <w:t>Hrvatska Kostajnica, Antuna Pavičića 2</w:t>
      </w:r>
      <w:r w:rsidR="00AE1C7D">
        <w:t xml:space="preserve">, OIB: </w:t>
      </w:r>
      <w:r w:rsidR="00065B58">
        <w:t>04645005133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FA33C6">
        <w:t xml:space="preserve">15.271,60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66A93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33C6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KOSTAJNIČKI MED jednostavno društvo s ograničenom odgovornošću za proizvodnju i usluge</izvorni_sadrzaj>
    <derivirana_varijabla naziv="DomainObject.Predmet.ProtustrankaFormated_1">  KOSTAJNIČKI MED jednostavno društvo s ograničenom odgovornošću za proizvodnju i usluge</derivirana_varijabla>
  </DomainObject.Predmet.ProtustrankaFormated>
  <DomainObject.Predmet.ProtustrankaFormatedOIB>
    <izvorni_sadrzaj>  KOSTAJNIČKI MED jednostavno društvo s ograničenom odgovornošću za proizvodnju i usluge, OIB 03112282551</izvorni_sadrzaj>
    <derivirana_varijabla naziv="DomainObject.Predmet.ProtustrankaFormatedOIB_1">  KOSTAJNIČKI MED jednostavno društvo s ograničenom odgovornošću za proizvodnju i usluge, OIB 03112282551</derivirana_varijabla>
  </DomainObject.Predmet.ProtustrankaFormatedOIB>
  <DomainObject.Predmet.ProtustrankaFormatedWithAdress>
    <izvorni_sadrzaj> KOSTAJNIČKI MED jednostavno društvo s ograničenom odgovornošću za proizvodnju i usluge, Antuna Pavičića 2, 44430 Hrvatska Kostajnica</izvorni_sadrzaj>
    <derivirana_varijabla naziv="DomainObject.Predmet.ProtustrankaFormatedWithAdress_1"> KOSTAJNIČKI MED jednostavno društvo s ograničenom odgovornošću za proizvodnju i usluge, Antuna Pavičića 2, 44430 Hrvatska Kostajnica</derivirana_varijabla>
  </DomainObject.Predmet.ProtustrankaFormatedWithAdress>
  <DomainObject.Predmet.ProtustrankaFormatedWithAdressOIB>
    <izvorni_sadrzaj> KOSTAJNIČKI MED jednostavno društvo s ograničenom odgovornošću za proizvodnju i usluge, OIB 03112282551, Antuna Pavičića 2, 44430 Hrvatska Kostajnica</izvorni_sadrzaj>
    <derivirana_varijabla naziv="DomainObject.Predmet.ProtustrankaFormatedWithAdressOIB_1"> KOSTAJNIČKI MED jednostavno društvo s ograničenom odgovornošću za proizvodnju i usluge, OIB 03112282551, Antuna Pavičića 2, 44430 Hrvatska Kostajnica</derivirana_varijabla>
  </DomainObject.Predmet.ProtustrankaFormatedWithAdressOIB>
  <DomainObject.Predmet.ProtustrankaWithAdress>
    <izvorni_sadrzaj>KOSTAJNIČKI MED jednostavno društvo s ograničenom odgovornošću za proizvodnju i usluge Antuna Pavičića 2, 44430 Hrvatska Kostajnica</izvorni_sadrzaj>
    <derivirana_varijabla naziv="DomainObject.Predmet.ProtustrankaWithAdress_1">KOSTAJNIČKI MED jednostavno društvo s ograničenom odgovornošću za proizvodnju i usluge Antuna Pavičića 2, 44430 Hrvatska Kostajnica</derivirana_varijabla>
  </DomainObject.Predmet.ProtustrankaWithAdress>
  <DomainObject.Predmet.ProtustrankaWithAdressOIB>
    <izvorni_sadrzaj>KOSTAJNIČKI MED jednostavno društvo s ograničenom odgovornošću za proizvodnju i usluge, OIB 03112282551, Antuna Pavičića 2, 44430 Hrvatska Kostajnica</izvorni_sadrzaj>
    <derivirana_varijabla naziv="DomainObject.Predmet.ProtustrankaWithAdressOIB_1">KOSTAJNIČKI MED jednostavno društvo s ograničenom odgovornošću za proizvodnju i usluge, OIB 03112282551, Antuna Pavičića 2, 44430 Hrvatska Kostajnica</derivirana_varijabla>
  </DomainObject.Predmet.ProtustrankaWithAdressOIB>
  <DomainObject.Predmet.ProtustrankaNazivFormated>
    <izvorni_sadrzaj>KOSTAJNIČKI MED jednostavno društvo s ograničenom odgovornošću za proizvodnju i usluge</izvorni_sadrzaj>
    <derivirana_varijabla naziv="DomainObject.Predmet.ProtustrankaNazivFormated_1">KOSTAJNIČKI MED jednostavno društvo s ograničenom odgovornošću za proizvodnju i usluge</derivirana_varijabla>
  </DomainObject.Predmet.ProtustrankaNazivFormated>
  <DomainObject.Predmet.ProtustrankaNazivFormatedOIB>
    <izvorni_sadrzaj>KOSTAJNIČKI MED jednostavno društvo s ograničenom odgovornošću za proizvodnju i usluge, OIB 03112282551</izvorni_sadrzaj>
    <derivirana_varijabla naziv="DomainObject.Predmet.ProtustrankaNazivFormatedOIB_1">KOSTAJNIČKI MED jednostavno društvo s ograničenom odgovornošću za proizvodnju i usluge, OIB 03112282551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KOSTAJNIČKI MED jednostavno društvo s ograničenom odgovornošću za proizvodnju i usluge</item>
    </izvorni_sadrzaj>
    <derivirana_varijabla naziv="DomainObject.Predmet.ProtuStrankaListFormated_1">
      <item>KOSTAJNIČKI MED jednostavno društvo s ograničenom odgovornošću za proizvodnju i usluge</item>
    </derivirana_varijabla>
  </DomainObject.Predmet.ProtuStrankaListFormated>
  <DomainObject.Predmet.ProtuStrankaListFormatedOIB>
    <izvorni_sadrzaj>
      <item>KOSTAJNIČKI MED jednostavno društvo s ograničenom odgovornošću za proizvodnju i usluge, OIB 03112282551</item>
    </izvorni_sadrzaj>
    <derivirana_varijabla naziv="DomainObject.Predmet.ProtuStrankaListFormatedOIB_1">
      <item>KOSTAJNIČKI MED jednostavno društvo s ograničenom odgovornošću za proizvodnju i usluge, OIB 03112282551</item>
    </derivirana_varijabla>
  </DomainObject.Predmet.ProtuStrankaListFormatedOIB>
  <DomainObject.Predmet.ProtuStrankaListFormatedWithAdress>
    <izvorni_sadrzaj>
      <item>KOSTAJNIČKI MED jednostavno društvo s ograničenom odgovornošću za proizvodnju i usluge, Antuna Pavičića 2, 44430 Hrvatska Kostajnica</item>
    </izvorni_sadrzaj>
    <derivirana_varijabla naziv="DomainObject.Predmet.ProtuStrankaListFormatedWithAdress_1">
      <item>KOSTAJNIČKI MED jednostavno društvo s ograničenom odgovornošću za proizvodnju i usluge, Antuna Pavičića 2, 44430 Hrvatska Kostajnica</item>
    </derivirana_varijabla>
  </DomainObject.Predmet.ProtuStrankaListFormatedWithAdress>
  <DomainObject.Predmet.ProtuStrankaListFormatedWithAdressOIB>
    <izvorni_sadrzaj>
      <item>KOSTAJNIČKI MED jednostavno društvo s ograničenom odgovornošću za proizvodnju i usluge, OIB 03112282551, Antuna Pavičića 2, 44430 Hrvatska Kostajnica</item>
    </izvorni_sadrzaj>
    <derivirana_varijabla naziv="DomainObject.Predmet.ProtuStrankaListFormatedWithAdressOIB_1">
      <item>KOSTAJNIČKI MED jednostavno društvo s ograničenom odgovornošću za proizvodnju i usluge, OIB 03112282551, Antuna Pavičića 2, 44430 Hrvatska Kostajnica</item>
    </derivirana_varijabla>
  </DomainObject.Predmet.ProtuStrankaListFormatedWithAdressOIB>
  <DomainObject.Predmet.ProtuStrankaListNazivFormated>
    <izvorni_sadrzaj>
      <item>KOSTAJNIČKI MED jednostavno društvo s ograničenom odgovornošću za proizvodnju i usluge</item>
    </izvorni_sadrzaj>
    <derivirana_varijabla naziv="DomainObject.Predmet.ProtuStrankaListNazivFormated_1">
      <item>KOSTAJNIČKI MED jednostavno društvo s ograničenom odgovornošću za proizvodnju i usluge</item>
    </derivirana_varijabla>
  </DomainObject.Predmet.ProtuStrankaListNazivFormated>
  <DomainObject.Predmet.ProtuStrankaListNazivFormatedOIB>
    <izvorni_sadrzaj>
      <item>KOSTAJNIČKI MED jednostavno društvo s ograničenom odgovornošću za proizvodnju i usluge, OIB 03112282551</item>
    </izvorni_sadrzaj>
    <derivirana_varijabla naziv="DomainObject.Predmet.ProtuStrankaListNazivFormatedOIB_1">
      <item>KOSTAJNIČKI MED jednostavno društvo s ograničenom odgovornošću za proizvodnju i usluge, OIB 03112282551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KOSTAJNIČKI MED jednostavno društvo s ograničenom odgovornošću za proizvodnju i usluge</izvorni_sadrzaj>
    <derivirana_varijabla naziv="DomainObject.Predmet.ProtustrankaIDrugi_1">KOSTAJNIČKI MED jednostavno društvo s ograničenom odgovornošću za proizvodnju i usluge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KOSTAJNIČKI MED jednostavno društvo s ograničenom odgovornošću za proizvodnju i usluge, OIB 03112282551, Antuna Pavičića 2, 44430 Hrvatska Kostajnica</izvorni_sadrzaj>
    <derivirana_varijabla naziv="DomainObject.Predmet.ProtustrankaIDrugiAdressOIB_1">KOSTAJNIČKI MED jednostavno društvo s ograničenom odgovornošću za proizvodnju i usluge, OIB 03112282551,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KOSTAJNIČKI MED jednostavno društvo s ograničenom odgovornošću za proizvodnju i usluge</item>
    </izvorni_sadrzaj>
    <derivirana_varijabla naziv="DomainObject.Predmet.SudioniciListNaziv_1">
      <item>FINA Regionalni centa Zagreb</item>
      <item>KOSTAJNIČKI MED jednostavno društvo s ograničenom odgovornošću za proizvodnju i usluge</item>
    </derivirana_varijabla>
  </DomainObject.Predmet.SudioniciListNaziv>
  <DomainObject.Predmet.SudioniciListAdressOIB>
    <izvorni_sadrzaj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izvorni_sadrzaj>
    <derivirana_varijabla naziv="DomainObject.Predmet.SudioniciListAdressOIB_1"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03112282551</item>
    </izvorni_sadrzaj>
    <derivirana_varijabla naziv="DomainObject.Predmet.SudioniciListNazivOIB_1">
      <item>, OIB 85821130368</item>
      <item>, OIB 03112282551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2018-05-15T09:38:00Z</dcterms:created>
  <dc:creator>ilukac</dc:creator>
  <cp:lastModifiedBy>Monika Fuček</cp:lastModifiedBy>
  <cp:lastPrinted>2018-05-15T08:44:00Z</cp:lastPrinted>
  <dcterms:modified xmlns:xsi="http://www.w3.org/2001/XMLSchema-instance" xsi:type="dcterms:W3CDTF">2018-05-15T09:42:00Z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