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b0433" w14:paraId="a7b0433" w:rsidRDefault="00DF2947" w:rsidR="00E17EF8">
      <w:pPr>
        <w15:collapsed w:val="false"/>
      </w:pPr>
      <w:bookmarkStart w:name="_GoBack" w:id="0"/>
      <w:bookmarkEnd w:id="0"/>
      <w:r>
        <w:t xml:space="preserve">                   </w:t>
      </w:r>
      <w:r w:rsidR="00E17EF8">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17EF8" w:rsidP="0070027B" w:rsidR="00E17EF8">
      <w:pPr>
        <w:jc w:val="both"/>
      </w:pPr>
    </w:p>
    <w:p w:rsidRDefault="00DF2947" w:rsidP="0070027B" w:rsidR="0070027B" w:rsidRPr="0070027B">
      <w:pPr>
        <w:jc w:val="both"/>
      </w:pPr>
      <w:r>
        <w:t xml:space="preserve">     </w:t>
      </w:r>
      <w:r w:rsidR="0070027B" w:rsidRPr="0070027B">
        <w:t>REPUBLIKA HRVATSKA</w:t>
      </w:r>
    </w:p>
    <w:p w:rsidRDefault="0070027B" w:rsidP="0070027B" w:rsidR="0070027B" w:rsidRPr="0070027B">
      <w:pPr>
        <w:jc w:val="both"/>
      </w:pPr>
      <w:r w:rsidRPr="0070027B">
        <w:t xml:space="preserve">TRGOVAČKI SUD U ZAGREBU                                     </w:t>
      </w:r>
      <w:r w:rsidR="00BB10F5">
        <w:t xml:space="preserve">                     </w:t>
      </w:r>
      <w:r w:rsidR="00BB10F5">
        <w:tab/>
      </w:r>
    </w:p>
    <w:p w:rsidRDefault="00DF2947" w:rsidP="0070027B" w:rsidR="0070027B" w:rsidRPr="0070027B">
      <w:pPr>
        <w:jc w:val="both"/>
      </w:pPr>
      <w:r>
        <w:t xml:space="preserve">        Zagreb, </w:t>
      </w:r>
      <w:r w:rsidR="0070027B" w:rsidRPr="0070027B">
        <w:t>Amruševa 2/II</w:t>
      </w:r>
    </w:p>
    <w:p w:rsidRDefault="00DF2947" w:rsidP="00AE30AB" w:rsidR="00AE30AB" w:rsidRPr="00516BDB">
      <w:pPr>
        <w:jc w:val="center"/>
      </w:pPr>
      <w:r>
        <w:tab/>
      </w:r>
      <w:r>
        <w:tab/>
      </w:r>
      <w:r>
        <w:tab/>
      </w:r>
      <w:r>
        <w:tab/>
      </w:r>
      <w:r>
        <w:tab/>
      </w:r>
      <w:r>
        <w:tab/>
      </w:r>
      <w:r>
        <w:tab/>
        <w:t xml:space="preserve">                              89. St-</w:t>
      </w:r>
      <w:r w:rsidR="00B3195C">
        <w:t>4338</w:t>
      </w:r>
      <w:r w:rsidR="00A10181">
        <w:t>/16</w:t>
      </w:r>
      <w:r>
        <w:t>-</w:t>
      </w:r>
      <w:r w:rsidR="00B3195C">
        <w:t>24</w:t>
      </w:r>
    </w:p>
    <w:p w:rsidRDefault="00DF2947" w:rsidP="00AE30AB" w:rsidR="00DF2947">
      <w:pPr>
        <w:jc w:val="center"/>
      </w:pPr>
    </w:p>
    <w:p w:rsidRDefault="00AE30AB" w:rsidP="00AE30AB" w:rsidR="0070027B" w:rsidRPr="0070027B">
      <w:pPr>
        <w:jc w:val="center"/>
      </w:pPr>
      <w:r>
        <w:t xml:space="preserve">U   I M E   R E P U B L I K E   H R V A T S K E </w:t>
      </w:r>
    </w:p>
    <w:p w:rsidRDefault="00F24636" w:rsidP="0070027B" w:rsidR="00F24636">
      <w:pPr>
        <w:jc w:val="center"/>
      </w:pPr>
    </w:p>
    <w:p w:rsidRDefault="0070027B" w:rsidP="0070027B" w:rsidR="0070027B" w:rsidRPr="0070027B">
      <w:pPr>
        <w:jc w:val="center"/>
      </w:pPr>
      <w:r w:rsidRPr="0070027B">
        <w:t>R J E Š E NJ E</w:t>
      </w:r>
    </w:p>
    <w:p w:rsidRDefault="0070027B" w:rsidP="0070027B" w:rsidR="0070027B" w:rsidRPr="0070027B">
      <w:pPr>
        <w:jc w:val="both"/>
      </w:pPr>
    </w:p>
    <w:p w:rsidRDefault="00DF2947" w:rsidP="00BB10F5" w:rsidR="00EB51F8" w:rsidRPr="00977E81">
      <w:pPr>
        <w:ind w:firstLine="708"/>
        <w:jc w:val="both"/>
      </w:pPr>
      <w:r w:rsidRPr="003A50F5">
        <w:t>Trgovački sud u Zagrebu, po sucu Nikolini Dorić Hadžisejdić, u</w:t>
      </w:r>
      <w:r w:rsidRPr="003A50F5">
        <w:rPr>
          <w:lang w:val="pt-BR"/>
        </w:rPr>
        <w:t xml:space="preserve"> stečajnom postupku u povodu prijedloga predlagatelja FINANCIJSKA AGENCIJA, RC Zagreb, </w:t>
      </w:r>
      <w:r w:rsidRPr="003A50F5">
        <w:t>Podružnica Zagreb, Trg svibanjskih žrtava 1995. 1, OIB: 85821130368</w:t>
      </w:r>
      <w:r w:rsidRPr="003A50F5">
        <w:rPr>
          <w:lang w:val="pt-BR"/>
        </w:rPr>
        <w:t xml:space="preserve">, za otvaranje stečajnog postupka nad dužnikom </w:t>
      </w:r>
      <w:r w:rsidR="00B3195C" w:rsidRPr="001C0F53">
        <w:rPr>
          <w:lang w:val="pt-BR"/>
        </w:rPr>
        <w:t>ALISA PROM d.o.o., Zagreb, Savska opatovina 21, OIB 26184501319</w:t>
      </w:r>
      <w:r w:rsidR="00DC268C" w:rsidRPr="00977E81">
        <w:t xml:space="preserve">, </w:t>
      </w:r>
      <w:r w:rsidR="00977E81" w:rsidRPr="00977E81">
        <w:t>15</w:t>
      </w:r>
      <w:r w:rsidR="00A7373B" w:rsidRPr="00977E81">
        <w:t xml:space="preserve">. </w:t>
      </w:r>
      <w:r w:rsidR="003B54F4" w:rsidRPr="00977E81">
        <w:t>lipnja</w:t>
      </w:r>
      <w:r w:rsidR="00A7373B" w:rsidRPr="00977E81">
        <w:t xml:space="preserve"> 201</w:t>
      </w:r>
      <w:r w:rsidR="006D571B" w:rsidRPr="00977E81">
        <w:t>8</w:t>
      </w:r>
      <w:r w:rsidR="00EB51F8" w:rsidRPr="00977E81">
        <w:rPr>
          <w:lang w:val="pt-BR"/>
        </w:rPr>
        <w:t>.</w:t>
      </w:r>
      <w:r w:rsidR="00EB51F8" w:rsidRPr="00977E81">
        <w:t>,</w:t>
      </w:r>
    </w:p>
    <w:p w:rsidRDefault="00C12410" w:rsidP="0023149C" w:rsidR="00C12410" w:rsidRPr="003A7D16">
      <w:pPr>
        <w:jc w:val="both"/>
      </w:pPr>
    </w:p>
    <w:p w:rsidRDefault="00C12410" w:rsidP="00D85CC6" w:rsidR="00C12410" w:rsidRPr="003A7D16">
      <w:pPr>
        <w:jc w:val="center"/>
      </w:pPr>
      <w:r w:rsidRPr="003A7D16">
        <w:t>r i j e š i o     j e</w:t>
      </w:r>
    </w:p>
    <w:p w:rsidRDefault="00C12410" w:rsidP="00C12410" w:rsidR="00C12410" w:rsidRPr="003A7D16">
      <w:r w:rsidRPr="003A7D16">
        <w:t xml:space="preserve"> </w:t>
      </w:r>
    </w:p>
    <w:p w:rsidRDefault="00A10181" w:rsidP="007C0646" w:rsidR="006D571B" w:rsidRPr="00977E81">
      <w:pPr>
        <w:ind w:firstLine="708"/>
        <w:jc w:val="both"/>
      </w:pPr>
      <w:r>
        <w:t>I</w:t>
      </w:r>
      <w:r w:rsidR="0079072C">
        <w:t>.</w:t>
      </w:r>
      <w:r w:rsidR="006D571B" w:rsidRPr="006D571B">
        <w:t xml:space="preserve"> </w:t>
      </w:r>
      <w:r w:rsidR="006D571B" w:rsidRPr="00A93839">
        <w:t xml:space="preserve">Otvara se stečajni postupak nad dužnikom </w:t>
      </w:r>
      <w:r w:rsidR="00B3195C" w:rsidRPr="001C0F53">
        <w:rPr>
          <w:lang w:val="pt-BR"/>
        </w:rPr>
        <w:t>ALISA PROM d.o.o., Zagreb, Savska opatovina 21, OIB 26184501319</w:t>
      </w:r>
      <w:r w:rsidR="006D571B" w:rsidRPr="00A93839">
        <w:t xml:space="preserve">. Rješenje o otvaranju stečajnog postupka nad </w:t>
      </w:r>
      <w:r w:rsidR="006D571B" w:rsidRPr="00DC7C75">
        <w:t>dužnikom istaknut</w:t>
      </w:r>
      <w:r w:rsidR="006D571B">
        <w:t xml:space="preserve">o </w:t>
      </w:r>
      <w:r w:rsidR="006D571B" w:rsidRPr="00DC7C75">
        <w:t xml:space="preserve">je </w:t>
      </w:r>
      <w:r w:rsidR="006D571B">
        <w:t xml:space="preserve">na </w:t>
      </w:r>
      <w:r w:rsidR="006D571B" w:rsidRPr="00DC7C75">
        <w:t>mrežnoj stranici e-oglasn</w:t>
      </w:r>
      <w:r w:rsidR="006D571B">
        <w:t>e</w:t>
      </w:r>
      <w:r w:rsidR="006D571B" w:rsidRPr="00DC7C75">
        <w:t xml:space="preserve"> ploč</w:t>
      </w:r>
      <w:r w:rsidR="006D571B">
        <w:t>e</w:t>
      </w:r>
      <w:r w:rsidR="006D571B" w:rsidRPr="00DC7C75">
        <w:t xml:space="preserve"> Trgovačkog </w:t>
      </w:r>
      <w:r w:rsidR="006D571B" w:rsidRPr="00731B12">
        <w:t xml:space="preserve">suda u </w:t>
      </w:r>
      <w:r w:rsidR="006D571B" w:rsidRPr="00977E81">
        <w:t xml:space="preserve">Zagrebu </w:t>
      </w:r>
      <w:r w:rsidR="00977E81" w:rsidRPr="00977E81">
        <w:t>15</w:t>
      </w:r>
      <w:r w:rsidR="006D571B" w:rsidRPr="00977E81">
        <w:t xml:space="preserve">. </w:t>
      </w:r>
      <w:r w:rsidR="00977E81" w:rsidRPr="00977E81">
        <w:t>lipnja</w:t>
      </w:r>
      <w:r w:rsidR="006D571B" w:rsidRPr="00977E81">
        <w:rPr>
          <w:lang w:val="pt-BR"/>
        </w:rPr>
        <w:t xml:space="preserve"> 2018</w:t>
      </w:r>
      <w:r w:rsidR="00977E81" w:rsidRPr="00977E81">
        <w:t>. u 13</w:t>
      </w:r>
      <w:r w:rsidR="006D571B" w:rsidRPr="00977E81">
        <w:t>.</w:t>
      </w:r>
      <w:r w:rsidR="00977E81" w:rsidRPr="00977E81">
        <w:t>3</w:t>
      </w:r>
      <w:r w:rsidR="006D571B" w:rsidRPr="00977E81">
        <w:t>0 sati.</w:t>
      </w:r>
    </w:p>
    <w:p w:rsidRDefault="006D571B" w:rsidP="007C0646" w:rsidR="006D571B" w:rsidRPr="00B4704A">
      <w:pPr>
        <w:ind w:firstLine="708"/>
        <w:jc w:val="both"/>
      </w:pPr>
      <w:r w:rsidRPr="00DC7C75">
        <w:t xml:space="preserve">II. Za stečajnog upravitelja imenuje </w:t>
      </w:r>
      <w:r w:rsidRPr="00B4704A">
        <w:t xml:space="preserve">se </w:t>
      </w:r>
      <w:r w:rsidR="00977E81">
        <w:t>Jasna Brajdić, Duga Resa, Donje Mrzlo Polje Mrežničko 96, OIB: 02189566674</w:t>
      </w:r>
      <w:r w:rsidR="002D2076">
        <w:t>.</w:t>
      </w:r>
    </w:p>
    <w:p w:rsidRDefault="006D571B" w:rsidP="007C0646" w:rsidR="006D571B" w:rsidRPr="00A93839">
      <w:pPr>
        <w:ind w:firstLine="708"/>
        <w:jc w:val="both"/>
      </w:pPr>
      <w:r w:rsidRPr="00A93839">
        <w:t xml:space="preserve">III. Zaključuje se stečajni postupak nad dužnikom </w:t>
      </w:r>
      <w:r w:rsidR="00B3195C" w:rsidRPr="001C0F53">
        <w:rPr>
          <w:lang w:val="pt-BR"/>
        </w:rPr>
        <w:t>ALISA PROM d.o.o., Zagreb, Savska opatovina 21, OIB 26184501319</w:t>
      </w:r>
      <w:r w:rsidRPr="00A93839">
        <w:t>.</w:t>
      </w:r>
    </w:p>
    <w:p w:rsidRDefault="006D571B" w:rsidP="007C0646" w:rsidR="006D571B" w:rsidRPr="00A93839">
      <w:pPr>
        <w:ind w:firstLine="708"/>
        <w:jc w:val="both"/>
      </w:pPr>
      <w:r w:rsidRPr="00A93839">
        <w:t>IV. Nastali troškovi podmirit će se iz Fonda za pokriće troškova stečajnog postupka koji se ne mogu namiriti iz imovine dužnika.</w:t>
      </w:r>
    </w:p>
    <w:p w:rsidRDefault="006D571B" w:rsidP="007C0646" w:rsidR="006D571B" w:rsidRPr="00A93839">
      <w:pPr>
        <w:ind w:firstLine="708"/>
        <w:jc w:val="both"/>
      </w:pPr>
      <w:r w:rsidRPr="00A93839">
        <w:t>V. Ovo rješenje objavljuje se na mrežnoj stranici e-oglasna ploča Trgovačkog suda u Zagrebu i dostavlja sudskom registru ovog suda radi brisanja dužnika iz registra.</w:t>
      </w:r>
    </w:p>
    <w:p w:rsidRDefault="009C6B90" w:rsidP="007C0646" w:rsidR="009C6B90" w:rsidRPr="003A7D16">
      <w:pPr>
        <w:jc w:val="both"/>
      </w:pPr>
    </w:p>
    <w:p w:rsidRDefault="00C12410" w:rsidP="00D85CC6" w:rsidR="00C12410">
      <w:pPr>
        <w:jc w:val="center"/>
      </w:pPr>
      <w:r w:rsidRPr="003A7D16">
        <w:t>Obrazloženje</w:t>
      </w:r>
    </w:p>
    <w:p w:rsidRDefault="00691590" w:rsidP="00D85CC6" w:rsidR="00691590" w:rsidRPr="003A7D16">
      <w:pPr>
        <w:jc w:val="center"/>
      </w:pPr>
    </w:p>
    <w:p w:rsidRDefault="00B3195C" w:rsidP="00B3195C" w:rsidR="00B3195C" w:rsidRPr="00CA1A6F">
      <w:pPr>
        <w:ind w:firstLine="709"/>
        <w:jc w:val="both"/>
        <w:rPr>
          <w:lang w:val="en-GB"/>
        </w:rPr>
      </w:pPr>
      <w:r w:rsidRPr="00CA1A6F">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t>317</w:t>
      </w:r>
      <w:r w:rsidRPr="00CA1A6F">
        <w:t xml:space="preserve"> dana, u ukupnom iznosu od </w:t>
      </w:r>
      <w:r>
        <w:t>15.848,15 k</w:t>
      </w:r>
      <w:r w:rsidRPr="00CA1A6F">
        <w:t xml:space="preserve">n, kao i da dužnik ima </w:t>
      </w:r>
      <w:r>
        <w:t>2</w:t>
      </w:r>
      <w:r w:rsidRPr="00CA1A6F">
        <w:t xml:space="preserve"> zaposlen</w:t>
      </w:r>
      <w:r>
        <w:t>a</w:t>
      </w:r>
      <w:r w:rsidRPr="00CA1A6F">
        <w:t xml:space="preserve">. </w:t>
      </w:r>
      <w:r w:rsidRPr="00CA1A6F">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B3195C" w:rsidP="00B3195C" w:rsidR="00B3195C" w:rsidRPr="00CA1A6F">
      <w:pPr>
        <w:ind w:firstLine="709"/>
        <w:jc w:val="both"/>
      </w:pPr>
      <w:r w:rsidRPr="00CA1A6F">
        <w:t>Odredbom čl. 115. st. 1. SZ-a propisano je da sud na temelju prijedloga za otvaranje stečajnoga postupka donosi rješenje o pokretanju prethodnoga postupka radi utvrđivanja pretpostavki za otvaranje stečajnoga postupka (prethodni postupak).</w:t>
      </w:r>
    </w:p>
    <w:p w:rsidRDefault="00B3195C" w:rsidP="00B3195C" w:rsidR="00B3195C">
      <w:pPr>
        <w:pStyle w:val="Tijeloteksta"/>
        <w:ind w:firstLine="708"/>
      </w:pPr>
      <w:r w:rsidRPr="00B9015B">
        <w:lastRenderedPageBreak/>
        <w:t xml:space="preserve">Slijedom navedenog, </w:t>
      </w:r>
      <w:r>
        <w:t>sud je 7. studenog 2017. na temelju odredbe čl. 115</w:t>
      </w:r>
      <w:r w:rsidRPr="00B9015B">
        <w:t>. st. 1. SZ-a donio rješenje o pokretanju prethodnog postupka rad</w:t>
      </w:r>
      <w:r>
        <w:t>i utvrđivanja pretpostavki</w:t>
      </w:r>
      <w:r w:rsidRPr="00B9015B">
        <w:t xml:space="preserve"> za otvaranje stečajnog postupka nad dužnikom.</w:t>
      </w:r>
    </w:p>
    <w:p w:rsidRDefault="00B3195C" w:rsidP="00B3195C" w:rsidR="00B3195C" w:rsidRPr="00B9015B">
      <w:pPr>
        <w:ind w:firstLine="708"/>
        <w:jc w:val="both"/>
      </w:pPr>
      <w:r>
        <w:t>Spisu prileži podnesak MUP-a, PU Zagrebačka od 12. prosinca 2017. (list 22 spisa) kojim obavještava sud da je dužnik evidentiran kao vlasnik vozila N1, marke FIAT DUCATO 2.3 JTD MAXI,  godina proizvodnje 2007, broj šasije ZFA25000001342172, reg.oznaka ZG8994EO te da za vozilo nema podataka o teretima.</w:t>
      </w:r>
    </w:p>
    <w:p w:rsidRDefault="00B3195C" w:rsidP="00B3195C" w:rsidR="00B3195C">
      <w:pPr>
        <w:ind w:firstLine="708"/>
        <w:jc w:val="both"/>
      </w:pPr>
      <w:r w:rsidRPr="00184012">
        <w:t xml:space="preserve">Na ročištu radi očitovanja o prijedlogu za otvaranje stečajnog postupka održanom </w:t>
      </w:r>
      <w:r>
        <w:t>28. veljače 2018. zastupnik</w:t>
      </w:r>
      <w:r w:rsidRPr="00184012">
        <w:t xml:space="preserve"> po zakonu dužnika </w:t>
      </w:r>
      <w:r>
        <w:t>Gazmed Maliqi izjavio</w:t>
      </w:r>
      <w:r w:rsidRPr="00184012">
        <w:t xml:space="preserve"> </w:t>
      </w:r>
      <w:r>
        <w:t xml:space="preserve">je </w:t>
      </w:r>
      <w:r w:rsidRPr="00184012">
        <w:t xml:space="preserve">da se ne protivi prijedlogu da se nad društvom </w:t>
      </w:r>
      <w:r w:rsidRPr="009D1D64">
        <w:t xml:space="preserve">dužnikom </w:t>
      </w:r>
      <w:r w:rsidRPr="001C0F53">
        <w:rPr>
          <w:lang w:val="pt-BR"/>
        </w:rPr>
        <w:t>ALISA PROM d.o.o., Zagreb, Savska opatovina 21, OIB 26184501319</w:t>
      </w:r>
      <w:r>
        <w:rPr>
          <w:lang w:val="pt-BR"/>
        </w:rPr>
        <w:t xml:space="preserve">, </w:t>
      </w:r>
      <w:r w:rsidRPr="00184012">
        <w:t xml:space="preserve">otvori stečaj. </w:t>
      </w:r>
      <w:r w:rsidRPr="00F84522">
        <w:t>Na istom ročištu spojeno je ročište radi očitovanja o prijedlogu za otvaranje stečajnog postupka sa ročištem radi rasprave o uvjetima za otvaranje stečajn</w:t>
      </w:r>
      <w:r>
        <w:t>og postupka te je zastupnik po zakonu dužnika izjavio</w:t>
      </w:r>
      <w:r w:rsidRPr="00F84522">
        <w:t xml:space="preserve"> </w:t>
      </w:r>
      <w:r>
        <w:t>da dužnik nema imovine, kako pokretnina tako ni nekretn</w:t>
      </w:r>
      <w:r w:rsidR="007C0646">
        <w:t>ina kao niti novčanih tražbina t</w:t>
      </w:r>
      <w:r>
        <w:t xml:space="preserve">e da je dužnik prestao sa obavljanjem djelatnosti 2017. </w:t>
      </w:r>
    </w:p>
    <w:p w:rsidRDefault="00B3195C" w:rsidP="00B3195C" w:rsidR="00B3195C">
      <w:pPr>
        <w:ind w:firstLine="708"/>
        <w:jc w:val="both"/>
      </w:pPr>
      <w:r>
        <w:t>U odnosu na automobil N1, marke FIAT DUCATO 2.3 JTD MAXI,  godina proizvodnje 2007, broj šasije ZFA25000001342172, reg.oznaka ZG8994EO izjavio je da je isti prodao, a obzirom da mu je isticala registracija koja je više koštala nego što je  automobil vrijedio. Naime, registracija bi ga koštala 5.000,00 kn, a on je  automobil prodao za 2.000,00 kn u prosincu 2017. te je navedeni iznos uplatio na žiro račun dužnika kod Zagrebačke banke.</w:t>
      </w:r>
    </w:p>
    <w:p w:rsidRDefault="00B3195C" w:rsidP="00B3195C" w:rsidR="00B3195C" w:rsidRPr="0065182A">
      <w:pPr>
        <w:ind w:firstLine="708"/>
        <w:jc w:val="both"/>
      </w:pPr>
      <w:r>
        <w:t>P</w:t>
      </w:r>
      <w:r w:rsidRPr="0065182A">
        <w:t>rema odredbi čl. 11. st. 3. SZ-a sud po službenoj dužnosti utvrđuje sve činjenice koje su važne za predstečajni i stečajni postupak te radi toga može izvoditi sve potrebne dokaze.</w:t>
      </w:r>
    </w:p>
    <w:p w:rsidRDefault="00B3195C" w:rsidP="00B3195C" w:rsidR="00B3195C">
      <w:pPr>
        <w:ind w:firstLine="708"/>
        <w:jc w:val="both"/>
      </w:pPr>
      <w:r w:rsidRPr="0065182A">
        <w:t>Sukladno navedenoj odredbi, sud je uvidom</w:t>
      </w:r>
      <w:r>
        <w:t xml:space="preserve"> </w:t>
      </w:r>
      <w:r w:rsidRPr="00AC7999">
        <w:t xml:space="preserve">u Zajednički informacijski sustav zemljišnih knjiga i katastra od </w:t>
      </w:r>
      <w:r>
        <w:t>29. studenoga</w:t>
      </w:r>
      <w:r w:rsidRPr="00AC7999">
        <w:t xml:space="preserve"> 2017. (list </w:t>
      </w:r>
      <w:r>
        <w:t>20</w:t>
      </w:r>
      <w:r w:rsidRPr="00AC7999">
        <w:t xml:space="preserve"> spisa) utvrdio da dužnik nije vlasnik nekretnina.</w:t>
      </w:r>
    </w:p>
    <w:p w:rsidRDefault="007C0646" w:rsidP="00B3195C" w:rsidR="0079072C">
      <w:pPr>
        <w:jc w:val="both"/>
      </w:pPr>
      <w:r>
        <w:tab/>
      </w:r>
      <w:r w:rsidR="00B3195C" w:rsidRPr="003A50F5">
        <w:t xml:space="preserve">Uvidom u </w:t>
      </w:r>
      <w:r w:rsidR="00B3195C">
        <w:t>potvrdu</w:t>
      </w:r>
      <w:r w:rsidR="00B3195C" w:rsidRPr="00035543">
        <w:t xml:space="preserve"> Fin</w:t>
      </w:r>
      <w:r w:rsidR="00B3195C">
        <w:t>ancijske agencije</w:t>
      </w:r>
      <w:r w:rsidR="00B3195C" w:rsidRPr="00035543">
        <w:t xml:space="preserve"> od </w:t>
      </w:r>
      <w:r w:rsidR="00B3195C">
        <w:t>10. srpnja 2017</w:t>
      </w:r>
      <w:r w:rsidR="00B3195C" w:rsidRPr="00035543">
        <w:t xml:space="preserve">. (list </w:t>
      </w:r>
      <w:r w:rsidR="00B3195C">
        <w:t>9</w:t>
      </w:r>
      <w:r w:rsidR="00B3195C" w:rsidRPr="00035543">
        <w:t xml:space="preserve"> spisa) </w:t>
      </w:r>
      <w:r w:rsidR="00B3195C">
        <w:t xml:space="preserve">i Očevidnik o redoslijedu plaćanja sa obračunatom kamatom </w:t>
      </w:r>
      <w:r w:rsidR="00B3195C" w:rsidRPr="003A50F5">
        <w:t xml:space="preserve">sud je utvrdio da </w:t>
      </w:r>
      <w:r w:rsidR="00B3195C">
        <w:t xml:space="preserve">je dužnik </w:t>
      </w:r>
      <w:r w:rsidR="00B3195C" w:rsidRPr="00035543">
        <w:t xml:space="preserve">na dan </w:t>
      </w:r>
      <w:r w:rsidR="00B3195C">
        <w:t xml:space="preserve">7. srpnja 2017. </w:t>
      </w:r>
      <w:r w:rsidR="00B3195C" w:rsidRPr="00035543">
        <w:t xml:space="preserve">imao neizvršene osnove za plaćanje u neprekinutom razdoblju od </w:t>
      </w:r>
      <w:r w:rsidR="00B3195C">
        <w:t>254</w:t>
      </w:r>
      <w:r w:rsidR="00B3195C" w:rsidRPr="00035543">
        <w:t xml:space="preserve"> dana u ukupnom iznosu od </w:t>
      </w:r>
      <w:r w:rsidR="00B3195C">
        <w:t>24.354,61</w:t>
      </w:r>
      <w:r w:rsidR="00B3195C" w:rsidRPr="00035543">
        <w:t xml:space="preserve"> kn.</w:t>
      </w:r>
    </w:p>
    <w:p w:rsidRDefault="0079072C" w:rsidP="0079072C" w:rsidR="006D571B">
      <w:pPr>
        <w:ind w:firstLine="708"/>
        <w:jc w:val="both"/>
      </w:pPr>
      <w:r>
        <w:t xml:space="preserve">U konkretnom slučaju, </w:t>
      </w:r>
      <w:r w:rsidRPr="003D0115">
        <w:t>sud je prihvatio predlagateljeve tvrdnje o neprekinutom razdoblju evidentiranih neizvršenih osnova za plaćanje koji su zavedeni u Očevidniku  redoslijeda osnova za plaćanje.</w:t>
      </w:r>
    </w:p>
    <w:p w:rsidRDefault="00691590" w:rsidP="00691590" w:rsidR="00691590">
      <w:pPr>
        <w:ind w:firstLine="708"/>
        <w:jc w:val="both"/>
      </w:pPr>
      <w:r w:rsidRPr="003A7D16">
        <w:t xml:space="preserve">Sud je rješenjem od </w:t>
      </w:r>
      <w:r w:rsidR="003B54F4">
        <w:t>5</w:t>
      </w:r>
      <w:r w:rsidR="00A7373B">
        <w:t xml:space="preserve">. </w:t>
      </w:r>
      <w:r w:rsidR="003B54F4">
        <w:t>travnja 2018</w:t>
      </w:r>
      <w:r w:rsidRPr="003A7D16">
        <w:t>.</w:t>
      </w:r>
      <w:r>
        <w:t xml:space="preserve"> pozvao</w:t>
      </w:r>
      <w:r w:rsidRPr="003A7D16">
        <w:t xml:space="preserve"> </w:t>
      </w:r>
      <w:r w:rsidRPr="00A93839">
        <w:t xml:space="preserve">osobe koje imaju pravni interes za provedbom stečajnoga postupka nad dužnikom </w:t>
      </w:r>
      <w:r w:rsidRPr="00A93839">
        <w:rPr>
          <w:lang w:val="pt-BR"/>
        </w:rPr>
        <w:t xml:space="preserve">u roku 15 dana predujmiti iznos od </w:t>
      </w:r>
      <w:r w:rsidR="00B3195C">
        <w:rPr>
          <w:lang w:val="pt-BR"/>
        </w:rPr>
        <w:t>15</w:t>
      </w:r>
      <w:r w:rsidR="00A7373B">
        <w:rPr>
          <w:lang w:val="pt-BR"/>
        </w:rPr>
        <w:t>.000,00</w:t>
      </w:r>
      <w:r w:rsidR="00563793" w:rsidRPr="003A50F5">
        <w:t xml:space="preserve"> </w:t>
      </w:r>
      <w:r w:rsidRPr="00A93839">
        <w:t>kn za pokriće troškova prethodnog i stečajnog postupka</w:t>
      </w:r>
      <w:r>
        <w:t>. Navedeno rješenje objavljeno je na mrežnoj stranici e-oglasna pl</w:t>
      </w:r>
      <w:r w:rsidR="00563793">
        <w:t xml:space="preserve">oča Trgovačkog suda u Zagrebu </w:t>
      </w:r>
      <w:r w:rsidR="003B54F4">
        <w:t>5</w:t>
      </w:r>
      <w:r w:rsidR="00A7373B">
        <w:t xml:space="preserve">. </w:t>
      </w:r>
      <w:r w:rsidR="003B54F4">
        <w:t>travnja</w:t>
      </w:r>
      <w:r w:rsidR="00563793">
        <w:t xml:space="preserve"> 201</w:t>
      </w:r>
      <w:r w:rsidR="003B54F4">
        <w:t>8</w:t>
      </w:r>
      <w:r>
        <w:t>.</w:t>
      </w:r>
      <w:r w:rsidRPr="003A7D16">
        <w:t xml:space="preserve"> Vjerovnici nisu predujmili iznos od </w:t>
      </w:r>
      <w:r w:rsidR="00B3195C">
        <w:rPr>
          <w:lang w:val="pt-BR"/>
        </w:rPr>
        <w:t>15</w:t>
      </w:r>
      <w:r w:rsidR="00A7373B">
        <w:rPr>
          <w:lang w:val="pt-BR"/>
        </w:rPr>
        <w:t>.000,00 kn</w:t>
      </w:r>
      <w:r w:rsidRPr="004971B3">
        <w:t xml:space="preserve"> </w:t>
      </w:r>
      <w:r w:rsidRPr="003A7D16">
        <w:t xml:space="preserve">za pokriće troškova prethodnog i stečajnog postupka. </w:t>
      </w:r>
    </w:p>
    <w:p w:rsidRDefault="00636A1C" w:rsidP="00636A1C" w:rsidR="00636A1C" w:rsidRPr="00A93839">
      <w:pPr>
        <w:ind w:firstLine="708"/>
        <w:jc w:val="both"/>
      </w:pPr>
      <w:r w:rsidRPr="00A93839">
        <w:t>Prema odredbi čl. 5. st. 1. i 2. SZ-a, stečajni postupak se može otvoriti samo ako se utvrdi postojanje kojeg od zakonom predviđenih stečajnih razloga, a stečajni je razlog, u konkretnom slučaju, nesposobnost za plaćanje</w:t>
      </w:r>
      <w:r w:rsidR="00563793">
        <w:t xml:space="preserve"> i prezaduženost</w:t>
      </w:r>
      <w:r w:rsidRPr="00A93839">
        <w:t>.</w:t>
      </w:r>
    </w:p>
    <w:p w:rsidRDefault="00636A1C" w:rsidP="00636A1C" w:rsidR="00636A1C" w:rsidRPr="00A93839">
      <w:pPr>
        <w:ind w:firstLine="708"/>
        <w:jc w:val="both"/>
      </w:pPr>
      <w:r w:rsidRPr="00A93839">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B3195C" w:rsidP="009B70B6" w:rsidR="009B70B6">
      <w:pPr>
        <w:ind w:firstLine="708"/>
        <w:jc w:val="both"/>
        <w:rPr>
          <w:color w:val="FF0000"/>
        </w:rPr>
      </w:pPr>
      <w:r>
        <w:t>I</w:t>
      </w:r>
      <w:r w:rsidRPr="0089526A">
        <w:t>majući u vidu navode zastupnika po zakonu dužnika</w:t>
      </w:r>
      <w:r>
        <w:t xml:space="preserve"> (koji odgovara kazneno </w:t>
      </w:r>
      <w:r w:rsidRPr="005F0530">
        <w:t>za davanje netočnih ili nepotpunih podataka, obavijesti i izvješća kao</w:t>
      </w:r>
      <w:r>
        <w:t xml:space="preserve"> i</w:t>
      </w:r>
      <w:r w:rsidRPr="005F0530">
        <w:t xml:space="preserve"> za davanje lažnog iskaza u postupku pred sudom</w:t>
      </w:r>
      <w:r>
        <w:t xml:space="preserve">) da dužnikova imovina </w:t>
      </w:r>
      <w:r w:rsidRPr="0089526A">
        <w:t>nije dostatna za namirenje troškova</w:t>
      </w:r>
      <w:r>
        <w:t xml:space="preserve"> </w:t>
      </w:r>
      <w:r>
        <w:lastRenderedPageBreak/>
        <w:t>prethodnog i stečajnog postupka</w:t>
      </w:r>
      <w:r w:rsidR="009B70B6" w:rsidRPr="003A7D16">
        <w:t xml:space="preserve"> i kako nije predujmljen iznos za pokriće troškova prethodnog i stečajnog postupka određen rješenjem suda, kao i da je kod dužnika ostvaren stečajni razlog nesposobnost za plaćanje, valjalo je u skladu s citiranom odredbom čl. </w:t>
      </w:r>
      <w:r w:rsidR="009B70B6">
        <w:t>132. st. 2</w:t>
      </w:r>
      <w:r w:rsidR="009B70B6" w:rsidRPr="003A7D16">
        <w:t>. SZ-a otvoriti i zaključiti stečajni postupak nad dužnikom.</w:t>
      </w:r>
      <w:r w:rsidR="009B70B6">
        <w:t xml:space="preserve"> </w:t>
      </w:r>
    </w:p>
    <w:p w:rsidRDefault="009B70B6" w:rsidP="009B70B6" w:rsidR="009B70B6" w:rsidRPr="006A7E02">
      <w:pPr>
        <w:ind w:firstLine="720"/>
        <w:jc w:val="both"/>
      </w:pPr>
      <w:r w:rsidRPr="006A7E02">
        <w:t>Temeljem članka 84. stavak 1. SZ-a stečajni je upravitelj izab</w:t>
      </w:r>
      <w:r>
        <w:t>ran metodom slučajnog odabira s</w:t>
      </w:r>
      <w:r w:rsidRPr="006A7E02">
        <w:t xml:space="preserve"> liste A stečajnih upravitelja (toč.II. rješenja).</w:t>
      </w:r>
    </w:p>
    <w:p w:rsidRDefault="00C12410" w:rsidP="00C12410" w:rsidR="00C12410" w:rsidRPr="003A7D16"/>
    <w:p w:rsidRDefault="00363447" w:rsidP="00363447" w:rsidR="00C12410" w:rsidRPr="00977E81">
      <w:pPr>
        <w:jc w:val="center"/>
      </w:pPr>
      <w:r w:rsidRPr="00977E81">
        <w:t xml:space="preserve">U </w:t>
      </w:r>
      <w:r w:rsidR="00C12410" w:rsidRPr="00977E81">
        <w:t>Zagreb</w:t>
      </w:r>
      <w:r w:rsidR="00CA4E71" w:rsidRPr="00977E81">
        <w:t xml:space="preserve">u </w:t>
      </w:r>
      <w:r w:rsidR="00977E81" w:rsidRPr="00977E81">
        <w:t>1</w:t>
      </w:r>
      <w:r w:rsidR="003B54F4" w:rsidRPr="00977E81">
        <w:t>5</w:t>
      </w:r>
      <w:r w:rsidR="00261A45" w:rsidRPr="00977E81">
        <w:t xml:space="preserve">. </w:t>
      </w:r>
      <w:r w:rsidR="003B54F4" w:rsidRPr="00977E81">
        <w:t>lipnja</w:t>
      </w:r>
      <w:r w:rsidR="00474B93" w:rsidRPr="00977E81">
        <w:t xml:space="preserve"> </w:t>
      </w:r>
      <w:r w:rsidR="00563793" w:rsidRPr="00977E81">
        <w:t>201</w:t>
      </w:r>
      <w:r w:rsidR="009B70B6" w:rsidRPr="00977E81">
        <w:t>8</w:t>
      </w:r>
      <w:r w:rsidR="00C12410" w:rsidRPr="00977E81">
        <w:t>.</w:t>
      </w:r>
    </w:p>
    <w:p w:rsidRDefault="00C12410" w:rsidP="00C12410" w:rsidR="00C12410" w:rsidRPr="003A7D16"/>
    <w:p w:rsidRDefault="00C12410" w:rsidP="00363447" w:rsidR="00C12410" w:rsidRPr="003A7D16">
      <w:pPr>
        <w:jc w:val="right"/>
      </w:pPr>
      <w:r w:rsidRPr="003A7D16">
        <w:t>Sudac:</w:t>
      </w:r>
    </w:p>
    <w:p w:rsidRDefault="00636A1C" w:rsidP="00C6375B" w:rsidR="00363447">
      <w:pPr>
        <w:jc w:val="right"/>
      </w:pPr>
      <w:r>
        <w:t>Nikolina Dorić Hadžisejdić</w:t>
      </w:r>
      <w:r w:rsidR="009F1491">
        <w:t>, v.r.</w:t>
      </w:r>
    </w:p>
    <w:p w:rsidRDefault="00E17EF8" w:rsidP="0079072C" w:rsidR="00E17EF8"/>
    <w:p w:rsidRDefault="00E17EF8" w:rsidP="00C6375B" w:rsidR="00E17EF8" w:rsidRPr="003A7D16">
      <w:pPr>
        <w:jc w:val="right"/>
      </w:pPr>
    </w:p>
    <w:p w:rsidRDefault="00C12410" w:rsidP="00C12410" w:rsidR="00E17EF8" w:rsidRPr="003A7D16">
      <w:r w:rsidRPr="003A7D16">
        <w:t>Uputa o pravnom lijeku:</w:t>
      </w:r>
    </w:p>
    <w:p w:rsidRDefault="00C12410" w:rsidP="00363447" w:rsidR="005448EA" w:rsidRPr="003A7D16">
      <w:pPr>
        <w:jc w:val="both"/>
      </w:pPr>
      <w:r w:rsidRPr="003A7D16">
        <w:t>Protiv točke I i II ovog rješenja  žalbu može podnijeti osoba koja je bila zastupnik po zakonu dužnika pravne osobe do dana nastupanja pravnih posljedica otvaranja stečajnog postupka.</w:t>
      </w:r>
      <w:r w:rsidR="00363447" w:rsidRPr="003A7D16">
        <w:t xml:space="preserve"> </w:t>
      </w:r>
      <w:r w:rsidRPr="003A7D16">
        <w:t>Protiv točke III i IV ovog rješenja može se izjaviti žalba. Žalba se podnosi ovom sudu u 2 primjerka za Visoki trgovački sud RH u roku od 8 dana, od dana dostave rješenja.</w:t>
      </w:r>
    </w:p>
    <w:p w:rsidRDefault="00E17EF8" w:rsidP="00C12410" w:rsidR="00E17EF8"/>
    <w:p w:rsidRDefault="005F2805" w:rsidP="00C12410" w:rsidR="005F2805"/>
    <w:p w:rsidRDefault="00636A1C" w:rsidP="00C12410" w:rsidR="00636A1C"/>
    <w:p w:rsidRDefault="009F1491" w:rsidP="007B64C7" w:rsidR="009F1491">
      <w:pPr>
        <w:ind w:firstLine="708" w:left="3540"/>
        <w:jc w:val="right"/>
      </w:pPr>
      <w:r>
        <w:t>Za točnost otpravka-ovlašteni službenik:</w:t>
      </w:r>
    </w:p>
    <w:p w:rsidRDefault="009F1491" w:rsidP="007B64C7" w:rsidR="009F1491">
      <w:pPr>
        <w:ind w:firstLine="708" w:left="3540"/>
        <w:jc w:val="right"/>
      </w:pPr>
      <w:r>
        <w:t xml:space="preserve">                                       Valentina Gabud</w:t>
      </w:r>
    </w:p>
    <w:p w:rsidRDefault="00C12410" w:rsidP="00B6336F" w:rsidR="00C12410" w:rsidRPr="003A7D16">
      <w:pPr>
        <w:ind w:left="360"/>
      </w:pPr>
    </w:p>
    <w:sectPr w:rsidSect="00E17EF8" w:rsidR="00C12410" w:rsidRPr="003A7D16">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7EF8" w:rsidP="00E17EF8" w:rsidR="00E17EF8">
      <w:r>
        <w:separator/>
      </w:r>
    </w:p>
  </w:endnote>
  <w:endnote w:id="0" w:type="continuationSeparator">
    <w:p w:rsidRDefault="00E17EF8" w:rsidP="00E17EF8" w:rsidR="00E17EF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7EF8" w:rsidP="00E17EF8" w:rsidR="00E17EF8">
      <w:r>
        <w:separator/>
      </w:r>
    </w:p>
  </w:footnote>
  <w:footnote w:id="0" w:type="continuationSeparator">
    <w:p w:rsidRDefault="00E17EF8" w:rsidP="00E17EF8" w:rsidR="00E17EF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5831970"/>
      <w:docPartObj>
        <w:docPartGallery w:val="Page Numbers (Top of Page)"/>
        <w:docPartUnique/>
      </w:docPartObj>
    </w:sdtPr>
    <w:sdtEndPr/>
    <w:sdtContent>
      <w:p w:rsidRDefault="00E17EF8" w:rsidP="00E17EF8" w:rsidR="00E17EF8">
        <w:pPr>
          <w:pStyle w:val="Zaglavlje"/>
          <w:ind w:firstLine="4536"/>
          <w:jc w:val="center"/>
        </w:pPr>
        <w:r>
          <w:fldChar w:fldCharType="begin"/>
        </w:r>
        <w:r>
          <w:instrText>PAGE   \* MERGEFORMAT</w:instrText>
        </w:r>
        <w:r>
          <w:fldChar w:fldCharType="separate"/>
        </w:r>
        <w:r w:rsidR="009F1491">
          <w:rPr>
            <w:noProof/>
          </w:rPr>
          <w:t>3</w:t>
        </w:r>
        <w:r>
          <w:fldChar w:fldCharType="end"/>
        </w:r>
        <w:r>
          <w:tab/>
        </w:r>
        <w:r w:rsidR="00636A1C">
          <w:t>89</w:t>
        </w:r>
        <w:r>
          <w:t xml:space="preserve">. </w:t>
        </w:r>
        <w:r w:rsidR="00BB10F5">
          <w:t>St-</w:t>
        </w:r>
        <w:r w:rsidR="00B3195C">
          <w:t>4338</w:t>
        </w:r>
        <w:r w:rsidR="006D571B">
          <w:t>/16-</w:t>
        </w:r>
        <w:r w:rsidR="00B3195C">
          <w:t>24</w:t>
        </w:r>
      </w:p>
    </w:sdtContent>
  </w:sdt>
  <w:p w:rsidRDefault="00E17EF8" w:rsidR="00E17EF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EEA2781"/>
    <w:multiLevelType w:val="hybridMultilevel"/>
    <w:tmpl w:val="7E866852"/>
    <w:lvl w:tplc="83FCE0EC" w:ilvl="0">
      <w:start w:val="1"/>
      <w:numFmt w:val="upperRoman"/>
      <w:lvlText w:val="%1."/>
      <w:lvlJc w:val="left"/>
      <w:pPr>
        <w:ind w:hanging="960" w:left="1668"/>
      </w:pPr>
      <w:rPr>
        <w:rFonts w:hint="default"/>
        <w:color w:val="auto"/>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638FA"/>
    <w:rsid w:val="000B68F6"/>
    <w:rsid w:val="00144607"/>
    <w:rsid w:val="00153F9F"/>
    <w:rsid w:val="001D0B43"/>
    <w:rsid w:val="001D472A"/>
    <w:rsid w:val="002138ED"/>
    <w:rsid w:val="0023149C"/>
    <w:rsid w:val="00261A45"/>
    <w:rsid w:val="002B4737"/>
    <w:rsid w:val="002C25CA"/>
    <w:rsid w:val="002D2076"/>
    <w:rsid w:val="002D5660"/>
    <w:rsid w:val="002E0229"/>
    <w:rsid w:val="002F255E"/>
    <w:rsid w:val="00347CA4"/>
    <w:rsid w:val="00350F72"/>
    <w:rsid w:val="00363447"/>
    <w:rsid w:val="00372077"/>
    <w:rsid w:val="0038259F"/>
    <w:rsid w:val="00392E4D"/>
    <w:rsid w:val="003A7D16"/>
    <w:rsid w:val="003B54F4"/>
    <w:rsid w:val="004038F5"/>
    <w:rsid w:val="00410190"/>
    <w:rsid w:val="00414A89"/>
    <w:rsid w:val="00457929"/>
    <w:rsid w:val="00470722"/>
    <w:rsid w:val="00471353"/>
    <w:rsid w:val="00474728"/>
    <w:rsid w:val="00474B93"/>
    <w:rsid w:val="004963DC"/>
    <w:rsid w:val="004971B3"/>
    <w:rsid w:val="004C5B58"/>
    <w:rsid w:val="004D34E6"/>
    <w:rsid w:val="004F190A"/>
    <w:rsid w:val="0051697E"/>
    <w:rsid w:val="00516BDB"/>
    <w:rsid w:val="005224DC"/>
    <w:rsid w:val="005448EA"/>
    <w:rsid w:val="005611B7"/>
    <w:rsid w:val="00563793"/>
    <w:rsid w:val="005A2B10"/>
    <w:rsid w:val="005F2805"/>
    <w:rsid w:val="00603A21"/>
    <w:rsid w:val="00636A1C"/>
    <w:rsid w:val="00691590"/>
    <w:rsid w:val="00693D34"/>
    <w:rsid w:val="006D3825"/>
    <w:rsid w:val="006D571B"/>
    <w:rsid w:val="006F05DF"/>
    <w:rsid w:val="0070027B"/>
    <w:rsid w:val="007020DF"/>
    <w:rsid w:val="007859F3"/>
    <w:rsid w:val="0079072C"/>
    <w:rsid w:val="007A570C"/>
    <w:rsid w:val="007C0646"/>
    <w:rsid w:val="007E349A"/>
    <w:rsid w:val="00830ADC"/>
    <w:rsid w:val="008A1D07"/>
    <w:rsid w:val="008E59F9"/>
    <w:rsid w:val="008F6699"/>
    <w:rsid w:val="008F76E8"/>
    <w:rsid w:val="0093392E"/>
    <w:rsid w:val="00975210"/>
    <w:rsid w:val="00977E81"/>
    <w:rsid w:val="009B52EA"/>
    <w:rsid w:val="009B70B6"/>
    <w:rsid w:val="009B7AB6"/>
    <w:rsid w:val="009C4BB2"/>
    <w:rsid w:val="009C6B90"/>
    <w:rsid w:val="009E4E4C"/>
    <w:rsid w:val="009F1491"/>
    <w:rsid w:val="00A10181"/>
    <w:rsid w:val="00A7373B"/>
    <w:rsid w:val="00A7577D"/>
    <w:rsid w:val="00AD1CFD"/>
    <w:rsid w:val="00AE30AB"/>
    <w:rsid w:val="00B3195C"/>
    <w:rsid w:val="00B42CB3"/>
    <w:rsid w:val="00B6336F"/>
    <w:rsid w:val="00B7486C"/>
    <w:rsid w:val="00B8024A"/>
    <w:rsid w:val="00B962BE"/>
    <w:rsid w:val="00BB10F5"/>
    <w:rsid w:val="00BD17D3"/>
    <w:rsid w:val="00C12410"/>
    <w:rsid w:val="00C12C33"/>
    <w:rsid w:val="00C258FA"/>
    <w:rsid w:val="00C47008"/>
    <w:rsid w:val="00C6375B"/>
    <w:rsid w:val="00C755A1"/>
    <w:rsid w:val="00CA4E71"/>
    <w:rsid w:val="00CC6A3E"/>
    <w:rsid w:val="00D85510"/>
    <w:rsid w:val="00D85CC6"/>
    <w:rsid w:val="00DC268C"/>
    <w:rsid w:val="00DF2947"/>
    <w:rsid w:val="00E17EF8"/>
    <w:rsid w:val="00E23F79"/>
    <w:rsid w:val="00E46026"/>
    <w:rsid w:val="00E520E0"/>
    <w:rsid w:val="00E67E76"/>
    <w:rsid w:val="00EB51F8"/>
    <w:rsid w:val="00EC1EC5"/>
    <w:rsid w:val="00EF0E04"/>
    <w:rsid w:val="00F11506"/>
    <w:rsid w:val="00F24636"/>
    <w:rsid w:val="00F51E11"/>
    <w:rsid w:val="00F61CF3"/>
    <w:rsid w:val="00F91E11"/>
    <w:rsid w:val="00FB3C17"/>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E17EF8"/>
    <w:rPr>
      <w:rFonts w:cs="Tahoma" w:hAnsi="Tahoma" w:ascii="Tahoma"/>
      <w:sz w:val="16"/>
      <w:szCs w:val="16"/>
    </w:rPr>
  </w:style>
  <w:style w:customStyle="true" w:styleId="TekstbaloniaChar" w:type="character">
    <w:name w:val="Tekst balončića Char"/>
    <w:basedOn w:val="Zadanifontodlomka"/>
    <w:link w:val="Tekstbalonia"/>
    <w:rsid w:val="00E17EF8"/>
    <w:rPr>
      <w:rFonts w:cs="Tahoma" w:hAnsi="Tahoma" w:ascii="Tahoma"/>
      <w:sz w:val="16"/>
      <w:szCs w:val="16"/>
    </w:rPr>
  </w:style>
  <w:style w:styleId="Zaglavlje" w:type="paragraph">
    <w:name w:val="header"/>
    <w:basedOn w:val="Normal"/>
    <w:link w:val="ZaglavljeChar"/>
    <w:uiPriority w:val="99"/>
    <w:rsid w:val="00E17EF8"/>
    <w:pPr>
      <w:tabs>
        <w:tab w:pos="4536" w:val="center"/>
        <w:tab w:pos="9072" w:val="right"/>
      </w:tabs>
    </w:pPr>
  </w:style>
  <w:style w:customStyle="true" w:styleId="ZaglavljeChar" w:type="character">
    <w:name w:val="Zaglavlje Char"/>
    <w:basedOn w:val="Zadanifontodlomka"/>
    <w:link w:val="Zaglavlje"/>
    <w:uiPriority w:val="99"/>
    <w:rsid w:val="00E17EF8"/>
    <w:rPr>
      <w:sz w:val="24"/>
      <w:szCs w:val="24"/>
    </w:rPr>
  </w:style>
  <w:style w:styleId="Podnoje" w:type="paragraph">
    <w:name w:val="footer"/>
    <w:basedOn w:val="Normal"/>
    <w:link w:val="PodnojeChar"/>
    <w:rsid w:val="00E17EF8"/>
    <w:pPr>
      <w:tabs>
        <w:tab w:pos="4536" w:val="center"/>
        <w:tab w:pos="9072" w:val="right"/>
      </w:tabs>
    </w:pPr>
  </w:style>
  <w:style w:customStyle="true" w:styleId="PodnojeChar" w:type="character">
    <w:name w:val="Podnožje Char"/>
    <w:basedOn w:val="Zadanifontodlomka"/>
    <w:link w:val="Podnoje"/>
    <w:rsid w:val="00E17EF8"/>
    <w:rPr>
      <w:sz w:val="24"/>
      <w:szCs w:val="24"/>
    </w:rPr>
  </w:style>
  <w:style w:styleId="Odlomakpopisa" w:type="paragraph">
    <w:name w:val="List Paragraph"/>
    <w:basedOn w:val="Normal"/>
    <w:uiPriority w:val="34"/>
    <w:qFormat/>
    <w:rsid w:val="00A10181"/>
    <w:pPr>
      <w:ind w:left="720"/>
      <w:contextualSpacing/>
    </w:pPr>
  </w:style>
  <w:style w:styleId="Tekstrezerviranogmjesta" w:type="character">
    <w:name w:val="Placeholder Text"/>
    <w:basedOn w:val="Zadanifontodlomka"/>
    <w:uiPriority w:val="99"/>
    <w:semiHidden/>
    <w:rsid w:val="009F1491"/>
    <w:rPr>
      <w:color w:val="808080"/>
      <w:bdr w:space="0" w:sz="0" w:color="auto" w:val="none"/>
      <w:shd w:fill="auto" w:color="auto" w:val="clear"/>
    </w:rPr>
  </w:style>
  <w:style w:customStyle="true" w:styleId="eSPISCCParagraphDefaultFont" w:type="character">
    <w:name w:val="eSPIS_CC_Paragraph Default Font"/>
    <w:basedOn w:val="Zadanifontodlomka"/>
    <w:rsid w:val="009F149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F1491"/>
    <w:rPr>
      <w:bdr w:space="0" w:sz="0" w:color="auto" w:val="none"/>
      <w:shd w:fill="FFFFCC" w:color="auto" w:val="clear"/>
      <w:lang w:val="hr-HR"/>
    </w:rPr>
  </w:style>
  <w:style w:customStyle="true" w:styleId="PozadinaSvijetloCrvena" w:type="character">
    <w:name w:val="Pozadina_SvijetloCrvena"/>
    <w:basedOn w:val="eSPISCCParagraphDefaultFont"/>
    <w:rsid w:val="009F149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F149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E17EF8"/>
    <w:rPr>
      <w:rFonts w:ascii="Tahoma" w:cs="Tahoma" w:hAnsi="Tahoma"/>
      <w:sz w:val="16"/>
      <w:szCs w:val="16"/>
    </w:rPr>
  </w:style>
  <w:style w:customStyle="1" w:styleId="TekstbaloniaChar" w:type="character">
    <w:name w:val="Tekst balončića Char"/>
    <w:basedOn w:val="Zadanifontodlomka"/>
    <w:link w:val="Tekstbalonia"/>
    <w:rsid w:val="00E17EF8"/>
    <w:rPr>
      <w:rFonts w:ascii="Tahoma" w:cs="Tahoma" w:hAnsi="Tahoma"/>
      <w:sz w:val="16"/>
      <w:szCs w:val="16"/>
    </w:rPr>
  </w:style>
  <w:style w:styleId="Zaglavlje" w:type="paragraph">
    <w:name w:val="header"/>
    <w:basedOn w:val="Normal"/>
    <w:link w:val="ZaglavljeChar"/>
    <w:uiPriority w:val="99"/>
    <w:rsid w:val="00E17EF8"/>
    <w:pPr>
      <w:tabs>
        <w:tab w:pos="4536" w:val="center"/>
        <w:tab w:pos="9072" w:val="right"/>
      </w:tabs>
    </w:pPr>
  </w:style>
  <w:style w:customStyle="1" w:styleId="ZaglavljeChar" w:type="character">
    <w:name w:val="Zaglavlje Char"/>
    <w:basedOn w:val="Zadanifontodlomka"/>
    <w:link w:val="Zaglavlje"/>
    <w:uiPriority w:val="99"/>
    <w:rsid w:val="00E17EF8"/>
    <w:rPr>
      <w:sz w:val="24"/>
      <w:szCs w:val="24"/>
    </w:rPr>
  </w:style>
  <w:style w:styleId="Podnoje" w:type="paragraph">
    <w:name w:val="footer"/>
    <w:basedOn w:val="Normal"/>
    <w:link w:val="PodnojeChar"/>
    <w:rsid w:val="00E17EF8"/>
    <w:pPr>
      <w:tabs>
        <w:tab w:pos="4536" w:val="center"/>
        <w:tab w:pos="9072" w:val="right"/>
      </w:tabs>
    </w:pPr>
  </w:style>
  <w:style w:customStyle="1" w:styleId="PodnojeChar" w:type="character">
    <w:name w:val="Podnožje Char"/>
    <w:basedOn w:val="Zadanifontodlomka"/>
    <w:link w:val="Podnoje"/>
    <w:rsid w:val="00E17EF8"/>
    <w:rPr>
      <w:sz w:val="24"/>
      <w:szCs w:val="24"/>
    </w:rPr>
  </w:style>
  <w:style w:styleId="Odlomakpopisa" w:type="paragraph">
    <w:name w:val="List Paragraph"/>
    <w:basedOn w:val="Normal"/>
    <w:uiPriority w:val="34"/>
    <w:qFormat/>
    <w:rsid w:val="00A10181"/>
    <w:pPr>
      <w:ind w:left="720"/>
      <w:contextualSpacing/>
    </w:pPr>
  </w:style>
  <w:style w:styleId="Tekstrezerviranogmjesta" w:type="character">
    <w:name w:val="Placeholder Text"/>
    <w:basedOn w:val="Zadanifontodlomka"/>
    <w:uiPriority w:val="99"/>
    <w:semiHidden/>
    <w:rsid w:val="009F1491"/>
    <w:rPr>
      <w:color w:val="808080"/>
      <w:bdr w:color="auto" w:space="0" w:sz="0" w:val="none"/>
      <w:shd w:color="auto" w:fill="auto" w:val="clear"/>
    </w:rPr>
  </w:style>
  <w:style w:customStyle="1" w:styleId="eSPISCCParagraphDefaultFont" w:type="character">
    <w:name w:val="eSPIS_CC_Paragraph Default Font"/>
    <w:basedOn w:val="Zadanifontodlomka"/>
    <w:rsid w:val="009F149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F1491"/>
    <w:rPr>
      <w:bdr w:color="auto" w:space="0" w:sz="0" w:val="none"/>
      <w:shd w:color="auto" w:fill="FFFFCC" w:val="clear"/>
      <w:lang w:val="hr-HR"/>
    </w:rPr>
  </w:style>
  <w:style w:customStyle="1" w:styleId="PozadinaSvijetloCrvena" w:type="character">
    <w:name w:val="Pozadina_SvijetloCrvena"/>
    <w:basedOn w:val="eSPISCCParagraphDefaultFont"/>
    <w:rsid w:val="009F149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F149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lipnja 2018.</izvorni_sadrzaj>
    <derivirana_varijabla naziv="DomainObject.DatumDonosenjaOdluke_1">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4338</izvorni_sadrzaj>
    <derivirana_varijabla naziv="DomainObject.Predmet.Broj_1">4338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St-4338/2016</izvorni_sadrzaj>
    <derivirana_varijabla naziv="DomainObject.Predmet.OznakaBroj_1">St-4338/2016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ALISA PROM, d.o.ol zastupanog po punomoćniku Gazmend Maliqi</izvorni_sadrzaj>
    <derivirana_varijabla naziv="DomainObject.Predmet.ProtustrankaFormated_1">  ALISA PROM, d.o.ol zastupanog po punomoćniku Gazmend Maliqi</derivirana_varijabla>
  </DomainObject.Predmet.ProtustrankaFormated>
  <DomainObject.Predmet.ProtustrankaFormatedOIB>
    <izvorni_sadrzaj>  ALISA PROM, d.o.ol, OIB 26184501319 zastupanog po punomoćniku Gazmend Maliqi</izvorni_sadrzaj>
    <derivirana_varijabla naziv="DomainObject.Predmet.ProtustrankaFormatedOIB_1">  ALISA PROM, d.o.ol, OIB 26184501319 zastupanog po punomoćniku Gazmend Maliqi</derivirana_varijabla>
  </DomainObject.Predmet.ProtustrankaFormatedOIB>
  <DomainObject.Predmet.ProtustrankaFormatedWithAdress>
    <izvorni_sadrzaj> ALISA PROM, d.o.ol, Savska opatovina 21, 10000 Zagreb zastupanog po punomoćniku Gazmend Maliqi</izvorni_sadrzaj>
    <derivirana_varijabla naziv="DomainObject.Predmet.ProtustrankaFormatedWithAdress_1"> ALISA PROM, d.o.ol, Savska opatovina 21, 10000 Zagreb zastupanog po punomoćniku Gazmend Maliqi</derivirana_varijabla>
  </DomainObject.Predmet.ProtustrankaFormatedWithAdress>
  <DomainObject.Predmet.ProtustrankaFormatedWithAdressOIB>
    <izvorni_sadrzaj> ALISA PROM, d.o.ol, OIB 26184501319, Savska opatovina 21, 10000 Zagreb zastupanog po punomoćniku Gazmend Maliqi</izvorni_sadrzaj>
    <derivirana_varijabla naziv="DomainObject.Predmet.ProtustrankaFormatedWithAdressOIB_1"> ALISA PROM, d.o.ol, OIB 26184501319, Savska opatovina 21, 10000 Zagreb zastupanog po punomoćniku Gazmend Maliqi</derivirana_varijabla>
  </DomainObject.Predmet.ProtustrankaFormatedWithAdressOIB>
  <DomainObject.Predmet.ProtustrankaWithAdress>
    <izvorni_sadrzaj>ALISA PROM, d.o.ol Savska opatovina 21, 10000 Zagreb</izvorni_sadrzaj>
    <derivirana_varijabla naziv="DomainObject.Predmet.ProtustrankaWithAdress_1">ALISA PROM, d.o.ol Savska opatovina 21, 10000 Zagreb</derivirana_varijabla>
  </DomainObject.Predmet.ProtustrankaWithAdress>
  <DomainObject.Predmet.ProtustrankaWithAdressOIB>
    <izvorni_sadrzaj>ALISA PROM, d.o.ol, OIB 26184501319, Savska opatovina 21, 10000 Zagreb</izvorni_sadrzaj>
    <derivirana_varijabla naziv="DomainObject.Predmet.ProtustrankaWithAdressOIB_1">ALISA PROM, d.o.ol, OIB 26184501319, Savska opatovina 21, 10000 Zagreb</derivirana_varijabla>
  </DomainObject.Predmet.ProtustrankaWithAdressOIB>
  <DomainObject.Predmet.ProtustrankaNazivFormated>
    <izvorni_sadrzaj>ALISA PROM, d.o.ol</izvorni_sadrzaj>
    <derivirana_varijabla naziv="DomainObject.Predmet.ProtustrankaNazivFormated_1">ALISA PROM, d.o.ol</derivirana_varijabla>
  </DomainObject.Predmet.ProtustrankaNazivFormated>
  <DomainObject.Predmet.ProtustrankaNazivFormatedOIB>
    <izvorni_sadrzaj>ALISA PROM, d.o.ol, OIB 26184501319</izvorni_sadrzaj>
    <derivirana_varijabla naziv="DomainObject.Predmet.ProtustrankaNazivFormatedOIB_1">ALISA PROM, d.o.ol, OIB 26184501319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br. 1, 10000 Zagreb; VJEROVNICI</izvorni_sadrzaj>
    <derivirana_varijabla naziv="DomainObject.Predmet.StrankaFormatedWithAdress_1"> FINA Regionalni centar Zagreb, Trg svibanjskih žrtava 1995. br. 1, 10000 Zagreb; VJEROVNICI</derivirana_varijabla>
  </DomainObject.Predmet.StrankaFormatedWithAdress>
  <DomainObject.Predmet.StrankaFormatedWithAdressOIB>
    <izvorni_sadrzaj> FINA Regionalni centar Zagreb, OIB 85821130368, Trg svibanjskih žrtava 1995. br. 1, 10000 Zagreb; VJEROVNICI</izvorni_sadrzaj>
    <derivirana_varijabla naziv="DomainObject.Predmet.StrankaFormatedWithAdressOIB_1"> FINA Regionalni centar Zagreb, OIB 85821130368, Trg svibanjskih žrtava 1995. br. 1, 10000 Zagreb; VJEROVNICI</derivirana_varijabla>
  </DomainObject.Predmet.StrankaFormatedWithAdressOIB>
  <DomainObject.Predmet.StrankaWithAdress>
    <izvorni_sadrzaj>FINA Regionalni centar Zagreb Trg svibanjskih žrtava 1995. br. 1,10000 Zagreb,VJEROVNICI </izvorni_sadrzaj>
    <derivirana_varijabla naziv="DomainObject.Predmet.StrankaWithAdress_1">FINA Regionalni centar Zagreb Trg svibanjskih žrtava 1995. br. 1,10000 Zagreb,VJEROVNICI </derivirana_varijabla>
  </DomainObject.Predmet.StrankaWithAdress>
  <DomainObject.Predmet.StrankaWithAdressOIB>
    <izvorni_sadrzaj>FINA Regionalni centar Zagreb, OIB 85821130368, Trg svibanjskih žrtava 1995. br. 1,10000 Zagreb,VJEROVNICI</izvorni_sadrzaj>
    <derivirana_varijabla naziv="DomainObject.Predmet.StrankaWithAdressOIB_1">FINA Regionalni centar Zagreb, OIB 85821130368, Trg svibanjskih žrtava 1995. br.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br. 1, 10000 Zagreb</item>
      <item>VJEROVNICI</item>
    </izvorni_sadrzaj>
    <derivirana_varijabla naziv="DomainObject.Predmet.StrankaListFormatedWithAdress_1">
      <item>FINA Regionalni centar Zagreb, Trg svibanjskih žrtava 1995. br. 1,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VJEROVNICI</item>
    </izvorni_sadrzaj>
    <derivirana_varijabla naziv="DomainObject.Predmet.StrankaListFormatedWithAdressOIB_1">
      <item>FINA Regionalni centar Zagreb, OIB 85821130368, Trg svibanjskih žrtava 1995. br.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ALISA PROM, d.o.ol zastupanog po punomoćniku Gazmend Maliqi</item>
    </izvorni_sadrzaj>
    <derivirana_varijabla naziv="DomainObject.Predmet.ProtuStrankaListFormated_1">
      <item>ALISA PROM, d.o.ol zastupanog po punomoćniku Gazmend Maliqi</item>
    </derivirana_varijabla>
  </DomainObject.Predmet.ProtuStrankaListFormated>
  <DomainObject.Predmet.ProtuStrankaListFormatedOIB>
    <izvorni_sadrzaj>
      <item>ALISA PROM, d.o.ol, OIB 26184501319 zastupanog po punomoćniku Gazmend Maliqi</item>
    </izvorni_sadrzaj>
    <derivirana_varijabla naziv="DomainObject.Predmet.ProtuStrankaListFormatedOIB_1">
      <item>ALISA PROM, d.o.ol, OIB 26184501319 zastupanog po punomoćniku Gazmend Maliqi</item>
    </derivirana_varijabla>
  </DomainObject.Predmet.ProtuStrankaListFormatedOIB>
  <DomainObject.Predmet.ProtuStrankaListFormatedWithAdress>
    <izvorni_sadrzaj>
      <item>ALISA PROM, d.o.ol, Savska opatovina 21, 10000 Zagreb zastupanog po punomoćniku Gazmend Maliqi</item>
    </izvorni_sadrzaj>
    <derivirana_varijabla naziv="DomainObject.Predmet.ProtuStrankaListFormatedWithAdress_1">
      <item>ALISA PROM, d.o.ol, Savska opatovina 21, 10000 Zagreb zastupanog po punomoćniku Gazmend Maliqi</item>
    </derivirana_varijabla>
  </DomainObject.Predmet.ProtuStrankaListFormatedWithAdress>
  <DomainObject.Predmet.ProtuStrankaListFormatedWithAdressOIB>
    <izvorni_sadrzaj>
      <item>ALISA PROM, d.o.ol, OIB 26184501319, Savska opatovina 21, 10000 Zagreb zastupanog po punomoćniku Gazmend Maliqi</item>
    </izvorni_sadrzaj>
    <derivirana_varijabla naziv="DomainObject.Predmet.ProtuStrankaListFormatedWithAdressOIB_1">
      <item>ALISA PROM, d.o.ol, OIB 26184501319, Savska opatovina 21, 10000 Zagreb zastupanog po punomoćniku Gazmend Maliqi</item>
    </derivirana_varijabla>
  </DomainObject.Predmet.ProtuStrankaListFormatedWithAdressOIB>
  <DomainObject.Predmet.ProtuStrankaListNazivFormated>
    <izvorni_sadrzaj>
      <item>ALISA PROM, d.o.ol</item>
    </izvorni_sadrzaj>
    <derivirana_varijabla naziv="DomainObject.Predmet.ProtuStrankaListNazivFormated_1">
      <item>ALISA PROM, d.o.ol</item>
    </derivirana_varijabla>
  </DomainObject.Predmet.ProtuStrankaListNazivFormated>
  <DomainObject.Predmet.ProtuStrankaListNazivFormatedOIB>
    <izvorni_sadrzaj>
      <item>ALISA PROM, d.o.ol, OIB 26184501319</item>
    </izvorni_sadrzaj>
    <derivirana_varijabla naziv="DomainObject.Predmet.ProtuStrankaListNazivFormatedOIB_1">
      <item>ALISA PROM, d.o.ol, OIB 26184501319</item>
    </derivirana_varijabla>
  </DomainObject.Predmet.ProtuStrankaListNazivFormatedOIB>
  <DomainObject.Predmet.OstaliListFormated>
    <izvorni_sadrzaj>
      <item>Gazmend Maliqi punomoćnik sudionika u postupku ALISA PROM, d.o.ol</item>
      <item>ZAGREBAČKA BANKA DIONIČKO DRUŠTVO</item>
    </izvorni_sadrzaj>
    <derivirana_varijabla naziv="DomainObject.Predmet.OstaliListFormated_1">
      <item>Gazmend Maliqi punomoćnik sudionika u postupku ALISA PROM, d.o.ol</item>
      <item>ZAGREBAČKA BANKA DIONIČKO DRUŠTVO</item>
    </derivirana_varijabla>
  </DomainObject.Predmet.OstaliListFormated>
  <DomainObject.Predmet.OstaliListFormatedOIB>
    <izvorni_sadrzaj>
      <item>Gazmend Maliqi, OIB 41961214277 punomoćnik sudionika u postupku ALISA PROM, d.o.ol</item>
      <item>ZAGREBAČKA BANKA DIONIČKO DRUŠTVO, OIB 92963223473</item>
    </izvorni_sadrzaj>
    <derivirana_varijabla naziv="DomainObject.Predmet.OstaliListFormatedOIB_1">
      <item>Gazmend Maliqi, OIB 41961214277 punomoćnik sudionika u postupku ALISA PROM, d.o.ol</item>
      <item>ZAGREBAČKA BANKA DIONIČKO DRUŠTVO, OIB 92963223473</item>
    </derivirana_varijabla>
  </DomainObject.Predmet.OstaliListFormatedOIB>
  <DomainObject.Predmet.OstaliListFormatedWithAdress>
    <izvorni_sadrzaj>
      <item>Gazmend Maliqi, Rimski Put 29, 10360 Sesvete punomoćnik sudionika u postupku ALISA PROM, d.o.ol</item>
      <item>ZAGREBAČKA BANKA DIONIČKO DRUŠTVO, Trg bana Josipa Jelačića 10, 10000 Zagreb</item>
    </izvorni_sadrzaj>
    <derivirana_varijabla naziv="DomainObject.Predmet.OstaliListFormatedWithAdress_1">
      <item>Gazmend Maliqi, Rimski Put 29, 10360 Sesvete punomoćnik sudionika u postupku ALISA PROM, d.o.ol</item>
      <item>ZAGREBAČKA BANKA DIONIČKO DRUŠTVO, Trg bana Josipa Jelačića 10, 10000 Zagreb</item>
    </derivirana_varijabla>
  </DomainObject.Predmet.OstaliListFormatedWithAdress>
  <DomainObject.Predmet.OstaliListFormatedWithAdressOIB>
    <izvorni_sadrzaj>
      <item>Gazmend Maliqi, OIB 41961214277, Rimski Put 29, 10360 Sesvete punomoćnik sudionika u postupku ALISA PROM, d.o.ol</item>
      <item>ZAGREBAČKA BANKA DIONIČKO DRUŠTVO, OIB 92963223473, Trg bana Josipa Jelačića 10, 10000 Zagreb</item>
    </izvorni_sadrzaj>
    <derivirana_varijabla naziv="DomainObject.Predmet.OstaliListFormatedWithAdressOIB_1">
      <item>Gazmend Maliqi, OIB 41961214277, Rimski Put 29, 10360 Sesvete punomoćnik sudionika u postupku ALISA PROM, d.o.ol</item>
      <item>ZAGREBAČKA BANKA DIONIČKO DRUŠTVO, OIB 92963223473, Trg bana Josipa Jelačića 10, 10000 Zagreb</item>
    </derivirana_varijabla>
  </DomainObject.Predmet.OstaliListFormatedWithAdressOIB>
  <DomainObject.Predmet.OstaliListNazivFormated>
    <izvorni_sadrzaj>
      <item>Gazmend Maliqi</item>
      <item>ZAGREBAČKA BANKA DIONIČKO DRUŠTVO</item>
    </izvorni_sadrzaj>
    <derivirana_varijabla naziv="DomainObject.Predmet.OstaliListNazivFormated_1">
      <item>Gazmend Maliqi</item>
      <item>ZAGREBAČKA BANKA DIONIČKO DRUŠTVO</item>
    </derivirana_varijabla>
  </DomainObject.Predmet.OstaliListNazivFormated>
  <DomainObject.Predmet.OstaliListNazivFormatedOIB>
    <izvorni_sadrzaj>
      <item>Gazmend Maliqi, OIB 41961214277</item>
      <item>ZAGREBAČKA BANKA DIONIČKO DRUŠTVO, OIB 92963223473</item>
    </izvorni_sadrzaj>
    <derivirana_varijabla naziv="DomainObject.Predmet.OstaliListNazivFormatedOIB_1">
      <item>Gazmend Maliqi, OIB 41961214277</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lipnja 2018.</izvorni_sadrzaj>
    <derivirana_varijabla naziv="DomainObject.Datum_1">15. lipnja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ALISA PROM, d.o.ol</izvorni_sadrzaj>
    <derivirana_varijabla naziv="DomainObject.Predmet.ProtustrankaIDrugi_1">ALISA PROM, d.o.ol</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ALISA PROM, d.o.ol, OIB 26184501319, Savska opatovina 21, 10000 Zagreb</izvorni_sadrzaj>
    <derivirana_varijabla naziv="DomainObject.Predmet.ProtustrankaIDrugiAdressOIB_1">ALISA PROM, d.o.ol, OIB 26184501319, Savska opatovina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ALISA PROM, d.o.ol</item>
      <item>Gazmend Maliqi</item>
      <item>ZAGREBAČKA BANKA DIONIČKO DRUŠTVO</item>
      <item>VJEROVNICI</item>
    </izvorni_sadrzaj>
    <derivirana_varijabla naziv="DomainObject.Predmet.SudioniciListNaziv_1">
      <item>FINA Regionalni centar Zagreb</item>
      <item>ALISA PROM, d.o.ol</item>
      <item>Gazmend Maliqi</item>
      <item>ZAGREBAČKA BANKA DIONIČKO DRUŠTVO</item>
      <item>VJEROVNICI</item>
    </derivirana_varijabla>
  </DomainObject.Predmet.SudioniciListNaziv>
  <DomainObject.Predmet.SudioniciListAdressOIB>
    <izvorni_sadrzaj>
      <item>FINA Regionalni centar Zagreb, OIB 85821130368, Trg svibanjskih žrtava 1995. br. 1,10000 Zagreb</item>
      <item>ALISA PROM, d.o.ol, OIB 26184501319, Savska opatovina 21,10000 Zagreb</item>
      <item>Gazmend Maliqi, OIB 41961214277, Rimski Put 29,10360 Sesvete</item>
      <item>ZAGREBAČKA BANKA DIONIČKO DRUŠTVO, OIB 92963223473, Trg bana Josipa Jelačića 10,10000 Zagreb</item>
      <item>VJEROVNICI</item>
    </izvorni_sadrzaj>
    <derivirana_varijabla naziv="DomainObject.Predmet.SudioniciListAdressOIB_1">
      <item>FINA Regionalni centar Zagreb, OIB 85821130368, Trg svibanjskih žrtava 1995. br. 1,10000 Zagreb</item>
      <item>ALISA PROM, d.o.ol, OIB 26184501319, Savska opatovina 21,10000 Zagreb</item>
      <item>Gazmend Maliqi, OIB 41961214277, Rimski Put 29,10360 Sesvete</item>
      <item>ZAGREBAČKA BANKA DIONIČKO DRUŠTVO, OIB 92963223473, Trg bana Josipa Jelačića 10,10000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26184501319</item>
      <item>, OIB 41961214277</item>
      <item>, OIB 92963223473</item>
      <item>, OIB null</item>
    </izvorni_sadrzaj>
    <derivirana_varijabla naziv="DomainObject.Predmet.SudioniciListNazivOIB_1">
      <item>, OIB 85821130368</item>
      <item>, OIB 26184501319</item>
      <item>, OIB 41961214277</item>
      <item>, OIB 92963223473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Brajdić, OIB 02189566674, Donje Mrzlo Polje Mrežničko 96 Duga Resa</item>
    </izvorni_sadrzaj>
    <derivirana_varijabla naziv="DomainObject.Predmet.StecajniUpraviteljiListAddressOIB_1">
      <item>Jasna Brajdić, OIB 02189566674, Donje Mrzlo Polje Mrežničko 96 Duga Resa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327D06-1A4D-4C30-96FE-5A7711EDDAE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1086</properties:Words>
  <properties:Characters>5965</properties:Characters>
  <properties:Lines>117</properties:Lines>
  <properties:Paragraphs>36</properties:Paragraphs>
  <properties:TotalTime>151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7208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2016-06-29T11:43:00Z</dcterms:created>
  <dc:creator>gzubak</dc:creator>
  <cp:lastModifiedBy>Valentina Gabud</cp:lastModifiedBy>
  <cp:lastPrinted>2018-06-15T11:04:00Z</cp:lastPrinted>
  <dcterms:modified xmlns:xsi="http://www.w3.org/2001/XMLSchema-instance" xsi:type="dcterms:W3CDTF">2018-06-15T11:04:00Z</dcterms:modified>
  <cp:revision>34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(11. rješenje otvaranje i zaključenje stečajnog postupka - čl. 132.docx)</vt:lpwstr>
  </prop:property>
  <prop:property name="CC_coloring" pid="4" fmtid="{D5CDD505-2E9C-101B-9397-08002B2CF9AE}">
    <vt:bool>false</vt:bool>
  </prop:property>
  <prop:property name="BrojStranica" pid="5" fmtid="{D5CDD505-2E9C-101B-9397-08002B2CF9AE}">
    <vt:i4>3</vt:i4>
  </prop:property>
</prop:Properties>
</file>