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613c" w14:paraId="1ba613c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E60CC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CE60CC">
        <w:rPr>
          <w:rFonts w:cs="Times New Roman" w:eastAsia="Times New Roman" w:hAnsi="Times New Roman" w:ascii="Times New Roman"/>
          <w:sz w:val="24"/>
          <w:szCs w:val="24"/>
          <w:lang w:eastAsia="hr-HR"/>
        </w:rPr>
        <w:t>JOZIĆ GRADNJA d.o.o. iz Murtera, Kornatska 31, MBS:110029260, OIB:34197906858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CE60CC">
        <w:rPr>
          <w:rFonts w:cs="Times New Roman" w:eastAsia="Times New Roman" w:hAnsi="Times New Roman" w:ascii="Times New Roman"/>
          <w:sz w:val="24"/>
          <w:szCs w:val="24"/>
          <w:lang w:eastAsia="hr-HR"/>
        </w:rPr>
        <w:t>JOZIĆ GRADNJA d.o.o. iz Murtera, Kornatska 31, MBS:110029260, OIB:34197906858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CE0A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13,15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CE0AED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 iz Zagreba, Trg hrvatskih velikana 4, OIB:63875916042.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CE60CC">
        <w:rPr>
          <w:rFonts w:cs="Times New Roman" w:eastAsia="Times New Roman" w:hAnsi="Times New Roman" w:ascii="Times New Roman"/>
          <w:sz w:val="24"/>
          <w:szCs w:val="24"/>
          <w:lang w:eastAsia="hr-HR"/>
        </w:rPr>
        <w:t>JOZIĆ GRADNJA d.o.o. iz Murtera, Kornatska 31, MBS:110029260, OIB:34197906858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E60CC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CE60CC">
        <w:rPr>
          <w:rFonts w:cs="Times New Roman" w:eastAsia="Times New Roman" w:hAnsi="Times New Roman" w:ascii="Times New Roman"/>
          <w:sz w:val="24"/>
          <w:szCs w:val="24"/>
          <w:lang w:eastAsia="hr-HR"/>
        </w:rPr>
        <w:t>JOZIĆ GRADNJA d.o.o. iz Murtera, Kornatska 31, MBS:110029260, OIB:34197906858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CE60CC">
        <w:rPr>
          <w:rFonts w:cs="Times New Roman" w:eastAsia="Times New Roman" w:hAnsi="Times New Roman" w:ascii="Times New Roman"/>
          <w:sz w:val="24"/>
          <w:szCs w:val="24"/>
          <w:lang w:eastAsia="hr-HR"/>
        </w:rPr>
        <w:t>716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3E07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452" w:rsidP="00345FCD" w:rsidR="00D35452">
      <w:pPr>
        <w:spacing w:lineRule="auto" w:line="240" w:after="0"/>
      </w:pPr>
      <w:r>
        <w:separator/>
      </w:r>
    </w:p>
  </w:endnote>
  <w:endnote w:id="0" w:type="continuationSeparator">
    <w:p w:rsidRDefault="00D35452" w:rsidP="00345FCD" w:rsidR="00D354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452" w:rsidP="00345FCD" w:rsidR="00D35452">
      <w:pPr>
        <w:spacing w:lineRule="auto" w:line="240" w:after="0"/>
      </w:pPr>
      <w:r>
        <w:separator/>
      </w:r>
    </w:p>
  </w:footnote>
  <w:footnote w:id="0" w:type="continuationSeparator">
    <w:p w:rsidRDefault="00D35452" w:rsidP="00345FCD" w:rsidR="00D354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F3E07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</w:t>
    </w:r>
    <w:r w:rsidR="0042569D">
      <w:t>7</w:t>
    </w:r>
    <w:r w:rsidR="00CE60CC">
      <w:t>16</w:t>
    </w:r>
    <w:r>
      <w:t>/15</w:t>
    </w:r>
  </w:p>
  <w:p w:rsidRDefault="009F3E07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1602C"/>
    <w:rsid w:val="00345FCD"/>
    <w:rsid w:val="003C59EA"/>
    <w:rsid w:val="0042569D"/>
    <w:rsid w:val="004E21AA"/>
    <w:rsid w:val="007F555B"/>
    <w:rsid w:val="008433F1"/>
    <w:rsid w:val="008B261B"/>
    <w:rsid w:val="00962C2C"/>
    <w:rsid w:val="009F3E07"/>
    <w:rsid w:val="00A3376C"/>
    <w:rsid w:val="00CD0AA6"/>
    <w:rsid w:val="00CE0AED"/>
    <w:rsid w:val="00CE60CC"/>
    <w:rsid w:val="00D35452"/>
    <w:rsid w:val="00E861D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9F3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E0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3E0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3E0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3E0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9F3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E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3E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3E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3E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St-716/2015</izvorni_sadrzaj>
    <derivirana_varijabla naziv="DomainObject.Predmet.OznakaBroj_1">St-716/2015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JOZIĆ GRADNJA društvo s ograničenom odgovornošću za ugostiteljstvo</izvorni_sadrzaj>
    <derivirana_varijabla naziv="DomainObject.Predmet.ProtustrankaFormated_1">  JOZIĆ GRADNJA društvo s ograničenom odgovornošću za ugostiteljstvo</derivirana_varijabla>
  </DomainObject.Predmet.ProtustrankaFormated>
  <DomainObject.Predmet.ProtustrankaFormatedOIB>
    <izvorni_sadrzaj>  JOZIĆ GRADNJA društvo s ograničenom odgovornošću za ugostiteljstvo, OIB 34197906858</izvorni_sadrzaj>
    <derivirana_varijabla naziv="DomainObject.Predmet.ProtustrankaFormatedOIB_1">  JOZIĆ GRADNJA društvo s ograničenom odgovornošću za ugostiteljstvo, OIB 34197906858</derivirana_varijabla>
  </DomainObject.Predmet.ProtustrankaFormatedOIB>
  <DomainObject.Predmet.ProtustrankaFormatedWithAdress>
    <izvorni_sadrzaj> JOZIĆ GRADNJA društvo s ograničenom odgovornošću za ugostiteljstvo, Kornatska 31 , 22243 Murter</izvorni_sadrzaj>
    <derivirana_varijabla naziv="DomainObject.Predmet.ProtustrankaFormatedWithAdress_1"> JOZIĆ GRADNJA društvo s ograničenom odgovornošću za ugostiteljstvo, Kornatska 31 , 22243 Murter</derivirana_varijabla>
  </DomainObject.Predmet.ProtustrankaFormatedWithAdress>
  <DomainObject.Predmet.ProtustrankaFormatedWithAdressOIB>
    <izvorni_sadrzaj> JOZIĆ GRADNJA društvo s ograničenom odgovornošću za ugostiteljstvo, OIB 34197906858, Kornatska 31 , 22243 Murter</izvorni_sadrzaj>
    <derivirana_varijabla naziv="DomainObject.Predmet.ProtustrankaFormatedWithAdressOIB_1"> JOZIĆ GRADNJA društvo s ograničenom odgovornošću za ugostiteljstvo, OIB 34197906858, Kornatska 31 , 22243 Murter</derivirana_varijabla>
  </DomainObject.Predmet.ProtustrankaFormatedWithAdressOIB>
  <DomainObject.Predmet.ProtustrankaWithAdress>
    <izvorni_sadrzaj>JOZIĆ GRADNJA društvo s ograničenom odgovornošću za ugostiteljstvo Kornatska 31 , 22243 Murter</izvorni_sadrzaj>
    <derivirana_varijabla naziv="DomainObject.Predmet.ProtustrankaWithAdress_1">JOZIĆ GRADNJA društvo s ograničenom odgovornošću za ugostiteljstvo Kornatska 31 , 22243 Murter</derivirana_varijabla>
  </DomainObject.Predmet.ProtustrankaWithAdress>
  <DomainObject.Predmet.ProtustrankaWithAdressOIB>
    <izvorni_sadrzaj>JOZIĆ GRADNJA društvo s ograničenom odgovornošću za ugostiteljstvo, OIB 34197906858, Kornatska 31 , 22243 Murter</izvorni_sadrzaj>
    <derivirana_varijabla naziv="DomainObject.Predmet.ProtustrankaWithAdressOIB_1">JOZIĆ GRADNJA društvo s ograničenom odgovornošću za ugostiteljstvo, OIB 34197906858, Kornatska 31 , 22243 Murter</derivirana_varijabla>
  </DomainObject.Predmet.ProtustrankaWithAdressOIB>
  <DomainObject.Predmet.ProtustrankaNazivFormated>
    <izvorni_sadrzaj>JOZIĆ GRADNJA društvo s ograničenom odgovornošću za ugostiteljstvo</izvorni_sadrzaj>
    <derivirana_varijabla naziv="DomainObject.Predmet.ProtustrankaNazivFormated_1">JOZIĆ GRADNJA društvo s ograničenom odgovornošću za ugostiteljstvo</derivirana_varijabla>
  </DomainObject.Predmet.ProtustrankaNazivFormated>
  <DomainObject.Predmet.ProtustrankaNazivFormatedOIB>
    <izvorni_sadrzaj>JOZIĆ GRADNJA društvo s ograničenom odgovornošću za ugostiteljstvo, OIB 34197906858</izvorni_sadrzaj>
    <derivirana_varijabla naziv="DomainObject.Predmet.ProtustrankaNazivFormatedOIB_1">JOZIĆ GRADNJA društvo s ograničenom odgovornošću za ugostiteljstvo, OIB 34197906858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JOZIĆ GRADNJA društvo s ograničenom odgovornošću za ugostiteljstvo</item>
    </izvorni_sadrzaj>
    <derivirana_varijabla naziv="DomainObject.Predmet.ProtuStrankaListFormated_1">
      <item>JOZIĆ GRADNJA društvo s ograničenom odgovornošću za ugostiteljstvo</item>
    </derivirana_varijabla>
  </DomainObject.Predmet.ProtuStrankaListFormated>
  <DomainObject.Predmet.ProtuStrankaListFormatedOIB>
    <izvorni_sadrzaj>
      <item>JOZIĆ GRADNJA društvo s ograničenom odgovornošću za ugostiteljstvo, OIB 34197906858</item>
    </izvorni_sadrzaj>
    <derivirana_varijabla naziv="DomainObject.Predmet.ProtuStrankaListFormatedOIB_1">
      <item>JOZIĆ GRADNJA društvo s ograničenom odgovornošću za ugostiteljstvo, OIB 34197906858</item>
    </derivirana_varijabla>
  </DomainObject.Predmet.ProtuStrankaListFormatedOIB>
  <DomainObject.Predmet.ProtuStrankaListFormatedWithAdress>
    <izvorni_sadrzaj>
      <item>JOZIĆ GRADNJA društvo s ograničenom odgovornošću za ugostiteljstvo, Kornatska 31 , 22243 Murter</item>
    </izvorni_sadrzaj>
    <derivirana_varijabla naziv="DomainObject.Predmet.ProtuStrankaListFormatedWithAdress_1">
      <item>JOZIĆ GRADNJA društvo s ograničenom odgovornošću za ugostiteljstvo, Kornatska 31 , 22243 Murter</item>
    </derivirana_varijabla>
  </DomainObject.Predmet.ProtuStrankaListFormatedWithAdress>
  <DomainObject.Predmet.ProtuStrankaListFormatedWithAdressOIB>
    <izvorni_sadrzaj>
      <item>JOZIĆ GRADNJA društvo s ograničenom odgovornošću za ugostiteljstvo, OIB 34197906858, Kornatska 31 , 22243 Murter</item>
    </izvorni_sadrzaj>
    <derivirana_varijabla naziv="DomainObject.Predmet.ProtuStrankaListFormatedWithAdressOIB_1">
      <item>JOZIĆ GRADNJA društvo s ograničenom odgovornošću za ugostiteljstvo, OIB 34197906858, Kornatska 31 , 22243 Murter</item>
    </derivirana_varijabla>
  </DomainObject.Predmet.ProtuStrankaListFormatedWithAdressOIB>
  <DomainObject.Predmet.ProtuStrankaListNazivFormated>
    <izvorni_sadrzaj>
      <item>JOZIĆ GRADNJA društvo s ograničenom odgovornošću za ugostiteljstvo</item>
    </izvorni_sadrzaj>
    <derivirana_varijabla naziv="DomainObject.Predmet.ProtuStrankaListNazivFormated_1">
      <item>JOZIĆ GRADNJA društvo s ograničenom odgovornošću za ugostiteljstvo</item>
    </derivirana_varijabla>
  </DomainObject.Predmet.ProtuStrankaListNazivFormated>
  <DomainObject.Predmet.ProtuStrankaListNazivFormatedOIB>
    <izvorni_sadrzaj>
      <item>JOZIĆ GRADNJA društvo s ograničenom odgovornošću za ugostiteljstvo, OIB 34197906858</item>
    </izvorni_sadrzaj>
    <derivirana_varijabla naziv="DomainObject.Predmet.ProtuStrankaListNazivFormatedOIB_1">
      <item>JOZIĆ GRADNJA društvo s ograničenom odgovornošću za ugostiteljstvo, OIB 34197906858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JOZIĆ GRADNJA društvo s ograničenom odgovornošću za ugostiteljstvo</izvorni_sadrzaj>
    <derivirana_varijabla naziv="DomainObject.Predmet.ProtustrankaIDrugi_1">JOZIĆ GRADNJA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JOZIĆ GRADNJA društvo s ograničenom odgovornošću za ugostiteljstvo, OIB 34197906858, Kornatska 31 , 22243 Murter</izvorni_sadrzaj>
    <derivirana_varijabla naziv="DomainObject.Predmet.ProtustrankaIDrugiAdressOIB_1">JOZIĆ GRADNJA društvo s ograničenom odgovornošću za ugostiteljstvo, OIB 34197906858, Kornatska 31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JOZIĆ GRADNJA društvo s ograničenom odgovornošću za ugostiteljstvo</item>
    </izvorni_sadrzaj>
    <derivirana_varijabla naziv="DomainObject.Predmet.SudioniciListNaziv_1">
      <item>FINA - Podružnica Šibenik</item>
      <item>JOZIĆ GRADNJA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JOZIĆ GRADNJA društvo s ograničenom odgovornošću za ugostiteljstvo, OIB 34197906858, Kornatska 31 ,22243 Murter</item>
    </izvorni_sadrzaj>
    <derivirana_varijabla naziv="DomainObject.Predmet.SudioniciListAdressOIB_1">
      <item>FINA - Podružnica Šibenik, OIB 85821130368, Perivoj L. Marune 1,22000 Šibenik</item>
      <item>JOZIĆ GRADNJA društvo s ograničenom odgovornošću za ugostiteljstvo, OIB 34197906858, Kornatska 31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34197906858</item>
    </izvorni_sadrzaj>
    <derivirana_varijabla naziv="DomainObject.Predmet.SudioniciListNazivOIB_1">
      <item>, OIB 85821130368</item>
      <item>, OIB 34197906858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2582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2016-01-22T13:27:00Z</dcterms:created>
  <dc:creator>Joško Livaković</dc:creator>
  <cp:lastModifiedBy>Joško Livaković</cp:lastModifiedBy>
  <dcterms:modified xmlns:xsi="http://www.w3.org/2001/XMLSchema-instance" xsi:type="dcterms:W3CDTF">2016-01-25T12:16:00Z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