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aaeb0" w14:paraId="19aaeb0" w:rsidRDefault="00931D58" w:rsidP="00931D58" w:rsidR="00931D5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St-8</w:t>
      </w:r>
      <w:r>
        <w:rPr>
          <w:bCs/>
          <w:sz w:val="24"/>
          <w:szCs w:val="24"/>
          <w:lang w:val="hr-HR"/>
        </w:rPr>
        <w:t>59</w:t>
      </w:r>
      <w:r>
        <w:rPr>
          <w:bCs/>
          <w:sz w:val="24"/>
          <w:szCs w:val="24"/>
          <w:lang w:val="hr-HR"/>
        </w:rPr>
        <w:t>/15-5</w:t>
      </w:r>
    </w:p>
    <w:p w:rsidRDefault="00931D58" w:rsidP="00931D58" w:rsidR="00931D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931D58" w:rsidP="00931D58" w:rsidR="00931D5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931D58" w:rsidP="00931D58" w:rsidR="00931D58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931D58" w:rsidP="00931D58" w:rsidR="00931D58"/>
    <w:p w:rsidRDefault="00931D58" w:rsidP="00931D58" w:rsidR="00931D58"/>
    <w:p w:rsidRDefault="00931D58" w:rsidP="00931D58" w:rsidR="00931D58"/>
    <w:p w:rsidRDefault="00931D58" w:rsidP="00931D58" w:rsidR="00931D58"/>
    <w:p w:rsidRDefault="00931D58" w:rsidP="00931D58" w:rsidR="00931D58">
      <w:pPr>
        <w:jc w:val="center"/>
      </w:pPr>
      <w:r>
        <w:t>U    I M E    R E P U B L I K E    H R V A T S K E</w:t>
      </w:r>
    </w:p>
    <w:p w:rsidRDefault="00931D58" w:rsidP="00931D58" w:rsidR="00931D58">
      <w:pPr>
        <w:jc w:val="both"/>
      </w:pPr>
    </w:p>
    <w:p w:rsidRDefault="00931D58" w:rsidP="00931D58" w:rsidR="00931D58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931D58" w:rsidP="00931D58" w:rsidR="00931D58">
      <w:pPr>
        <w:rPr>
          <w:rFonts w:eastAsiaTheme="minorHAnsi"/>
          <w:sz w:val="24"/>
          <w:szCs w:val="20"/>
        </w:rPr>
      </w:pPr>
    </w:p>
    <w:p w:rsidRDefault="00931D58" w:rsidP="00931D58" w:rsidR="00931D58">
      <w:pPr>
        <w:rPr>
          <w:szCs w:val="24"/>
        </w:rPr>
      </w:pPr>
    </w:p>
    <w:p w:rsidRDefault="00931D58" w:rsidP="00931D58" w:rsidR="00931D58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KEVIN MONT </w:t>
      </w:r>
      <w:proofErr w:type="spellStart"/>
      <w:r>
        <w:t>j.d.o.o</w:t>
      </w:r>
      <w:proofErr w:type="spellEnd"/>
      <w:r>
        <w:t xml:space="preserve">., OIB: 33549634808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11, </w:t>
      </w:r>
      <w:proofErr w:type="spellStart"/>
      <w:r>
        <w:t>Domašinec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931D58" w:rsidP="00931D58" w:rsidR="00931D58">
      <w:pPr>
        <w:jc w:val="both"/>
        <w:rPr>
          <w:szCs w:val="24"/>
        </w:rPr>
      </w:pPr>
    </w:p>
    <w:p w:rsidRDefault="00931D58" w:rsidP="00931D58" w:rsidR="00931D58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931D58" w:rsidP="00931D58" w:rsidR="00931D58">
      <w:pPr>
        <w:jc w:val="center"/>
      </w:pPr>
    </w:p>
    <w:p w:rsidRDefault="00931D58" w:rsidP="00931D58" w:rsidR="00931D58"/>
    <w:p w:rsidRDefault="00931D58" w:rsidP="00931D58" w:rsidR="00931D58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KEVIN MONT </w:t>
      </w:r>
      <w:proofErr w:type="spellStart"/>
      <w:r>
        <w:t>j.d.o.o</w:t>
      </w:r>
      <w:proofErr w:type="spellEnd"/>
      <w:r>
        <w:t xml:space="preserve">., OIB: 33549634808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11, </w:t>
      </w:r>
      <w:proofErr w:type="spellStart"/>
      <w:r>
        <w:t>Domašinec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931D58" w:rsidP="00931D58" w:rsidR="00931D58">
      <w:pPr>
        <w:jc w:val="both"/>
      </w:pPr>
    </w:p>
    <w:p w:rsidRDefault="00931D58" w:rsidP="00931D58" w:rsidR="00931D58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KEVIN MONT </w:t>
      </w:r>
      <w:proofErr w:type="spellStart"/>
      <w:r>
        <w:t>j.d.o.o</w:t>
      </w:r>
      <w:proofErr w:type="spellEnd"/>
      <w:r>
        <w:t xml:space="preserve">., OIB: 33549634808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11, </w:t>
      </w:r>
      <w:proofErr w:type="spellStart"/>
      <w:r>
        <w:t>Domašinec</w:t>
      </w:r>
      <w:proofErr w:type="spellEnd"/>
      <w:r>
        <w:t>.</w:t>
      </w:r>
    </w:p>
    <w:p w:rsidRDefault="00931D58" w:rsidP="00931D58" w:rsidR="00931D58">
      <w:pPr>
        <w:jc w:val="both"/>
        <w:rPr>
          <w:szCs w:val="24"/>
        </w:rPr>
      </w:pPr>
    </w:p>
    <w:p w:rsidRDefault="00931D58" w:rsidP="00931D58" w:rsidR="00931D58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r>
        <w:t xml:space="preserve">Sven </w:t>
      </w:r>
      <w:proofErr w:type="spellStart"/>
      <w:r>
        <w:t>Pirker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 OIB: 17175634417.</w:t>
      </w:r>
    </w:p>
    <w:p w:rsidRDefault="00931D58" w:rsidP="00931D58" w:rsidR="00931D58">
      <w:pPr>
        <w:jc w:val="both"/>
        <w:rPr>
          <w:color w:val="FF0000"/>
        </w:rPr>
      </w:pPr>
    </w:p>
    <w:p w:rsidRDefault="00931D58" w:rsidP="00931D58" w:rsidR="00931D58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931D58" w:rsidP="00931D58" w:rsidR="00931D58">
      <w:pPr>
        <w:jc w:val="both"/>
      </w:pPr>
    </w:p>
    <w:p w:rsidRDefault="00931D58" w:rsidP="00931D58" w:rsidR="00931D58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KEVIN MONT </w:t>
      </w:r>
      <w:proofErr w:type="spellStart"/>
      <w:r>
        <w:t>j.d.o.o</w:t>
      </w:r>
      <w:proofErr w:type="spellEnd"/>
      <w:r>
        <w:t xml:space="preserve">., OIB: 33549634808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11, </w:t>
      </w:r>
      <w:proofErr w:type="spellStart"/>
      <w:r>
        <w:t>Domašinec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931D58" w:rsidP="00931D58" w:rsidR="00931D58"/>
    <w:p w:rsidRDefault="00931D58" w:rsidP="00931D58" w:rsidR="00931D58"/>
    <w:p w:rsidRDefault="00931D58" w:rsidP="00931D58" w:rsidR="00931D58">
      <w:pPr>
        <w:jc w:val="center"/>
      </w:pPr>
      <w:proofErr w:type="spellStart"/>
      <w:r>
        <w:t>Obrazloženje</w:t>
      </w:r>
      <w:proofErr w:type="spellEnd"/>
    </w:p>
    <w:p w:rsidRDefault="00931D58" w:rsidP="00931D58" w:rsidR="00931D58">
      <w:pPr>
        <w:jc w:val="both"/>
      </w:pPr>
    </w:p>
    <w:p w:rsidRDefault="00931D58" w:rsidP="00931D58" w:rsidR="00931D58">
      <w:pPr>
        <w:jc w:val="both"/>
        <w:rPr>
          <w:color w:val="FF0000"/>
        </w:rPr>
      </w:pPr>
    </w:p>
    <w:p w:rsidRDefault="00931D58" w:rsidP="00931D58" w:rsidR="00931D58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19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931D58" w:rsidP="00931D58" w:rsidR="00931D58"/>
    <w:p w:rsidRDefault="00931D58" w:rsidP="00931D58" w:rsidR="00931D58">
      <w:pPr>
        <w:jc w:val="both"/>
      </w:pPr>
      <w:r>
        <w:lastRenderedPageBreak/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931D58" w:rsidP="00931D58" w:rsidR="00931D58"/>
    <w:p w:rsidRDefault="00931D58" w:rsidP="00931D58" w:rsidR="00931D58"/>
    <w:p w:rsidRDefault="00931D58" w:rsidP="00931D58" w:rsidR="00931D58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931D58" w:rsidP="00931D58" w:rsidR="00931D58">
      <w:r>
        <w:t xml:space="preserve">                                                                                                  </w:t>
      </w:r>
    </w:p>
    <w:p w:rsidRDefault="00931D58" w:rsidP="00931D58" w:rsidR="00931D58">
      <w:r>
        <w:t xml:space="preserve">     </w:t>
      </w:r>
    </w:p>
    <w:p w:rsidRDefault="00931D58" w:rsidP="00931D58" w:rsidR="00931D5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931D58" w:rsidP="00931D58" w:rsidR="00931D58"/>
    <w:p w:rsidRDefault="00931D58" w:rsidP="00931D58" w:rsidR="00931D58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931D58" w:rsidP="00931D58" w:rsidR="00931D58">
      <w:pPr>
        <w:rPr>
          <w:szCs w:val="24"/>
        </w:rPr>
      </w:pPr>
    </w:p>
    <w:p w:rsidRDefault="00931D58" w:rsidP="00931D58" w:rsidR="00931D58"/>
    <w:p w:rsidRDefault="00931D58" w:rsidP="00931D58" w:rsidR="00931D58"/>
    <w:p w:rsidRDefault="00931D58" w:rsidP="00931D58" w:rsidR="00931D58">
      <w:r>
        <w:t xml:space="preserve">                                                         </w:t>
      </w:r>
    </w:p>
    <w:p w:rsidRDefault="00931D58" w:rsidP="00931D58" w:rsidR="00931D58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931D58" w:rsidP="00931D58" w:rsidR="00931D58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931D58" w:rsidP="00931D58" w:rsidR="00931D58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931D58" w:rsidP="00931D58" w:rsidR="00931D58"/>
    <w:p w:rsidRDefault="00931D58" w:rsidP="00931D58" w:rsidR="00931D58"/>
    <w:p w:rsidRDefault="00931D58" w:rsidP="00931D58" w:rsidR="00931D58">
      <w:r>
        <w:t>DNA:</w:t>
      </w:r>
    </w:p>
    <w:p w:rsidRDefault="00931D58" w:rsidP="00931D58" w:rsidR="00931D58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931D58" w:rsidP="00931D58" w:rsidR="00931D58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931D58" w:rsidP="00931D58" w:rsidR="00931D58">
      <w:pPr>
        <w:numPr>
          <w:ilvl w:val="0"/>
          <w:numId w:val="48"/>
        </w:numPr>
      </w:pPr>
      <w:r>
        <w:t xml:space="preserve">KEVIN MONT </w:t>
      </w:r>
      <w:proofErr w:type="spellStart"/>
      <w:r>
        <w:t>j.d.o.o</w:t>
      </w:r>
      <w:proofErr w:type="spellEnd"/>
      <w:r>
        <w:t xml:space="preserve">., OIB: 33549634808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11, </w:t>
      </w:r>
      <w:proofErr w:type="spellStart"/>
      <w:r>
        <w:t>Domašinec</w:t>
      </w:r>
      <w:proofErr w:type="spellEnd"/>
      <w:r>
        <w:t xml:space="preserve"> </w:t>
      </w:r>
    </w:p>
    <w:p w:rsidRDefault="00931D58" w:rsidP="00931D58" w:rsidR="00931D58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Mario </w:t>
      </w:r>
      <w:proofErr w:type="spellStart"/>
      <w:r>
        <w:t>Kovač</w:t>
      </w:r>
      <w:proofErr w:type="spellEnd"/>
      <w:r>
        <w:t xml:space="preserve">, </w:t>
      </w:r>
      <w:proofErr w:type="spellStart"/>
      <w:r>
        <w:t>Domašinec</w:t>
      </w:r>
      <w:proofErr w:type="spellEnd"/>
      <w:r>
        <w:t xml:space="preserve">, </w:t>
      </w:r>
      <w:proofErr w:type="spellStart"/>
      <w:r>
        <w:t>Marka</w:t>
      </w:r>
      <w:proofErr w:type="spellEnd"/>
      <w:r>
        <w:t xml:space="preserve"> </w:t>
      </w:r>
      <w:proofErr w:type="spellStart"/>
      <w:r>
        <w:t>Kovača</w:t>
      </w:r>
      <w:proofErr w:type="spellEnd"/>
      <w:r>
        <w:t xml:space="preserve"> 11</w:t>
      </w:r>
    </w:p>
    <w:p w:rsidRDefault="00931D58" w:rsidP="00931D58" w:rsidR="00931D58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931D58" w:rsidP="00931D58" w:rsidR="00931D58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Čakovec</w:t>
      </w:r>
      <w:proofErr w:type="spellEnd"/>
      <w:r>
        <w:t xml:space="preserve">, O. </w:t>
      </w:r>
      <w:proofErr w:type="spellStart"/>
      <w:r>
        <w:t>Keršovanija</w:t>
      </w:r>
      <w:proofErr w:type="spellEnd"/>
      <w:r>
        <w:t xml:space="preserve"> 11</w:t>
      </w:r>
    </w:p>
    <w:p w:rsidRDefault="00931D58" w:rsidP="00931D58" w:rsidR="00931D58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r>
        <w:t xml:space="preserve">Sven </w:t>
      </w:r>
      <w:proofErr w:type="spellStart"/>
      <w:r>
        <w:t>Pirker</w:t>
      </w:r>
      <w:proofErr w:type="spellEnd"/>
      <w:r>
        <w:t xml:space="preserve">, </w:t>
      </w:r>
      <w:proofErr w:type="spellStart"/>
      <w:r>
        <w:t>Trg</w:t>
      </w:r>
      <w:proofErr w:type="spellEnd"/>
      <w:r>
        <w:t xml:space="preserve"> </w:t>
      </w:r>
      <w:proofErr w:type="spellStart"/>
      <w:r>
        <w:t>kralja</w:t>
      </w:r>
      <w:proofErr w:type="spellEnd"/>
      <w:r>
        <w:t xml:space="preserve"> </w:t>
      </w:r>
      <w:proofErr w:type="spellStart"/>
      <w:r>
        <w:t>Tomislava</w:t>
      </w:r>
      <w:proofErr w:type="spellEnd"/>
      <w:r>
        <w:t xml:space="preserve"> 2, </w:t>
      </w:r>
      <w:proofErr w:type="spellStart"/>
      <w:r>
        <w:t>Varaždin</w:t>
      </w:r>
      <w:proofErr w:type="spellEnd"/>
    </w:p>
    <w:p w:rsidRDefault="00931D58" w:rsidP="00931D58" w:rsidR="00931D58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931D58" w:rsidP="00931D58" w:rsidR="00931D58"/>
    <w:p w:rsidRDefault="00931D58" w:rsidP="00931D58" w:rsidR="00931D58">
      <w:pPr>
        <w:rPr>
          <w:sz w:val="24"/>
          <w:szCs w:val="24"/>
        </w:rPr>
      </w:pPr>
    </w:p>
    <w:p w:rsidRDefault="00DA0242" w:rsidP="00931D58" w:rsidR="00DA0242" w:rsidRPr="00931D58"/>
    <w:sectPr w:rsidSect="00EB0D4C" w:rsidR="00DA0242" w:rsidRPr="00931D5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D58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31D58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31D58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042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St-859/2015-5</izvorni_sadrzaj>
    <derivirana_varijabla naziv="DomainObject.Oznaka_1">St-859/2015-5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St-859/2015</izvorni_sadrzaj>
    <derivirana_varijabla naziv="DomainObject.Predmet.OznakaBroj_1">St-859/2015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KEVIN MONT jednostavno društvo s ograničenom odgovornošću za graditeljstvo, trgovinu i usluge</izvorni_sadrzaj>
    <derivirana_varijabla naziv="DomainObject.Predmet.ProtustrankaFormated_1">  KEVIN MONT jednostavno društvo s ograničenom odgovornošću za graditeljstvo, trgovinu i usluge</derivirana_varijabla>
  </DomainObject.Predmet.ProtustrankaFormated>
  <DomainObject.Predmet.ProtustrankaFormatedOIB>
    <izvorni_sadrzaj>  KEVIN MONT jednostavno društvo s ograničenom odgovornošću za graditeljstvo, trgovinu i usluge, OIB 33549634808</izvorni_sadrzaj>
    <derivirana_varijabla naziv="DomainObject.Predmet.ProtustrankaFormatedOIB_1">  KEVIN MONT jednostavno društvo s ograničenom odgovornošću za graditeljstvo, trgovinu i usluge, OIB 33549634808</derivirana_varijabla>
  </DomainObject.Predmet.ProtustrankaFormatedOIB>
  <DomainObject.Predmet.ProtustrankaFormatedWithAdress>
    <izvorni_sadrzaj> KEVIN MONT jednostavno društvo s ograničenom odgovornošću za graditeljstvo, trgovinu i usluge, Marka Kovača 11, 40000 Domašinec</izvorni_sadrzaj>
    <derivirana_varijabla naziv="DomainObject.Predmet.ProtustrankaFormatedWithAdress_1"> KEVIN MONT jednostavno društvo s ograničenom odgovornošću za graditeljstvo, trgovinu i usluge, Marka Kovača 11, 40000 Domašinec</derivirana_varijabla>
  </DomainObject.Predmet.ProtustrankaFormatedWithAdress>
  <DomainObject.Predmet.ProtustrankaFormatedWithAdressOIB>
    <izvorni_sadrzaj> KEVIN MONT jednostavno društvo s ograničenom odgovornošću za graditeljstvo, trgovinu i usluge, OIB 33549634808, Marka Kovača 11, 40000 Domašinec</izvorni_sadrzaj>
    <derivirana_varijabla naziv="DomainObject.Predmet.ProtustrankaFormatedWithAdressOIB_1"> KEVIN MONT jednostavno društvo s ograničenom odgovornošću za graditeljstvo, trgovinu i usluge, OIB 33549634808, Marka Kovača 11, 40000 Domašinec</derivirana_varijabla>
  </DomainObject.Predmet.ProtustrankaFormatedWithAdressOIB>
  <DomainObject.Predmet.ProtustrankaWithAdress>
    <izvorni_sadrzaj>KEVIN MONT jednostavno društvo s ograničenom odgovornošću za graditeljstvo, trgovinu i usluge Marka Kovača 11, 40000 Domašinec</izvorni_sadrzaj>
    <derivirana_varijabla naziv="DomainObject.Predmet.ProtustrankaWithAdress_1">KEVIN MONT jednostavno društvo s ograničenom odgovornošću za graditeljstvo, trgovinu i usluge Marka Kovača 11, 40000 Domašinec</derivirana_varijabla>
  </DomainObject.Predmet.ProtustrankaWithAdress>
  <DomainObject.Predmet.ProtustrankaWithAdressOIB>
    <izvorni_sadrzaj>KEVIN MONT jednostavno društvo s ograničenom odgovornošću za graditeljstvo, trgovinu i usluge, OIB 33549634808, Marka Kovača 11, 40000 Domašinec</izvorni_sadrzaj>
    <derivirana_varijabla naziv="DomainObject.Predmet.ProtustrankaWithAdressOIB_1">KEVIN MONT jednostavno društvo s ograničenom odgovornošću za graditeljstvo, trgovinu i usluge, OIB 33549634808, Marka Kovača 11, 40000 Domašinec</derivirana_varijabla>
  </DomainObject.Predmet.ProtustrankaWithAdressOIB>
  <DomainObject.Predmet.ProtustrankaNazivFormated>
    <izvorni_sadrzaj>KEVIN MONT jednostavno društvo s ograničenom odgovornošću za graditeljstvo, trgovinu i usluge</izvorni_sadrzaj>
    <derivirana_varijabla naziv="DomainObject.Predmet.ProtustrankaNazivFormated_1">KEVIN MONT jednostavno društvo s ograničenom odgovornošću za graditeljstvo, trgovinu i usluge</derivirana_varijabla>
  </DomainObject.Predmet.ProtustrankaNazivFormated>
  <DomainObject.Predmet.ProtustrankaNazivFormatedOIB>
    <izvorni_sadrzaj>KEVIN MONT jednostavno društvo s ograničenom odgovornošću za graditeljstvo, trgovinu i usluge, OIB 33549634808</izvorni_sadrzaj>
    <derivirana_varijabla naziv="DomainObject.Predmet.ProtustrankaNazivFormatedOIB_1">KEVIN MONT jednostavno društvo s ograničenom odgovornošću za graditeljstvo, trgovinu i usluge, OIB 33549634808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4069.90</izvorni_sadrzaj>
    <derivirana_varijabla naziv="DomainObject.Predmet.TrenutnaVrijednost_1">4069.90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KEVIN MONT jednostavno društvo s ograničenom odgovornošću za graditeljstvo, trgovinu i usluge</item>
    </izvorni_sadrzaj>
    <derivirana_varijabla naziv="DomainObject.Predmet.ProtuStrankaListFormated_1">
      <item>KEVIN MONT jednostavno društvo s ograničenom odgovornošću za graditeljstvo, trgovinu i usluge</item>
    </derivirana_varijabla>
  </DomainObject.Predmet.ProtuStrankaListFormated>
  <DomainObject.Predmet.ProtuStrankaListFormatedOIB>
    <izvorni_sadrzaj>
      <item>KEVIN MONT jednostavno društvo s ograničenom odgovornošću za graditeljstvo, trgovinu i usluge, OIB 33549634808</item>
    </izvorni_sadrzaj>
    <derivirana_varijabla naziv="DomainObject.Predmet.ProtuStrankaListFormatedOIB_1">
      <item>KEVIN MONT jednostavno društvo s ograničenom odgovornošću za graditeljstvo, trgovinu i usluge, OIB 33549634808</item>
    </derivirana_varijabla>
  </DomainObject.Predmet.ProtuStrankaListFormatedOIB>
  <DomainObject.Predmet.ProtuStrankaListFormatedWithAdress>
    <izvorni_sadrzaj>
      <item>KEVIN MONT jednostavno društvo s ograničenom odgovornošću za graditeljstvo, trgovinu i usluge, Marka Kovača 11, 40000 Domašinec</item>
    </izvorni_sadrzaj>
    <derivirana_varijabla naziv="DomainObject.Predmet.ProtuStrankaListFormatedWithAdress_1">
      <item>KEVIN MONT jednostavno društvo s ograničenom odgovornošću za graditeljstvo, trgovinu i usluge, Marka Kovača 11, 40000 Domašinec</item>
    </derivirana_varijabla>
  </DomainObject.Predmet.ProtuStrankaListFormatedWithAdress>
  <DomainObject.Predmet.ProtuStrankaListFormatedWithAdressOIB>
    <izvorni_sadrzaj>
      <item>KEVIN MONT jednostavno društvo s ograničenom odgovornošću za graditeljstvo, trgovinu i usluge, OIB 33549634808, Marka Kovača 11, 40000 Domašinec</item>
    </izvorni_sadrzaj>
    <derivirana_varijabla naziv="DomainObject.Predmet.ProtuStrankaListFormatedWithAdressOIB_1">
      <item>KEVIN MONT jednostavno društvo s ograničenom odgovornošću za graditeljstvo, trgovinu i usluge, OIB 33549634808, Marka Kovača 11, 40000 Domašinec</item>
    </derivirana_varijabla>
  </DomainObject.Predmet.ProtuStrankaListFormatedWithAdressOIB>
  <DomainObject.Predmet.ProtuStrankaListNazivFormated>
    <izvorni_sadrzaj>
      <item>KEVIN MONT jednostavno društvo s ograničenom odgovornošću za graditeljstvo, trgovinu i usluge</item>
    </izvorni_sadrzaj>
    <derivirana_varijabla naziv="DomainObject.Predmet.ProtuStrankaListNazivFormated_1">
      <item>KEVIN MONT jednostavno društvo s ograničenom odgovornošću za graditeljstvo, trgovinu i usluge</item>
    </derivirana_varijabla>
  </DomainObject.Predmet.ProtuStrankaListNazivFormated>
  <DomainObject.Predmet.ProtuStrankaListNazivFormatedOIB>
    <izvorni_sadrzaj>
      <item>KEVIN MONT jednostavno društvo s ograničenom odgovornošću za graditeljstvo, trgovinu i usluge, OIB 33549634808</item>
    </izvorni_sadrzaj>
    <derivirana_varijabla naziv="DomainObject.Predmet.ProtuStrankaListNazivFormatedOIB_1">
      <item>KEVIN MONT jednostavno društvo s ograničenom odgovornošću za graditeljstvo, trgovinu i usluge, OIB 33549634808</item>
    </derivirana_varijabla>
  </DomainObject.Predmet.ProtuStrankaListNazivFormatedOIB>
  <DomainObject.Predmet.OstaliListFormated>
    <izvorni_sadrzaj>
      <item>E-oglasna ploča</item>
      <item>Sudski registar, Trgovački sud u Varaždinu</item>
      <item>Mario Kovač</item>
    </izvorni_sadrzaj>
    <derivirana_varijabla naziv="DomainObject.Predmet.OstaliListFormated_1">
      <item>E-oglasna ploča</item>
      <item>Sudski registar, Trgovački sud u Varaždinu</item>
      <item>Mario Kovač</item>
    </derivirana_varijabla>
  </DomainObject.Predmet.OstaliListFormated>
  <DomainObject.Predmet.OstaliListFormatedOIB>
    <izvorni_sadrzaj>
      <item>E-oglasna ploča</item>
      <item>Sudski registar, Trgovački sud u Varaždinu</item>
      <item>Mario Kovač, OIB 37022478111</item>
    </izvorni_sadrzaj>
    <derivirana_varijabla naziv="DomainObject.Predmet.OstaliListFormatedOIB_1">
      <item>E-oglasna ploča</item>
      <item>Sudski registar, Trgovački sud u Varaždinu</item>
      <item>Mario Kovač, OIB 37022478111</item>
    </derivirana_varijabla>
  </DomainObject.Predmet.OstaliListFormatedOIB>
  <DomainObject.Predmet.OstaliListFormatedWithAdress>
    <izvorni_sadrzaj>
      <item>E-oglasna ploča</item>
      <item>Sudski registar, Trgovački sud u Varaždinu</item>
      <item>Mario Kovač, Marka Kovača 11, 40000 Domašinec</item>
    </izvorni_sadrzaj>
    <derivirana_varijabla naziv="DomainObject.Predmet.OstaliListFormatedWithAdress_1">
      <item>E-oglasna ploča</item>
      <item>Sudski registar, Trgovački sud u Varaždinu</item>
      <item>Mario Kovač, Marka Kovača 11, 40000 Domašinec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Mario Kovač, OIB 37022478111, Marka Kovača 11, 40000 Domašinec</item>
    </izvorni_sadrzaj>
    <derivirana_varijabla naziv="DomainObject.Predmet.OstaliListFormatedWithAdressOIB_1">
      <item>E-oglasna ploča</item>
      <item>Sudski registar, Trgovački sud u Varaždinu</item>
      <item>Mario Kovač, OIB 37022478111, Marka Kovača 11, 40000 Domašinec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Mario Kovač</item>
    </izvorni_sadrzaj>
    <derivirana_varijabla naziv="DomainObject.Predmet.OstaliListNazivFormated_1">
      <item>E-oglasna ploča</item>
      <item>Sudski registar, Trgovački sud u Varaždinu</item>
      <item>Mario Kovač</item>
    </derivirana_varijabla>
  </DomainObject.Predmet.OstaliListNazivFormated>
  <DomainObject.Predmet.OstaliListNazivFormatedOIB>
    <izvorni_sadrzaj>
      <item>E-oglasna ploča</item>
      <item>Sudski registar, Trgovački sud u Varaždinu</item>
      <item>Mario Kovač, OIB 37022478111</item>
    </izvorni_sadrzaj>
    <derivirana_varijabla naziv="DomainObject.Predmet.OstaliListNazivFormatedOIB_1">
      <item>E-oglasna ploča</item>
      <item>Sudski registar, Trgovački sud u Varaždinu</item>
      <item>Mario Kovač, OIB 37022478111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St-859/2015-5</izvorni_sadrzaj>
    <derivirana_varijabla naziv="DomainObject.PoslovniBrojDokumenta_1">St-859/2015-5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KEVIN MONT jednostavno društvo s ograničenom odgovornošću za graditeljstvo, trgovinu i usluge</izvorni_sadrzaj>
    <derivirana_varijabla naziv="DomainObject.Predmet.ProtustrankaIDrugi_1">KEVIN MONT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KEVIN MONT jednostavno društvo s ograničenom odgovornošću za graditeljstvo, trgovinu i usluge, OIB 33549634808, Marka Kovača 11, 40000 Domašinec</izvorni_sadrzaj>
    <derivirana_varijabla naziv="DomainObject.Predmet.ProtustrankaIDrugiAdressOIB_1">KEVIN MONT jednostavno društvo s ograničenom odgovornošću za graditeljstvo, trgovinu i usluge, OIB 33549634808, Marka Kovača 11,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KEVIN MONT jednostavno društvo s ograničenom odgovornošću za graditeljstvo, trgovinu i usluge</item>
      <item>E-oglasna ploča</item>
      <item>Sudski registar, Trgovački sud u Varaždinu</item>
      <item>Mario Kovač</item>
    </izvorni_sadrzaj>
    <derivirana_varijabla naziv="DomainObject.Predmet.SudioniciListNaziv_1">
      <item>Financijska agencija</item>
      <item>KEVIN MONT jednostavno društvo s ograničenom odgovornošću za graditeljstvo, trgovinu i usluge</item>
      <item>E-oglasna ploča</item>
      <item>Sudski registar, Trgovački sud u Varaždinu</item>
      <item>Mario Kovač</item>
    </derivirana_varijabla>
  </DomainObject.Predmet.SudioniciListNaziv>
  <DomainObject.Predmet.SudioniciListAdressOIB>
    <izvorni_sadrzaj>
      <item>Financijska agencija, OIB 85821130368, A. Cesarca 2,42000 Varaždin</item>
      <item>KEVIN MONT jednostavno društvo s ograničenom odgovornošću za graditeljstvo, trgovinu i usluge, OIB 33549634808, Marka Kovača 11,40000 Domašinec</item>
      <item>E-oglasna ploča</item>
      <item>Sudski registar, Trgovački sud u Varaždinu</item>
      <item>Mario Kovač, OIB 37022478111, Marka Kovača 11,40000 Domašinec</item>
    </izvorni_sadrzaj>
    <derivirana_varijabla naziv="DomainObject.Predmet.SudioniciListAdressOIB_1">
      <item>Financijska agencija, OIB 85821130368, A. Cesarca 2,42000 Varaždin</item>
      <item>KEVIN MONT jednostavno društvo s ograničenom odgovornošću za graditeljstvo, trgovinu i usluge, OIB 33549634808, Marka Kovača 11,40000 Domašinec</item>
      <item>E-oglasna ploča</item>
      <item>Sudski registar, Trgovački sud u Varaždinu</item>
      <item>Mario Kovač, OIB 37022478111, Marka Kovača 11,40000 Domašinec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69D3B1-AF19-4F32-AB5C-997AF1CC1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2766</properties:Characters>
  <properties:Lines>85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2016-03-09T07:16:00Z</cp:lastPrinted>
  <dcterms:modified xmlns:xsi="http://www.w3.org/2001/XMLSchema-instance" xsi:type="dcterms:W3CDTF">2016-03-09T07:16:00Z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St-859/2015-5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