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db14" w14:paraId="ed2db14" w:rsidRDefault="000B2F7E" w:rsidP="000B2F7E" w:rsidR="000B2F7E">
      <w:pPr>
        <w:jc w:val="right"/>
        <w15:collapsed w:val="false"/>
      </w:pPr>
      <w:r w:rsidRPr="00131686">
        <w:t>6 St-</w:t>
      </w:r>
      <w:r w:rsidR="00183B06">
        <w:t>1442/17-23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183B06">
        <w:rPr>
          <w:b/>
        </w:rPr>
        <w:t>VODOVOD-GRADITELJSTVO d.o.o. Osijek, Tina Ujevića 10, OIB: 10167011700, MBS: 030139393</w:t>
      </w:r>
      <w:r w:rsidR="005F210B" w:rsidRPr="005F210B">
        <w:rPr>
          <w:lang w:val="hr-HR"/>
        </w:rPr>
        <w:t xml:space="preserve">, dana </w:t>
      </w:r>
      <w:r w:rsidR="00183B06">
        <w:rPr>
          <w:lang w:val="hr-HR"/>
        </w:rPr>
        <w:t>2. ožujka</w:t>
      </w:r>
      <w:r w:rsidR="00E63587">
        <w:rPr>
          <w:lang w:val="hr-HR"/>
        </w:rPr>
        <w:t xml:space="preserve"> 2018</w:t>
      </w:r>
      <w:r w:rsidR="000C594F">
        <w:rPr>
          <w:lang w:val="hr-HR"/>
        </w:rPr>
        <w:t>. g.,</w:t>
      </w:r>
    </w:p>
    <w:p w:rsidRDefault="000B2F7E" w:rsidP="000B2F7E" w:rsidR="000B2F7E" w:rsidRPr="005F210B">
      <w:pPr>
        <w:jc w:val="both"/>
      </w:pPr>
      <w:r w:rsidRPr="005F210B">
        <w:t xml:space="preserve">  </w:t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A76611">
      <w:pPr>
        <w:jc w:val="both"/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183B06">
        <w:rPr>
          <w:b/>
        </w:rPr>
        <w:t>12</w:t>
      </w:r>
      <w:r w:rsidR="00E63587">
        <w:rPr>
          <w:b/>
        </w:rPr>
        <w:t>. travanj 2018. g. u 11,15 sati</w:t>
      </w:r>
      <w:r w:rsidR="000C594F" w:rsidRPr="000C594F">
        <w:rPr>
          <w:b/>
        </w:rPr>
        <w:t xml:space="preserve"> </w:t>
      </w:r>
      <w:r w:rsidR="005F210B" w:rsidRPr="005F210B">
        <w:t xml:space="preserve">u sobi br. </w:t>
      </w:r>
      <w:r w:rsidR="006E11EE">
        <w:t>36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6E11EE">
        <w:rPr>
          <w:b/>
        </w:rPr>
        <w:t>11,</w:t>
      </w:r>
      <w:r w:rsidR="00E63587">
        <w:rPr>
          <w:b/>
        </w:rPr>
        <w:t>20</w:t>
      </w:r>
      <w:r w:rsidR="005F210B" w:rsidRPr="000C594F">
        <w:rPr>
          <w:b/>
        </w:rPr>
        <w:t xml:space="preserve"> sati</w:t>
      </w:r>
      <w:r w:rsidR="00A76611">
        <w:rPr>
          <w:b/>
        </w:rPr>
        <w:t xml:space="preserve"> </w:t>
      </w:r>
      <w:r w:rsidR="00A76611">
        <w:t>na koje se pozivaju:</w:t>
      </w:r>
    </w:p>
    <w:p w:rsidRDefault="00A76611" w:rsidP="00A76611" w:rsidR="00A76611" w:rsidRPr="00A76611">
      <w:pPr>
        <w:pStyle w:val="Odlomakpopisa"/>
        <w:numPr>
          <w:ilvl w:val="0"/>
          <w:numId w:val="16"/>
        </w:numPr>
        <w:jc w:val="both"/>
      </w:pPr>
      <w:r w:rsidRPr="00A76611">
        <w:t>st. upravitelj Filip Babić</w:t>
      </w:r>
    </w:p>
    <w:p w:rsidRDefault="00A76611" w:rsidP="00A76611" w:rsidR="00A76611" w:rsidRPr="00A76611">
      <w:pPr>
        <w:pStyle w:val="Odlomakpopisa"/>
        <w:numPr>
          <w:ilvl w:val="0"/>
          <w:numId w:val="16"/>
        </w:numPr>
        <w:jc w:val="both"/>
      </w:pPr>
      <w:r w:rsidRPr="00A76611">
        <w:t>vjerovnici</w:t>
      </w:r>
    </w:p>
    <w:p w:rsidRDefault="00A76611" w:rsidP="00A76611" w:rsidR="000B2F7E" w:rsidRPr="00A76611">
      <w:pPr>
        <w:pStyle w:val="Odlomakpopisa"/>
        <w:numPr>
          <w:ilvl w:val="0"/>
          <w:numId w:val="16"/>
        </w:numPr>
        <w:jc w:val="both"/>
      </w:pPr>
      <w:r w:rsidRPr="00A76611">
        <w:t>ŽDO Osijek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0B2F7E" w:rsidP="000B2F7E" w:rsidR="000B2F7E" w:rsidRPr="00183B06">
      <w:pPr>
        <w:jc w:val="center"/>
      </w:pPr>
      <w:r w:rsidRPr="00183B06">
        <w:t>U Osijeku</w:t>
      </w:r>
      <w:r w:rsidR="00693F81" w:rsidRPr="00183B06">
        <w:t xml:space="preserve"> </w:t>
      </w:r>
      <w:r w:rsidR="00183B06" w:rsidRPr="00183B06">
        <w:t>2. ožujka</w:t>
      </w:r>
      <w:r w:rsidR="00E63587" w:rsidRPr="00183B06">
        <w:t xml:space="preserve"> 2018.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8B7FE4" w:rsidR="008B7FE4" w:rsidRPr="00183B06">
      <w:pPr>
        <w:numPr>
          <w:ilvl w:val="0"/>
          <w:numId w:val="15"/>
        </w:numPr>
        <w:jc w:val="both"/>
      </w:pPr>
      <w:r w:rsidRPr="00131686">
        <w:t xml:space="preserve">st. upravitelj </w:t>
      </w:r>
      <w:r w:rsidR="00183B06">
        <w:t xml:space="preserve">Filip Babić, Osijek, </w:t>
      </w:r>
      <w:r w:rsidR="00183B06" w:rsidRPr="00183B06">
        <w:t>Trg bana Jelačića 18</w:t>
      </w:r>
    </w:p>
    <w:p w:rsidRDefault="00656F43" w:rsidP="00183B06" w:rsidR="00183B06">
      <w:pPr>
        <w:numPr>
          <w:ilvl w:val="0"/>
          <w:numId w:val="15"/>
        </w:numPr>
        <w:jc w:val="both"/>
      </w:pPr>
      <w:r w:rsidRPr="00131686">
        <w:t xml:space="preserve">ŽDO </w:t>
      </w:r>
      <w:r w:rsidR="00E63587">
        <w:t>Osijek</w:t>
      </w:r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r w:rsidR="00992E5C">
        <w:t>ogl. pl.</w:t>
      </w:r>
      <w:r w:rsidR="00183B06">
        <w:t xml:space="preserve"> uz podnesak od 27.2.2018. g. – u spisu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183B06">
        <w:t>12</w:t>
      </w:r>
      <w:r w:rsidR="00E63587">
        <w:t>.4.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1C008B" w:rsidR="001C008B">
      <w:pPr>
        <w:jc w:val="center"/>
      </w:pPr>
      <w:bookmarkStart w:name="_GoBack" w:id="0"/>
      <w:bookmarkEnd w:id="0"/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7E53B5"/>
    <w:multiLevelType w:val="hybridMultilevel"/>
    <w:tmpl w:val="94029448"/>
    <w:lvl w:tplc="44FC0E1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"/>
  </w:num>
  <w:num w:numId="5">
    <w:abstractNumId w:val="0"/>
  </w:num>
  <w:num w:numId="6">
    <w:abstractNumId w:val="14"/>
  </w:num>
  <w:num w:numId="7">
    <w:abstractNumId w:val="4"/>
  </w:num>
  <w:num w:numId="8">
    <w:abstractNumId w:val="10"/>
  </w:num>
  <w:num w:numId="9">
    <w:abstractNumId w:val="1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83B06"/>
    <w:rsid w:val="001B1688"/>
    <w:rsid w:val="001B3FBE"/>
    <w:rsid w:val="001C008B"/>
    <w:rsid w:val="001C73F4"/>
    <w:rsid w:val="001C7F1E"/>
    <w:rsid w:val="001D6AFC"/>
    <w:rsid w:val="001E375C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32865"/>
    <w:rsid w:val="00652724"/>
    <w:rsid w:val="00656F43"/>
    <w:rsid w:val="006856E5"/>
    <w:rsid w:val="00693F81"/>
    <w:rsid w:val="0069656A"/>
    <w:rsid w:val="006C079D"/>
    <w:rsid w:val="006E11EE"/>
    <w:rsid w:val="00721BE4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901EF5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5120F"/>
    <w:rsid w:val="00A76611"/>
    <w:rsid w:val="00A834B1"/>
    <w:rsid w:val="00AA6B6E"/>
    <w:rsid w:val="00B24B41"/>
    <w:rsid w:val="00B659E8"/>
    <w:rsid w:val="00B81E4A"/>
    <w:rsid w:val="00B82540"/>
    <w:rsid w:val="00B95B20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7D59"/>
    <w:rsid w:val="00D97782"/>
    <w:rsid w:val="00DA4636"/>
    <w:rsid w:val="00E12DAD"/>
    <w:rsid w:val="00E23AF8"/>
    <w:rsid w:val="00E60C19"/>
    <w:rsid w:val="00E63587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12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12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1948A-F9F3-4F6C-84BC-2B0FB18ED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776</properties:Characters>
  <properties:Lines>61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2018-03-02T08:57:00Z</dcterms:created>
  <dc:creator>Korisnik</dc:creator>
  <cp:lastModifiedBy>Danijela Sekulić</cp:lastModifiedBy>
  <cp:lastPrinted>2018-03-02T09:04:00Z</cp:lastPrinted>
  <dcterms:modified xmlns:xsi="http://www.w3.org/2001/XMLSchema-instance" xsi:type="dcterms:W3CDTF">2018-03-02T09:05:00Z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(I+I VODOVOD-GRADITELJSTVO.docx)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