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125f" w14:paraId="ff9125f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190C72">
        <w:rPr>
          <w:rFonts w:hAnsi="Times New Roman" w:ascii="Times New Roman"/>
        </w:rPr>
        <w:t>3</w:t>
      </w:r>
      <w:r w:rsidR="00455967">
        <w:rPr>
          <w:rFonts w:hAnsi="Times New Roman" w:ascii="Times New Roman"/>
        </w:rPr>
        <w:t>359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8A7EFE">
        <w:rPr>
          <w:rFonts w:hAnsi="Times New Roman" w:ascii="Times New Roman"/>
        </w:rPr>
        <w:t>-8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455967" w:rsidRPr="00455967">
        <w:rPr>
          <w:rFonts w:hAnsi="Times New Roman" w:ascii="Times New Roman"/>
        </w:rPr>
        <w:t>MAJA-MATICA d.o.o. Zagreb, Stjepana Gradića 19, OIB: 67288259397,  MBS: 080582685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55967" w:rsidRPr="00455967">
        <w:rPr>
          <w:rFonts w:hAnsi="Times New Roman" w:ascii="Times New Roman"/>
        </w:rPr>
        <w:t>MAJA-MATICA d.o.o. Zagreb, Stjepana Gradića 19, OIB: 67288259397,  MBS: 080582685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55967">
        <w:rPr>
          <w:rFonts w:hAnsi="Times New Roman" w:ascii="Times New Roman"/>
        </w:rPr>
        <w:t>3359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81" w:rsidP="00A83AC6" w:rsidR="00AD1181">
      <w:r>
        <w:separator/>
      </w:r>
    </w:p>
  </w:endnote>
  <w:endnote w:id="0" w:type="continuationSeparator">
    <w:p w:rsidRDefault="00AD1181" w:rsidP="00A83AC6" w:rsidR="00AD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81" w:rsidP="00A83AC6" w:rsidR="00AD1181">
      <w:r>
        <w:separator/>
      </w:r>
    </w:p>
  </w:footnote>
  <w:footnote w:id="0" w:type="continuationSeparator">
    <w:p w:rsidRDefault="00AD1181" w:rsidP="00A83AC6" w:rsidR="00AD1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3F36E8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455967">
      <w:rPr>
        <w:rFonts w:hAnsi="Times New Roman" w:ascii="Times New Roman"/>
      </w:rPr>
      <w:t>3359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90C7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3F36E8"/>
    <w:rsid w:val="00446A94"/>
    <w:rsid w:val="004475AF"/>
    <w:rsid w:val="00455967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A7EF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1181"/>
    <w:rsid w:val="00AD4F3B"/>
    <w:rsid w:val="00AE4950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St-3359/2016</izvorni_sadrzaj>
    <derivirana_varijabla naziv="DomainObject.Predmet.OznakaBroj_1">St-3359/2016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MAJA-MATICA d.o.o. zastupanog po punomoćniku MIRJANA HRGAREK</izvorni_sadrzaj>
    <derivirana_varijabla naziv="DomainObject.Predmet.ProtustrankaFormated_1">  MAJA-MATICA d.o.o. zastupanog po punomoćniku MIRJANA HRGAREK</derivirana_varijabla>
  </DomainObject.Predmet.ProtustrankaFormated>
  <DomainObject.Predmet.ProtustrankaFormatedOIB>
    <izvorni_sadrzaj>  MAJA-MATICA d.o.o., OIB 67288259397 zastupanog po punomoćniku MIRJANA HRGAREK</izvorni_sadrzaj>
    <derivirana_varijabla naziv="DomainObject.Predmet.ProtustrankaFormatedOIB_1">  MAJA-MATICA d.o.o., OIB 67288259397 zastupanog po punomoćniku MIRJANA HRGAREK</derivirana_varijabla>
  </DomainObject.Predmet.ProtustrankaFormatedOIB>
  <DomainObject.Predmet.ProtustrankaFormatedWithAdress>
    <izvorni_sadrzaj> MAJA-MATICA d.o.o., Stjepana Gradića 19, 10000 Zagreb zastupanog po punomoćniku MIRJANA HRGAREK</izvorni_sadrzaj>
    <derivirana_varijabla naziv="DomainObject.Predmet.ProtustrankaFormatedWithAdress_1"> MAJA-MATICA d.o.o., Stjepana Gradića 19, 10000 Zagreb zastupanog po punomoćniku MIRJANA HRGAREK</derivirana_varijabla>
  </DomainObject.Predmet.ProtustrankaFormatedWithAdress>
  <DomainObject.Predmet.ProtustrankaFormatedWithAdressOIB>
    <izvorni_sadrzaj> MAJA-MATICA d.o.o., OIB 67288259397, Stjepana Gradića 19, 10000 Zagreb zastupanog po punomoćniku MIRJANA HRGAREK</izvorni_sadrzaj>
    <derivirana_varijabla naziv="DomainObject.Predmet.ProtustrankaFormatedWithAdressOIB_1"> MAJA-MATICA d.o.o., OIB 67288259397, Stjepana Gradića 19, 10000 Zagreb zastupanog po punomoćniku MIRJANA HRGAREK</derivirana_varijabla>
  </DomainObject.Predmet.ProtustrankaFormatedWithAdressOIB>
  <DomainObject.Predmet.ProtustrankaWithAdress>
    <izvorni_sadrzaj>MAJA-MATICA d.o.o. Stjepana Gradića 19, 10000 Zagreb</izvorni_sadrzaj>
    <derivirana_varijabla naziv="DomainObject.Predmet.ProtustrankaWithAdress_1">MAJA-MATICA d.o.o. Stjepana Gradića 19, 10000 Zagreb</derivirana_varijabla>
  </DomainObject.Predmet.ProtustrankaWithAdress>
  <DomainObject.Predmet.ProtustrankaWithAdressOIB>
    <izvorni_sadrzaj>MAJA-MATICA d.o.o., OIB 67288259397, Stjepana Gradića 19, 10000 Zagreb</izvorni_sadrzaj>
    <derivirana_varijabla naziv="DomainObject.Predmet.ProtustrankaWithAdressOIB_1">MAJA-MATICA d.o.o., OIB 67288259397, Stjepana Gradića 19, 10000 Zagreb</derivirana_varijabla>
  </DomainObject.Predmet.ProtustrankaWithAdressOIB>
  <DomainObject.Predmet.ProtustrankaNazivFormated>
    <izvorni_sadrzaj>MAJA-MATICA d.o.o.</izvorni_sadrzaj>
    <derivirana_varijabla naziv="DomainObject.Predmet.ProtustrankaNazivFormated_1">MAJA-MATICA d.o.o.</derivirana_varijabla>
  </DomainObject.Predmet.ProtustrankaNazivFormated>
  <DomainObject.Predmet.ProtustrankaNazivFormatedOIB>
    <izvorni_sadrzaj>MAJA-MATICA d.o.o., OIB 67288259397</izvorni_sadrzaj>
    <derivirana_varijabla naziv="DomainObject.Predmet.ProtustrankaNazivFormatedOIB_1">MAJA-MATICA d.o.o., OIB 67288259397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MAJA-MATICA d.o.o. zastupanog po punomoćniku MIRJANA HRGAREK</item>
    </izvorni_sadrzaj>
    <derivirana_varijabla naziv="DomainObject.Predmet.ProtuStrankaListFormated_1">
      <item>MAJA-MATICA d.o.o. zastupanog po punomoćniku MIRJANA HRGAREK</item>
    </derivirana_varijabla>
  </DomainObject.Predmet.ProtuStrankaListFormated>
  <DomainObject.Predmet.ProtuStrankaListFormatedOIB>
    <izvorni_sadrzaj>
      <item>MAJA-MATICA d.o.o., OIB 67288259397 zastupanog po punomoćniku MIRJANA HRGAREK</item>
    </izvorni_sadrzaj>
    <derivirana_varijabla naziv="DomainObject.Predmet.ProtuStrankaListFormatedOIB_1">
      <item>MAJA-MATICA d.o.o., OIB 67288259397 zastupanog po punomoćniku MIRJANA HRGAREK</item>
    </derivirana_varijabla>
  </DomainObject.Predmet.ProtuStrankaListFormatedOIB>
  <DomainObject.Predmet.ProtuStrankaListFormatedWithAdress>
    <izvorni_sadrzaj>
      <item>MAJA-MATICA d.o.o., Stjepana Gradića 19, 10000 Zagreb zastupanog po punomoćniku MIRJANA HRGAREK</item>
    </izvorni_sadrzaj>
    <derivirana_varijabla naziv="DomainObject.Predmet.ProtuStrankaListFormatedWithAdress_1">
      <item>MAJA-MATICA d.o.o., Stjepana Gradića 19, 10000 Zagreb zastupanog po punomoćniku MIRJANA HRGAREK</item>
    </derivirana_varijabla>
  </DomainObject.Predmet.ProtuStrankaListFormatedWithAdress>
  <DomainObject.Predmet.ProtuStrankaListFormatedWithAdressOIB>
    <izvorni_sadrzaj>
      <item>MAJA-MATICA d.o.o., OIB 67288259397, Stjepana Gradića 19, 10000 Zagreb zastupanog po punomoćniku MIRJANA HRGAREK</item>
    </izvorni_sadrzaj>
    <derivirana_varijabla naziv="DomainObject.Predmet.ProtuStrankaListFormatedWithAdressOIB_1">
      <item>MAJA-MATICA d.o.o., OIB 67288259397, Stjepana Gradića 19, 10000 Zagreb zastupanog po punomoćniku MIRJANA HRGAREK</item>
    </derivirana_varijabla>
  </DomainObject.Predmet.ProtuStrankaListFormatedWithAdressOIB>
  <DomainObject.Predmet.ProtuStrankaListNazivFormated>
    <izvorni_sadrzaj>
      <item>MAJA-MATICA d.o.o.</item>
    </izvorni_sadrzaj>
    <derivirana_varijabla naziv="DomainObject.Predmet.ProtuStrankaListNazivFormated_1">
      <item>MAJA-MATICA d.o.o.</item>
    </derivirana_varijabla>
  </DomainObject.Predmet.ProtuStrankaListNazivFormated>
  <DomainObject.Predmet.ProtuStrankaListNazivFormatedOIB>
    <izvorni_sadrzaj>
      <item>MAJA-MATICA d.o.o., OIB 67288259397</item>
    </izvorni_sadrzaj>
    <derivirana_varijabla naziv="DomainObject.Predmet.ProtuStrankaListNazivFormatedOIB_1">
      <item>MAJA-MATICA d.o.o., OIB 67288259397</item>
    </derivirana_varijabla>
  </DomainObject.Predmet.ProtuStrankaListNazivFormatedOIB>
  <DomainObject.Predmet.OstaliListFormated>
    <izvorni_sadrzaj>
      <item>MIRJANA HRGAREK punomoćnik sudionika u postupku MAJA-MATICA d.o.o.</item>
    </izvorni_sadrzaj>
    <derivirana_varijabla naziv="DomainObject.Predmet.OstaliListFormated_1">
      <item>MIRJANA HRGAREK punomoćnik sudionika u postupku MAJA-MATICA d.o.o.</item>
    </derivirana_varijabla>
  </DomainObject.Predmet.OstaliListFormated>
  <DomainObject.Predmet.OstaliListFormatedOIB>
    <izvorni_sadrzaj>
      <item>MIRJANA HRGAREK, OIB 30977557519 punomoćnik sudionika u postupku MAJA-MATICA d.o.o.</item>
    </izvorni_sadrzaj>
    <derivirana_varijabla naziv="DomainObject.Predmet.OstaliListFormatedOIB_1">
      <item>MIRJANA HRGAREK, OIB 30977557519 punomoćnik sudionika u postupku MAJA-MATICA d.o.o.</item>
    </derivirana_varijabla>
  </DomainObject.Predmet.OstaliListFormatedOIB>
  <DomainObject.Predmet.OstaliListFormatedWithAdress>
    <izvorni_sadrzaj>
      <item>MIRJANA HRGAREK, Stjepana Gradića 19, 10000 Zagreb punomoćnik sudionika u postupku MAJA-MATICA d.o.o.</item>
    </izvorni_sadrzaj>
    <derivirana_varijabla naziv="DomainObject.Predmet.OstaliListFormatedWithAdress_1">
      <item>MIRJANA HRGAREK, Stjepana Gradića 19, 10000 Zagreb punomoćnik sudionika u postupku MAJA-MATICA d.o.o.</item>
    </derivirana_varijabla>
  </DomainObject.Predmet.OstaliListFormatedWithAdress>
  <DomainObject.Predmet.OstaliListFormatedWithAdressOIB>
    <izvorni_sadrzaj>
      <item>MIRJANA HRGAREK, OIB 30977557519, Stjepana Gradića 19, 10000 Zagreb punomoćnik sudionika u postupku MAJA-MATICA d.o.o.</item>
    </izvorni_sadrzaj>
    <derivirana_varijabla naziv="DomainObject.Predmet.OstaliListFormatedWithAdressOIB_1">
      <item>MIRJANA HRGAREK, OIB 30977557519, Stjepana Gradića 19, 10000 Zagreb punomoćnik sudionika u postupku MAJA-MATICA d.o.o.</item>
    </derivirana_varijabla>
  </DomainObject.Predmet.OstaliListFormatedWithAdressOIB>
  <DomainObject.Predmet.OstaliListNazivFormated>
    <izvorni_sadrzaj>
      <item>MIRJANA HRGAREK</item>
    </izvorni_sadrzaj>
    <derivirana_varijabla naziv="DomainObject.Predmet.OstaliListNazivFormated_1">
      <item>MIRJANA HRGAREK</item>
    </derivirana_varijabla>
  </DomainObject.Predmet.OstaliListNazivFormated>
  <DomainObject.Predmet.OstaliListNazivFormatedOIB>
    <izvorni_sadrzaj>
      <item>MIRJANA HRGAREK, OIB 30977557519</item>
    </izvorni_sadrzaj>
    <derivirana_varijabla naziv="DomainObject.Predmet.OstaliListNazivFormatedOIB_1">
      <item>MIRJANA HRGAREK, OIB 30977557519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MAJA-MATICA d.o.o.</izvorni_sadrzaj>
    <derivirana_varijabla naziv="DomainObject.Predmet.ProtustrankaIDrugi_1">MAJA-MATICA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MAJA-MATICA d.o.o., OIB 67288259397, Stjepana Gradića 19, 10000 Zagreb</izvorni_sadrzaj>
    <derivirana_varijabla naziv="DomainObject.Predmet.ProtustrankaIDrugiAdressOIB_1">MAJA-MATICA d.o.o., OIB 67288259397, Stjepana Gradića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MAJA-MATICA d.o.o.</item>
      <item>MIRJANA HRGAREK</item>
    </izvorni_sadrzaj>
    <derivirana_varijabla naziv="DomainObject.Predmet.SudioniciListNaziv_1">
      <item>FINA Regionalni centar Zagreb</item>
      <item>MAJA-MATICA d.o.o.</item>
      <item>MIRJANA HRGAREK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MAJA-MATICA d.o.o., OIB 67288259397, Stjepana Gradića 19,10000 Zagreb</item>
      <item>MIRJANA HRGAREK, OIB 30977557519, Stjepana Gradića 19,10000 Zagreb</item>
    </izvorni_sadrzaj>
    <derivirana_varijabla naziv="DomainObject.Predmet.SudioniciListAdressOIB_1">
      <item>FINA Regionalni centar Zagreb, OIB 85821130368, Trg svibanjskih žrtava 1995. br. 1,10000 Zagreb</item>
      <item>MAJA-MATICA d.o.o., OIB 67288259397, Stjepana Gradića 19,10000 Zagreb</item>
      <item>MIRJANA HRGAREK, OIB 30977557519, Stjepana Gradića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67288259397</item>
      <item>, OIB 30977557519</item>
    </izvorni_sadrzaj>
    <derivirana_varijabla naziv="DomainObject.Predmet.SudioniciListNazivOIB_1">
      <item>, OIB 85821130368</item>
      <item>, OIB 67288259397</item>
      <item>, OIB 30977557519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4218D-351B-47B9-8B37-496D15C07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1798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2017-08-30T12:04:00Z</dcterms:created>
  <dc:creator>Vesna Fundurulić Perišin</dc:creator>
  <cp:lastModifiedBy>Zlatka Plivelić</cp:lastModifiedBy>
  <cp:lastPrinted>2017-08-30T12:04:00Z</cp:lastPrinted>
  <dcterms:modified xmlns:xsi="http://www.w3.org/2001/XMLSchema-instance" xsi:type="dcterms:W3CDTF">2017-08-30T12:04:00Z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