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c2bf" w14:paraId="08cc2bf" w:rsidRDefault="00087EDF" w:rsidP="00754327" w:rsidR="0075432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</w:t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754327">
        <w:t xml:space="preserve"> </w:t>
      </w:r>
      <w:r w:rsidR="004256CE" w:rsidRPr="004256CE">
        <w:rPr>
          <w:b/>
        </w:rPr>
        <w:t>Broj: 7/St-</w:t>
      </w:r>
      <w:r w:rsidR="002628D9">
        <w:rPr>
          <w:b/>
        </w:rPr>
        <w:t>2211</w:t>
      </w:r>
      <w:r w:rsidR="00FD56CE">
        <w:rPr>
          <w:b/>
        </w:rPr>
        <w:t>/2016-</w:t>
      </w:r>
      <w:r w:rsidR="00E53712">
        <w:rPr>
          <w:b/>
        </w:rPr>
        <w:t>11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E53712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754327" w:rsidP="00754327" w:rsidR="00754327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9675A9" w:rsidRPr="009675A9">
        <w:t xml:space="preserve">postupajući </w:t>
      </w:r>
      <w:r w:rsidR="003C16B0" w:rsidRPr="003C16B0">
        <w:t xml:space="preserve">po prijedlogu </w:t>
      </w:r>
      <w:r w:rsidR="00037B01" w:rsidRPr="00037B01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2628D9" w:rsidRPr="002628D9">
        <w:t>OPRISAVCI-TRANSPORT d.o.o. za proizvodnju i usluge, skraćena tvrtka: OPRISAVCI-TRANSPORT d.o.o., Oprisavci, Oprisavci 216, OIB 13315049171</w:t>
      </w:r>
      <w:r w:rsidR="00B804C6">
        <w:t>,</w:t>
      </w:r>
      <w:r w:rsidR="00461CB1">
        <w:t xml:space="preserve"> nakon održanog ročišta radi</w:t>
      </w:r>
      <w:r w:rsidR="00461CB1" w:rsidRPr="009A171D">
        <w:t xml:space="preserve"> rasprave o pretpostavkama za otvaranje stečajnog postupka i očitovanja o prijedlogu za otvaranje stečajnog postupka</w:t>
      </w:r>
      <w:r w:rsidR="00FD56CE">
        <w:t>,</w:t>
      </w:r>
      <w:r w:rsidR="00B804C6">
        <w:t xml:space="preserve"> dana </w:t>
      </w:r>
      <w:r w:rsidR="002628D9">
        <w:t>02. siječnja</w:t>
      </w:r>
      <w:r w:rsidR="00B804C6">
        <w:t xml:space="preserve"> 201</w:t>
      </w:r>
      <w:r w:rsidR="002628D9">
        <w:t>7</w:t>
      </w:r>
      <w:r>
        <w:t xml:space="preserve">. godine </w:t>
      </w:r>
    </w:p>
    <w:p w:rsidRDefault="002416CC" w:rsidP="00754327" w:rsidR="002416CC"/>
    <w:p w:rsidRDefault="00754327" w:rsidP="007F7A21" w:rsidR="00754327">
      <w:pPr>
        <w:jc w:val="center"/>
      </w:pPr>
      <w:r>
        <w:t>r i j e š i o     j e</w:t>
      </w:r>
    </w:p>
    <w:p w:rsidRDefault="001C5EB7" w:rsidP="00754327" w:rsidR="001C5EB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2628D9" w:rsidRPr="002628D9">
        <w:t>OPRISAVCI-TRANSPORT d.o.o. za proizvodnju i usluge, skraćena tvrtka: OPRISAVCI-TRANSPORT d.o.o., Oprisavci, Oprisavci 216, OIB 13315049171</w:t>
      </w:r>
      <w:r w:rsidR="004256CE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4256CE">
        <w:t>27</w:t>
      </w:r>
      <w:r w:rsidR="000C5220" w:rsidRPr="000C5220">
        <w:t>.</w:t>
      </w:r>
      <w:r w:rsidR="008A38F1">
        <w:t>0</w:t>
      </w:r>
      <w:r w:rsidRPr="000C5220">
        <w:t>00,00</w:t>
      </w:r>
      <w:r>
        <w:t xml:space="preserve"> Kn nad navedenim stečajnim dužnikom na račun Trgovačkog suda u Osijeku br. IBAN HR31 2390 0011 3000 0020 0 s pozivom na br. HR05 221-</w:t>
      </w:r>
      <w:r w:rsidR="002628D9">
        <w:t>2211</w:t>
      </w:r>
      <w:r>
        <w:t>-201</w:t>
      </w:r>
      <w:r w:rsidR="00CB6D73"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2628D9">
        <w:t>.</w:t>
      </w:r>
      <w:r>
        <w:t xml:space="preserve"> ovoga rješenja, sud će donijeti rješenje o otvaranju i zaključenju stečajnog postupka nad stečajnim dužnikom </w:t>
      </w:r>
      <w:r w:rsidR="002628D9" w:rsidRPr="002628D9">
        <w:t>OPRISAVCI-TRANSPORT d.o.o. za proizvodnju i usluge, skraćena tvrtka: OPRISAVCI-TRANSPORT d.o.o., Oprisavci, Oprisavci 216, OIB 13315049171</w:t>
      </w:r>
      <w:r>
        <w:t>, a na temelju odredbe čl. 132. Stečajnog zakona ( NN 71/15).</w:t>
      </w:r>
    </w:p>
    <w:p w:rsidRDefault="00005C84" w:rsidP="00005C84" w:rsidR="001C5EB7">
      <w:r>
        <w:t xml:space="preserve">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9675A9" w:rsidP="002628D9" w:rsidR="00281898">
      <w:pPr>
        <w:ind w:firstLine="1440"/>
        <w:jc w:val="both"/>
      </w:pPr>
      <w:r>
        <w:t>Rješenjem</w:t>
      </w:r>
      <w:r w:rsidR="00005C84">
        <w:t xml:space="preserve">  ovoga suda poslovni broj 7/St</w:t>
      </w:r>
      <w:r w:rsidR="003C16B0">
        <w:t>-</w:t>
      </w:r>
      <w:r w:rsidR="002628D9">
        <w:t>2211</w:t>
      </w:r>
      <w:r w:rsidR="00005C84">
        <w:t>/201</w:t>
      </w:r>
      <w:r w:rsidR="00CB6D73">
        <w:t>6</w:t>
      </w:r>
      <w:r w:rsidR="00005C84">
        <w:t>-</w:t>
      </w:r>
      <w:r w:rsidR="002628D9">
        <w:t>2</w:t>
      </w:r>
      <w:r w:rsidR="00005C84">
        <w:t xml:space="preserve"> od </w:t>
      </w:r>
      <w:r w:rsidR="002628D9">
        <w:t>14</w:t>
      </w:r>
      <w:r w:rsidR="003C16B0">
        <w:t>. li</w:t>
      </w:r>
      <w:r w:rsidR="002628D9">
        <w:t>stopada</w:t>
      </w:r>
      <w:r w:rsidR="00005C84">
        <w:t xml:space="preserve"> 2016. godine  </w:t>
      </w:r>
      <w:r>
        <w:t xml:space="preserve">pokrenut je prethodni postupak radi utvrđivanja pretpostavki za otvaranje stečajnog postupka </w:t>
      </w:r>
      <w:r w:rsidR="00005C84">
        <w:t xml:space="preserve">nad stečajnim dužnikom </w:t>
      </w:r>
      <w:r w:rsidR="002628D9" w:rsidRPr="002628D9">
        <w:t xml:space="preserve">OPRISAVCI-TRANSPORT d.o.o. za proizvodnju i usluge, skraćena tvrtka: OPRISAVCI-TRANSPORT d.o.o., Oprisavci, Oprisavci 216, OIB 13315049171 </w:t>
      </w:r>
      <w:r>
        <w:t>te je</w:t>
      </w:r>
      <w:r w:rsidRPr="009675A9">
        <w:t xml:space="preserve"> održano ročište radi rasprave o pretpostavkama za otvaranje stečajnog postupka i očitovanja o prijedlogu za otvaranje stečajnog postupka  </w:t>
      </w:r>
      <w:r w:rsidR="009A171D">
        <w:t xml:space="preserve">dana </w:t>
      </w:r>
      <w:r w:rsidR="00D161E5">
        <w:t>19. prosinca</w:t>
      </w:r>
      <w:r w:rsidR="009A171D">
        <w:t xml:space="preserve"> 2016.</w:t>
      </w:r>
      <w:r w:rsidR="002628D9">
        <w:t xml:space="preserve"> </w:t>
      </w:r>
    </w:p>
    <w:p w:rsidRDefault="00281898" w:rsidP="00281898" w:rsidR="00281898">
      <w:pPr>
        <w:jc w:val="right"/>
        <w:rPr>
          <w:b/>
        </w:rPr>
      </w:pPr>
      <w:r w:rsidRPr="00281898">
        <w:rPr>
          <w:b/>
        </w:rPr>
        <w:lastRenderedPageBreak/>
        <w:t>Broj: 7/St-2211/2016-11</w:t>
      </w:r>
    </w:p>
    <w:p w:rsidRDefault="00281898" w:rsidP="00281898" w:rsidR="00281898">
      <w:pPr>
        <w:jc w:val="right"/>
      </w:pPr>
    </w:p>
    <w:p w:rsidRDefault="00281898" w:rsidP="00281898" w:rsidR="00281898">
      <w:pPr>
        <w:jc w:val="both"/>
      </w:pPr>
    </w:p>
    <w:p w:rsidRDefault="009A171D" w:rsidP="00281898" w:rsidR="00037B01">
      <w:pPr>
        <w:jc w:val="both"/>
      </w:pPr>
      <w:r>
        <w:t>godine,</w:t>
      </w:r>
      <w:r w:rsidR="002628D9">
        <w:t xml:space="preserve"> </w:t>
      </w:r>
      <w:r w:rsidR="00005C84">
        <w:t xml:space="preserve">a na temelju prijedloga </w:t>
      </w:r>
      <w:r w:rsidR="009675A9">
        <w:t>predlagatelj</w:t>
      </w:r>
      <w:r w:rsidR="00037B01">
        <w:t>ice</w:t>
      </w:r>
      <w:r w:rsidR="009675A9">
        <w:t xml:space="preserve"> </w:t>
      </w:r>
      <w:r w:rsidR="00037B01" w:rsidRPr="00037B01">
        <w:t>Republike Hrvatske, Ministarstva financija, Porezne uprave, Područni ured Slavonija i Baranja, Slavonski Brod</w:t>
      </w:r>
      <w:r w:rsidR="00037B01">
        <w:t>,</w:t>
      </w:r>
      <w:r w:rsidR="00037B01" w:rsidRPr="00037B01">
        <w:t xml:space="preserve"> podnesenog tijekom skraćenog postupka.</w:t>
      </w:r>
    </w:p>
    <w:p w:rsidRDefault="009A171D" w:rsidP="00037B01" w:rsidR="009A171D">
      <w:pPr>
        <w:ind w:firstLine="1440"/>
        <w:jc w:val="both"/>
      </w:pPr>
      <w:r>
        <w:t>Na ročištu</w:t>
      </w:r>
      <w:r w:rsidR="00B2290C">
        <w:t xml:space="preserve"> je</w:t>
      </w:r>
      <w:r w:rsidR="008F0D37">
        <w:t xml:space="preserve"> </w:t>
      </w:r>
      <w:r w:rsidR="003C16B0">
        <w:t>saslušan</w:t>
      </w:r>
      <w:r w:rsidR="002628D9">
        <w:t>a</w:t>
      </w:r>
      <w:r w:rsidR="008F0D37">
        <w:t xml:space="preserve"> zakonsk</w:t>
      </w:r>
      <w:r w:rsidR="002628D9">
        <w:t xml:space="preserve">a </w:t>
      </w:r>
      <w:r w:rsidR="00B2290C">
        <w:t>zastupni</w:t>
      </w:r>
      <w:r w:rsidR="002628D9">
        <w:t>ca</w:t>
      </w:r>
      <w:r>
        <w:t xml:space="preserve"> stečajnog dužnik</w:t>
      </w:r>
      <w:r w:rsidR="001A41EF">
        <w:t>a</w:t>
      </w:r>
      <w:r w:rsidR="008F0D37">
        <w:t xml:space="preserve"> </w:t>
      </w:r>
      <w:r w:rsidR="002628D9">
        <w:t>Barica Močilac,</w:t>
      </w:r>
      <w:r w:rsidR="00B2290C">
        <w:t xml:space="preserve"> </w:t>
      </w:r>
      <w:r w:rsidR="00A50B50" w:rsidRPr="00A50B50">
        <w:t xml:space="preserve">te je tijekom prethodnog postupka </w:t>
      </w:r>
      <w:r w:rsidR="004256CE">
        <w:t>p</w:t>
      </w:r>
      <w:r w:rsidR="004256CE" w:rsidRPr="004256CE">
        <w:t>o službenoj dužnosti pribavljen</w:t>
      </w:r>
      <w:r w:rsidR="004256CE">
        <w:t>o</w:t>
      </w:r>
      <w:r w:rsidR="004256CE" w:rsidRPr="004256CE">
        <w:t xml:space="preserve"> </w:t>
      </w:r>
      <w:r w:rsidR="004256CE">
        <w:t>posljednje javno objavljeno</w:t>
      </w:r>
      <w:r w:rsidR="004256CE" w:rsidRPr="004256CE">
        <w:t xml:space="preserve"> financijsk</w:t>
      </w:r>
      <w:r w:rsidR="004256CE">
        <w:t xml:space="preserve">o izvješće – bilanca za </w:t>
      </w:r>
      <w:r w:rsidR="004256CE" w:rsidRPr="00D161E5">
        <w:t>201</w:t>
      </w:r>
      <w:r w:rsidR="00245508" w:rsidRPr="00D161E5">
        <w:t>2</w:t>
      </w:r>
      <w:r w:rsidR="004256CE" w:rsidRPr="00D161E5">
        <w:t>.</w:t>
      </w:r>
      <w:r w:rsidR="004256CE" w:rsidRPr="002628D9">
        <w:rPr>
          <w:b/>
        </w:rPr>
        <w:t xml:space="preserve"> </w:t>
      </w:r>
      <w:r w:rsidR="004256CE">
        <w:t xml:space="preserve">godinu, </w:t>
      </w:r>
      <w:r w:rsidR="00A228A6">
        <w:t>te je i</w:t>
      </w:r>
      <w:r>
        <w:t xml:space="preserve">zvršen uvid u sve isprave priložene spisu. </w:t>
      </w:r>
    </w:p>
    <w:p w:rsidRDefault="00DC47BF" w:rsidP="009A171D" w:rsidR="00DC47BF">
      <w:pPr>
        <w:ind w:firstLine="1440"/>
        <w:jc w:val="both"/>
      </w:pPr>
      <w:r>
        <w:t xml:space="preserve">Iz </w:t>
      </w:r>
      <w:r w:rsidR="008F0D37">
        <w:t>zahtjeva</w:t>
      </w:r>
      <w:r>
        <w:t xml:space="preserve"> za otvaranje </w:t>
      </w:r>
      <w:r w:rsidR="008F0D37">
        <w:t xml:space="preserve">skraćenog </w:t>
      </w:r>
      <w:r>
        <w:t>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CB6D73">
        <w:t xml:space="preserve">01. rujna </w:t>
      </w:r>
      <w:r>
        <w:t xml:space="preserve"> 2015. </w:t>
      </w:r>
      <w:r w:rsidR="00B92D41">
        <w:t xml:space="preserve">godine </w:t>
      </w:r>
      <w:r>
        <w:t>u Očevidniku redoslijeda osnova za plaćanje ima evidentirane neizvršene osnove za plaćanje</w:t>
      </w:r>
      <w:r w:rsidR="008F0D37">
        <w:t xml:space="preserve"> u neprekinutom razdoblju od </w:t>
      </w:r>
      <w:r w:rsidR="002628D9">
        <w:t>379</w:t>
      </w:r>
      <w:r w:rsidR="003C16B0">
        <w:t xml:space="preserve"> </w:t>
      </w:r>
      <w:r>
        <w:t xml:space="preserve">dana u ukupnom iznosu od </w:t>
      </w:r>
      <w:r w:rsidR="002628D9">
        <w:t>40.299,15</w:t>
      </w:r>
      <w:r w:rsidR="008F0D37">
        <w:t xml:space="preserve"> </w:t>
      </w:r>
      <w:r>
        <w:t>Kn te</w:t>
      </w:r>
      <w:r w:rsidR="008F0D37">
        <w:t xml:space="preserve"> da nema zaposlenih osoba</w:t>
      </w:r>
      <w:r>
        <w:t>.</w:t>
      </w:r>
    </w:p>
    <w:p w:rsidRDefault="00FD56CE" w:rsidP="009A171D" w:rsidR="00FD56CE">
      <w:pPr>
        <w:ind w:firstLine="1440"/>
        <w:jc w:val="both"/>
      </w:pPr>
      <w:r>
        <w:t xml:space="preserve"> </w:t>
      </w:r>
      <w:r w:rsidR="00C809C6">
        <w:t>Nadalje, iz stanja računa poreznog obveznika na dan</w:t>
      </w:r>
      <w:r w:rsidR="00D161E5">
        <w:t xml:space="preserve"> 08</w:t>
      </w:r>
      <w:r w:rsidR="00C809C6">
        <w:t xml:space="preserve">. veljače 2016. godine vidljivo je da predlagateljica ima tražbinu prema dužniku  u iznosu od </w:t>
      </w:r>
      <w:r w:rsidR="00D161E5">
        <w:t>136.496,80</w:t>
      </w:r>
      <w:r w:rsidR="00C809C6">
        <w:t xml:space="preserve"> Kn.</w:t>
      </w:r>
    </w:p>
    <w:p w:rsidRDefault="00B2290C" w:rsidP="00D161E5" w:rsidR="00B2290C">
      <w:pPr>
        <w:ind w:firstLine="1440"/>
        <w:jc w:val="both"/>
      </w:pPr>
      <w:r>
        <w:t>Saslušanjem zakonsk</w:t>
      </w:r>
      <w:r w:rsidR="00245508">
        <w:t>e zastupnice</w:t>
      </w:r>
      <w:r>
        <w:t xml:space="preserve"> dužnika </w:t>
      </w:r>
      <w:r w:rsidR="00245508">
        <w:t>Barice Močilac</w:t>
      </w:r>
      <w:r>
        <w:t xml:space="preserve"> utvrđeno je da je poslovni račun dužnika u blokadi, da dužnik </w:t>
      </w:r>
      <w:r w:rsidR="00FD56CE">
        <w:t xml:space="preserve">više </w:t>
      </w:r>
      <w:r>
        <w:t>nema zaposlenih osoba</w:t>
      </w:r>
      <w:r w:rsidR="00D161E5">
        <w:t xml:space="preserve">, da je posljednje financijsko izvješće predao za 2012. godinu, te da dužnik faktički više nema imovine. </w:t>
      </w:r>
      <w:r>
        <w:t>Iz ovog iskaza proizlazi</w:t>
      </w:r>
      <w:r w:rsidR="00D161E5">
        <w:t xml:space="preserve"> </w:t>
      </w:r>
      <w:r w:rsidR="00FD56CE">
        <w:t>da dužnik faktički više ne posluje</w:t>
      </w:r>
      <w:r w:rsidR="00D161E5">
        <w:t xml:space="preserve">, </w:t>
      </w:r>
      <w:r>
        <w:t xml:space="preserve"> da</w:t>
      </w:r>
      <w:r w:rsidR="00D161E5">
        <w:t xml:space="preserve"> nije </w:t>
      </w:r>
      <w:r>
        <w:t>nositelj poslovnih udjela</w:t>
      </w:r>
      <w:r w:rsidR="00281898">
        <w:t xml:space="preserve"> niti</w:t>
      </w:r>
      <w:r>
        <w:t xml:space="preserve"> dionica</w:t>
      </w:r>
      <w:r w:rsidR="00D161E5">
        <w:t>,</w:t>
      </w:r>
      <w:r>
        <w:t xml:space="preserve"> niti imatelj vrijednosnih papira, da nije vlasnikom nekretnina, da nije vlasnikom pokretnina</w:t>
      </w:r>
      <w:r w:rsidR="00D161E5">
        <w:t>, da je motorno vozilo – poluprikolicu odjavio još u 2009. godini i otpisao zbog starosti, da je novac u blagajni koji se iskazivao u bilanci za 2012. godinu potrošen, a</w:t>
      </w:r>
      <w:r w:rsidR="00281898">
        <w:t xml:space="preserve"> da su</w:t>
      </w:r>
      <w:r w:rsidR="00D161E5">
        <w:t xml:space="preserve"> potraživanja u iznosu od 128.970,00 Kn djelomično</w:t>
      </w:r>
      <w:r w:rsidR="00281898">
        <w:t xml:space="preserve"> </w:t>
      </w:r>
      <w:r w:rsidR="00D161E5">
        <w:t>utužena i naplaćena</w:t>
      </w:r>
      <w:r w:rsidR="00281898">
        <w:t>,</w:t>
      </w:r>
      <w:r w:rsidR="00D161E5">
        <w:t xml:space="preserve"> a djelomično u zastari. Iz ovog iskaza proizlazi i da članici uprave dužnika nije jasno zašto se tražbine od zaposlenika i </w:t>
      </w:r>
      <w:r w:rsidR="00281898">
        <w:t>povezanih članova</w:t>
      </w:r>
      <w:r w:rsidR="00D161E5">
        <w:t xml:space="preserve"> poduzetnika u bilanci </w:t>
      </w:r>
      <w:r w:rsidR="00281898">
        <w:t>iskazuju</w:t>
      </w:r>
      <w:r w:rsidR="00D161E5">
        <w:t xml:space="preserve"> u iznosu od 126.739,00 Kn jer da nije </w:t>
      </w:r>
      <w:r w:rsidR="00281898">
        <w:t>podizala novac za osobne potrebe, a a</w:t>
      </w:r>
      <w:r w:rsidR="00D161E5">
        <w:t xml:space="preserve">ko je nešto bilo podignuto u 2012. godini  do danas je vraćeno i </w:t>
      </w:r>
      <w:r w:rsidR="00281898">
        <w:t>utrošeno</w:t>
      </w:r>
      <w:r w:rsidR="00D161E5">
        <w:t xml:space="preserve"> za trošak </w:t>
      </w:r>
      <w:r w:rsidR="00281898">
        <w:t>poslovanja</w:t>
      </w:r>
      <w:r w:rsidR="00D161E5">
        <w:t>. Iz ovog iskaza proizlazi da obveze dužnika iznose oko 130.000,00 Kn a donose se na obveze prema R</w:t>
      </w:r>
      <w:r w:rsidR="00281898">
        <w:t>epublici Hrvatskoj</w:t>
      </w:r>
      <w:r w:rsidR="00D161E5">
        <w:t xml:space="preserve"> po </w:t>
      </w:r>
      <w:r w:rsidR="00281898">
        <w:t>osnovi</w:t>
      </w:r>
      <w:r w:rsidR="00D161E5">
        <w:t xml:space="preserve"> neplaćenih poreza i doprinosa, dok obveza prema dobavljačima nema. </w:t>
      </w:r>
      <w:r w:rsidR="00FD56CE">
        <w:t xml:space="preserve"> </w:t>
      </w:r>
    </w:p>
    <w:p w:rsidRDefault="00C809C6" w:rsidP="00C809C6" w:rsidR="00D161E5">
      <w:pPr>
        <w:jc w:val="both"/>
      </w:pPr>
      <w:r>
        <w:t xml:space="preserve"> </w:t>
      </w:r>
      <w:r>
        <w:tab/>
        <w:t xml:space="preserve"> </w:t>
      </w:r>
      <w:r>
        <w:tab/>
        <w:t>Uvidom u bilancu za 201</w:t>
      </w:r>
      <w:r w:rsidR="00245508">
        <w:t>2</w:t>
      </w:r>
      <w:r>
        <w:t xml:space="preserve">. godinu utvrđeno je da dužnik iskazuje </w:t>
      </w:r>
      <w:r w:rsidR="00D161E5">
        <w:t xml:space="preserve">kratkotrajnu imovinu u iznosu od 129.405,00 Kn </w:t>
      </w:r>
      <w:r w:rsidR="00281898">
        <w:t>koju čine</w:t>
      </w:r>
      <w:r w:rsidR="00D161E5">
        <w:t xml:space="preserve"> potraživanja</w:t>
      </w:r>
      <w:r w:rsidR="00281898">
        <w:t xml:space="preserve"> u iznosu od</w:t>
      </w:r>
      <w:r w:rsidR="00D161E5">
        <w:t xml:space="preserve"> 128.970,00 Kn</w:t>
      </w:r>
      <w:r w:rsidR="00281898">
        <w:t xml:space="preserve"> i novac u blagajni u iznosu od 435,00 K</w:t>
      </w:r>
      <w:r w:rsidR="00D161E5">
        <w:t xml:space="preserve">n o kojoj imovini se zakonska zastupnica dužnika očitovala u svom iskazu. </w:t>
      </w:r>
    </w:p>
    <w:p w:rsidRDefault="00C809C6" w:rsidP="00FD56CE" w:rsidR="00FD56CE">
      <w:pPr>
        <w:jc w:val="both"/>
      </w:pPr>
      <w:r>
        <w:tab/>
        <w:t xml:space="preserve"> </w:t>
      </w:r>
      <w:r>
        <w:tab/>
      </w:r>
      <w:r w:rsidR="00FD56CE">
        <w:t xml:space="preserve">Uvidom u potvrdu Općinskog suda u Slavonkom Brodu od </w:t>
      </w:r>
      <w:r w:rsidR="00245508">
        <w:t>17. listopada</w:t>
      </w:r>
      <w:r w:rsidR="00FD56CE">
        <w:t xml:space="preserve"> 2016. godine utvrđeno je da dužnik nije vlasnik nekretnina na području nadležnosti toga suda, a uvidom u uvjerenje Policijske uprave Brodsko-posavske od </w:t>
      </w:r>
      <w:r w:rsidR="00245508">
        <w:t>19</w:t>
      </w:r>
      <w:r w:rsidR="00FD56CE">
        <w:t>.</w:t>
      </w:r>
      <w:r>
        <w:t xml:space="preserve"> listopada </w:t>
      </w:r>
      <w:r w:rsidR="00FD56CE">
        <w:t xml:space="preserve">2016. godine da </w:t>
      </w:r>
      <w:r>
        <w:t xml:space="preserve"> je </w:t>
      </w:r>
      <w:r w:rsidR="00FD56CE">
        <w:t>dužnik evidentiran kao vlasnik vozila</w:t>
      </w:r>
      <w:r>
        <w:t xml:space="preserve"> marke </w:t>
      </w:r>
      <w:r w:rsidR="00281898">
        <w:t xml:space="preserve">O4 </w:t>
      </w:r>
      <w:r w:rsidR="00245508">
        <w:t>ACKERMANN SMX 135 TA3 C-81529</w:t>
      </w:r>
      <w:r w:rsidR="00C65126">
        <w:t>, godina proizvodnje 199</w:t>
      </w:r>
      <w:r w:rsidR="00245508">
        <w:t>1</w:t>
      </w:r>
      <w:r w:rsidR="00C65126">
        <w:t xml:space="preserve">, koje je odjavljeno </w:t>
      </w:r>
      <w:r w:rsidR="00245508">
        <w:t>22. listopada 2009</w:t>
      </w:r>
      <w:r w:rsidR="00C65126">
        <w:t>. godine.</w:t>
      </w:r>
      <w:r w:rsidR="00FD56CE">
        <w:t xml:space="preserve"> 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256CE">
        <w:t xml:space="preserve"> </w:t>
      </w:r>
      <w:r w:rsidR="00405CF0">
        <w:t>je</w:t>
      </w:r>
      <w:r w:rsidR="00D161E5">
        <w:t xml:space="preserve"> </w:t>
      </w:r>
      <w:r w:rsidR="00415A8E">
        <w:t>utvrđeno da je stečajni du</w:t>
      </w:r>
      <w:r>
        <w:t>žnik</w:t>
      </w:r>
      <w:r w:rsidR="004A4CDB">
        <w:t xml:space="preserve"> </w:t>
      </w:r>
      <w:r>
        <w:t xml:space="preserve"> nesposoban za plaćanje, ali i</w:t>
      </w:r>
      <w:r w:rsidR="00405CF0">
        <w:t xml:space="preserve"> prezadužen jer su dužnikove</w:t>
      </w:r>
      <w:r>
        <w:t xml:space="preserve"> obveze u trenu</w:t>
      </w:r>
      <w:r w:rsidR="000B6B44">
        <w:t>t</w:t>
      </w:r>
      <w:r w:rsidR="00405CF0">
        <w:t>ku odl</w:t>
      </w:r>
      <w:r w:rsidR="000B6B44">
        <w:t>u</w:t>
      </w:r>
      <w:r w:rsidR="00405CF0">
        <w:t>čivan</w:t>
      </w:r>
      <w:r>
        <w:t>j</w:t>
      </w:r>
      <w:r w:rsidR="00405CF0">
        <w:t xml:space="preserve">a o </w:t>
      </w:r>
      <w:r>
        <w:t>p</w:t>
      </w:r>
      <w:r w:rsidR="00405CF0">
        <w:t>r</w:t>
      </w:r>
      <w:r w:rsidR="000B6B44">
        <w:t>ije</w:t>
      </w:r>
      <w:r w:rsidR="00405CF0">
        <w:t>d</w:t>
      </w:r>
      <w:r w:rsidR="000B6B44">
        <w:t>l</w:t>
      </w:r>
      <w:r w:rsidR="00405CF0">
        <w:t>ogu</w:t>
      </w:r>
      <w:r>
        <w:t xml:space="preserve"> v</w:t>
      </w:r>
      <w:r w:rsidR="00405CF0">
        <w:t>eće od n</w:t>
      </w:r>
      <w:r>
        <w:t>j</w:t>
      </w:r>
      <w:r w:rsidR="00405CF0">
        <w:t>egove</w:t>
      </w:r>
      <w:r>
        <w:t xml:space="preserve"> imovine</w:t>
      </w:r>
      <w:r w:rsidR="00415A8E">
        <w:t xml:space="preserve"> o</w:t>
      </w:r>
      <w:r>
        <w:t>dnosno da su ostv</w:t>
      </w:r>
      <w:r w:rsidR="00405CF0">
        <w:t>aren</w:t>
      </w:r>
      <w:r w:rsidR="00415A8E">
        <w:t xml:space="preserve">i stečajni razlozi koje propisuje odredba čl. 5. SZ-a. </w:t>
      </w:r>
    </w:p>
    <w:p w:rsidRDefault="008A60E6" w:rsidP="002628D9" w:rsidR="00281898">
      <w:pPr>
        <w:ind w:firstLine="1440"/>
        <w:jc w:val="both"/>
      </w:pPr>
      <w:r>
        <w:t>Kako je na temelju iskaza član</w:t>
      </w:r>
      <w:r w:rsidR="00245508">
        <w:t>ice</w:t>
      </w:r>
      <w:r>
        <w:t xml:space="preserve"> uprave dužnika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E52425">
        <w:t xml:space="preserve">faktično </w:t>
      </w:r>
      <w:r w:rsidR="000A1C62">
        <w:t>nema imovine</w:t>
      </w:r>
      <w:r w:rsidR="00E52425">
        <w:t xml:space="preserve"> koja bi bila</w:t>
      </w:r>
      <w:r w:rsidR="0061523C">
        <w:t xml:space="preserve"> dostatna za namirenje troškova stečajnog postupka</w:t>
      </w:r>
      <w:r w:rsidR="00C65126">
        <w:t xml:space="preserve"> ( </w:t>
      </w:r>
      <w:r w:rsidR="00D161E5">
        <w:t xml:space="preserve">potraživanja su djelomično utužena i naplaćena, a djelomično u zastari, motorno vozilo – poluprikolica je </w:t>
      </w:r>
      <w:r w:rsidR="00281898">
        <w:t xml:space="preserve">zbog starosti </w:t>
      </w:r>
      <w:r w:rsidR="00D161E5">
        <w:t xml:space="preserve">otpisana i odvezena na otpad </w:t>
      </w:r>
      <w:r w:rsidR="00C65126">
        <w:t>)</w:t>
      </w:r>
      <w:r w:rsidR="00E52425">
        <w:t xml:space="preserve"> to je </w:t>
      </w:r>
      <w:r w:rsidR="00005C84">
        <w:t>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</w:t>
      </w:r>
    </w:p>
    <w:p w:rsidRDefault="00281898" w:rsidP="00281898" w:rsidR="00281898">
      <w:pPr>
        <w:jc w:val="both"/>
      </w:pPr>
    </w:p>
    <w:p w:rsidRDefault="00281898" w:rsidP="00281898" w:rsidR="00281898">
      <w:pPr>
        <w:jc w:val="right"/>
        <w:rPr>
          <w:b/>
        </w:rPr>
      </w:pPr>
      <w:r w:rsidRPr="00281898">
        <w:rPr>
          <w:b/>
        </w:rPr>
        <w:lastRenderedPageBreak/>
        <w:t>Broj: 7/St-2211/2016-11</w:t>
      </w:r>
    </w:p>
    <w:p w:rsidRDefault="00281898" w:rsidP="00281898" w:rsidR="00281898">
      <w:pPr>
        <w:jc w:val="right"/>
      </w:pPr>
    </w:p>
    <w:p w:rsidRDefault="00281898" w:rsidP="00281898" w:rsidR="00281898">
      <w:pPr>
        <w:jc w:val="both"/>
      </w:pPr>
    </w:p>
    <w:p w:rsidRDefault="00005C84" w:rsidP="00281898" w:rsidR="00005C84">
      <w:pPr>
        <w:jc w:val="both"/>
      </w:pPr>
      <w:r>
        <w:t>da imovina dužnika koja bi ušla u stečajnu masu nije dovoljna  za namirenje troškova tog postupka odnosno da je neznatne vrijednosti.</w:t>
      </w:r>
    </w:p>
    <w:p w:rsidRDefault="004256CE" w:rsidP="004256CE" w:rsidR="004256CE" w:rsidRPr="004256CE">
      <w:pPr>
        <w:ind w:firstLine="1440"/>
        <w:jc w:val="both"/>
      </w:pPr>
      <w:r w:rsidRPr="004256CE">
        <w:t>Novčani iznos predujma naveden u točci I. ovoga rješenja, po ocjeni ovog suda, a vodeći računa i o očitovanju privremenog stečajnog upravitelja, potreban je i dostatan za predvidive troškove postupka koji obuhvaćaju nagradu za rad stečajnog upravitelja u bruto iznosu od 16.000,00 Kn  sukladno čl. 7. Uredbe o kriterijima i načinu obračuna i plaćanju</w:t>
      </w:r>
    </w:p>
    <w:p w:rsidRDefault="004256CE" w:rsidP="004256CE" w:rsidR="004256CE" w:rsidRPr="004256CE">
      <w:pPr>
        <w:jc w:val="both"/>
      </w:pPr>
      <w:r w:rsidRPr="004256CE">
        <w:t xml:space="preserve"> nagrade stečajnim upraviteljima (NN 105/15) te stvarne troškove stečajnog upravitelja u iznosu od 5.000,00 Kn, troškove  zatvaranja žiro računa i izrade pečata 500,00 Kn, troškove osiguranja stečajnog upravitelja u iznosu od 2.000,00 Kn, te troškove angažiranja knjigovodstvenog servisa i arhiviranja u predvidivom iznosu od 3.500,00 Kn.</w:t>
      </w:r>
    </w:p>
    <w:p w:rsidRDefault="004256CE" w:rsidP="004256CE" w:rsidR="004256CE" w:rsidRPr="004256CE">
      <w:pPr>
        <w:jc w:val="both"/>
      </w:pPr>
      <w:r>
        <w:t xml:space="preserve"> </w:t>
      </w:r>
      <w:r>
        <w:tab/>
        <w:t xml:space="preserve"> </w:t>
      </w:r>
      <w:r>
        <w:tab/>
      </w:r>
      <w:r w:rsidRPr="004256CE">
        <w:t>Stoga je na temelju odredbe čl.132.  SZ-a odlučeno kao u izreci rješenja.</w:t>
      </w:r>
    </w:p>
    <w:p w:rsidRDefault="004A62AA" w:rsidP="004256CE" w:rsidR="004A62AA">
      <w:pPr>
        <w:ind w:firstLine="1440"/>
        <w:jc w:val="both"/>
      </w:pPr>
    </w:p>
    <w:p w:rsidRDefault="00C76803" w:rsidP="00E537E8" w:rsidR="00C76803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2628D9">
        <w:t>02. siječnja</w:t>
      </w:r>
      <w:r w:rsidR="001417AF">
        <w:t xml:space="preserve"> </w:t>
      </w:r>
      <w:r w:rsidR="002628D9">
        <w:t>2017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614F2" w:rsidP="008614F2" w:rsidR="008614F2">
      <w:pPr>
        <w:ind w:firstLine="5142" w:left="708"/>
        <w:rPr>
          <w:lang w:eastAsia="en-US"/>
        </w:rPr>
      </w:pPr>
      <w:r>
        <w:rPr>
          <w:lang w:eastAsia="en-US"/>
        </w:rPr>
        <w:t>Stečajna sutkinja:</w:t>
      </w:r>
    </w:p>
    <w:p w:rsidRDefault="00D2330E" w:rsidP="002628D9" w:rsidR="00D2330E" w:rsidRPr="00D2330E">
      <w:pPr>
        <w:ind w:left="708"/>
        <w:rPr>
          <w:lang w:eastAsia="en-US"/>
        </w:rPr>
      </w:pPr>
      <w:r w:rsidRPr="00D2330E">
        <w:rPr>
          <w:lang w:eastAsia="en-US"/>
        </w:rPr>
        <w:tab/>
        <w:t xml:space="preserve">            </w:t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="008614F2">
        <w:rPr>
          <w:lang w:eastAsia="en-US"/>
        </w:rPr>
        <w:t xml:space="preserve">               </w:t>
      </w:r>
      <w:r w:rsidR="002628D9">
        <w:rPr>
          <w:lang w:eastAsia="en-US"/>
        </w:rPr>
        <w:t xml:space="preserve">   </w:t>
      </w:r>
      <w:r w:rsidRPr="00D2330E">
        <w:rPr>
          <w:lang w:eastAsia="en-US"/>
        </w:rPr>
        <w:t xml:space="preserve">Mirna Vujčić </w:t>
      </w:r>
    </w:p>
    <w:p w:rsidRDefault="00D2330E" w:rsidP="00D2330E" w:rsidR="00D2330E" w:rsidRPr="00D2330E">
      <w:pPr>
        <w:rPr>
          <w:lang w:eastAsia="en-US" w:val="en-US"/>
        </w:rPr>
      </w:pP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754327">
      <w:r>
        <w:t xml:space="preserve">  </w:t>
      </w:r>
    </w:p>
    <w:p w:rsidRDefault="002416CC" w:rsidP="00754327" w:rsidR="002416CC"/>
    <w:p w:rsidRDefault="002416CC" w:rsidP="00754327" w:rsidR="002416CC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C76803" w:rsidP="00754327" w:rsidR="00C76803">
      <w:r>
        <w:t>1. Rješenje nepravomoćno</w:t>
      </w:r>
    </w:p>
    <w:p w:rsidRDefault="00C76803" w:rsidP="00754327" w:rsidR="00754327">
      <w:r>
        <w:t xml:space="preserve">2. </w:t>
      </w:r>
      <w:r w:rsidR="00754327">
        <w:t xml:space="preserve">Rješenje </w:t>
      </w:r>
      <w:r w:rsidR="00F80F64">
        <w:t>objaviti na mrežnoj stranici e-Oglasna ploča sudova</w:t>
      </w:r>
    </w:p>
    <w:p w:rsidRDefault="00C76803" w:rsidP="00754327" w:rsidR="00C76803">
      <w:r>
        <w:t>3</w:t>
      </w:r>
      <w:r w:rsidR="00F80F64">
        <w:t>. Rješenje</w:t>
      </w:r>
      <w:r>
        <w:t xml:space="preserve"> dostaviti:</w:t>
      </w:r>
    </w:p>
    <w:p w:rsidRDefault="00C76803" w:rsidP="004256CE" w:rsidR="00C76803">
      <w:r>
        <w:t xml:space="preserve">- </w:t>
      </w:r>
      <w:r w:rsidR="004256CE">
        <w:t>predlagatelju po ŽDO, Građansko-upravni odjel</w:t>
      </w:r>
    </w:p>
    <w:p w:rsidRDefault="004256CE" w:rsidP="004256CE" w:rsidR="004256CE">
      <w:r>
        <w:t xml:space="preserve">- </w:t>
      </w:r>
      <w:r w:rsidR="00C65126">
        <w:t>zakonsko</w:t>
      </w:r>
      <w:r w:rsidR="00281898">
        <w:t xml:space="preserve">j </w:t>
      </w:r>
      <w:r w:rsidR="00C65126">
        <w:t>zastupni</w:t>
      </w:r>
      <w:r w:rsidR="00281898">
        <w:t>ci</w:t>
      </w:r>
      <w:r>
        <w:t xml:space="preserve"> dužnika </w:t>
      </w:r>
      <w:r w:rsidR="00281898">
        <w:t>Barici Močilac</w:t>
      </w:r>
    </w:p>
    <w:p w:rsidRDefault="00754327" w:rsidP="00754327" w:rsidR="00754327"/>
    <w:p w:rsidRDefault="00754327" w:rsidP="00754327" w:rsidR="00754327"/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92A" w:rsidP="00087EDF" w:rsidR="0023692A">
      <w:r>
        <w:separator/>
      </w:r>
    </w:p>
  </w:endnote>
  <w:endnote w:id="0" w:type="continuationSeparator">
    <w:p w:rsidRDefault="0023692A" w:rsidP="00087EDF" w:rsidR="0023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92A" w:rsidP="00087EDF" w:rsidR="0023692A">
      <w:r>
        <w:separator/>
      </w:r>
    </w:p>
  </w:footnote>
  <w:footnote w:id="0" w:type="continuationSeparator">
    <w:p w:rsidRDefault="0023692A" w:rsidP="00087EDF" w:rsidR="00236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394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1324A"/>
    <w:rsid w:val="00016F2A"/>
    <w:rsid w:val="00030C5E"/>
    <w:rsid w:val="00035AA2"/>
    <w:rsid w:val="00037B01"/>
    <w:rsid w:val="000601C3"/>
    <w:rsid w:val="00087EDF"/>
    <w:rsid w:val="000A1C62"/>
    <w:rsid w:val="000B6B44"/>
    <w:rsid w:val="000C5220"/>
    <w:rsid w:val="000E17BD"/>
    <w:rsid w:val="000E238B"/>
    <w:rsid w:val="001004BC"/>
    <w:rsid w:val="00114CF3"/>
    <w:rsid w:val="00115F92"/>
    <w:rsid w:val="00135E86"/>
    <w:rsid w:val="001417AF"/>
    <w:rsid w:val="0014706C"/>
    <w:rsid w:val="00194FBC"/>
    <w:rsid w:val="001A41EF"/>
    <w:rsid w:val="001B2482"/>
    <w:rsid w:val="001C0E74"/>
    <w:rsid w:val="001C5EB7"/>
    <w:rsid w:val="001D3D1E"/>
    <w:rsid w:val="0020428C"/>
    <w:rsid w:val="00217394"/>
    <w:rsid w:val="0023692A"/>
    <w:rsid w:val="002416CC"/>
    <w:rsid w:val="00245508"/>
    <w:rsid w:val="00246414"/>
    <w:rsid w:val="0026135C"/>
    <w:rsid w:val="002628D9"/>
    <w:rsid w:val="00281898"/>
    <w:rsid w:val="00284B28"/>
    <w:rsid w:val="00291686"/>
    <w:rsid w:val="00293F15"/>
    <w:rsid w:val="002B7329"/>
    <w:rsid w:val="002C3E8E"/>
    <w:rsid w:val="002C75B6"/>
    <w:rsid w:val="002F7430"/>
    <w:rsid w:val="003469D2"/>
    <w:rsid w:val="00396C36"/>
    <w:rsid w:val="003A6559"/>
    <w:rsid w:val="003B3314"/>
    <w:rsid w:val="003C16B0"/>
    <w:rsid w:val="004039DF"/>
    <w:rsid w:val="00405CF0"/>
    <w:rsid w:val="00407ADF"/>
    <w:rsid w:val="00415A8E"/>
    <w:rsid w:val="004256CE"/>
    <w:rsid w:val="00425C64"/>
    <w:rsid w:val="00461CB1"/>
    <w:rsid w:val="00465B1A"/>
    <w:rsid w:val="00466967"/>
    <w:rsid w:val="00482D8D"/>
    <w:rsid w:val="004A493B"/>
    <w:rsid w:val="004A4CDB"/>
    <w:rsid w:val="004A62AA"/>
    <w:rsid w:val="004C36C9"/>
    <w:rsid w:val="004E6267"/>
    <w:rsid w:val="00530390"/>
    <w:rsid w:val="00542E1B"/>
    <w:rsid w:val="005B1B42"/>
    <w:rsid w:val="005B5355"/>
    <w:rsid w:val="005B7BFD"/>
    <w:rsid w:val="005C703E"/>
    <w:rsid w:val="005D3854"/>
    <w:rsid w:val="005D3EE3"/>
    <w:rsid w:val="005D51E4"/>
    <w:rsid w:val="005D5216"/>
    <w:rsid w:val="005E4F92"/>
    <w:rsid w:val="005E5EA2"/>
    <w:rsid w:val="00612F46"/>
    <w:rsid w:val="0061523C"/>
    <w:rsid w:val="006279EA"/>
    <w:rsid w:val="006312D5"/>
    <w:rsid w:val="0064362C"/>
    <w:rsid w:val="006457AC"/>
    <w:rsid w:val="00686D05"/>
    <w:rsid w:val="00692884"/>
    <w:rsid w:val="006B7BD2"/>
    <w:rsid w:val="006C0994"/>
    <w:rsid w:val="006E3BF5"/>
    <w:rsid w:val="006F0169"/>
    <w:rsid w:val="00717565"/>
    <w:rsid w:val="00722EBE"/>
    <w:rsid w:val="00723EB4"/>
    <w:rsid w:val="00753FE8"/>
    <w:rsid w:val="00754327"/>
    <w:rsid w:val="00757C8D"/>
    <w:rsid w:val="0076416D"/>
    <w:rsid w:val="00766AE2"/>
    <w:rsid w:val="007A54B1"/>
    <w:rsid w:val="007B615B"/>
    <w:rsid w:val="007C09A7"/>
    <w:rsid w:val="007E22A8"/>
    <w:rsid w:val="007E3174"/>
    <w:rsid w:val="007F7A21"/>
    <w:rsid w:val="00804B8C"/>
    <w:rsid w:val="00826CC2"/>
    <w:rsid w:val="00831320"/>
    <w:rsid w:val="00834270"/>
    <w:rsid w:val="008614F2"/>
    <w:rsid w:val="00861B9A"/>
    <w:rsid w:val="00871DCA"/>
    <w:rsid w:val="008837E5"/>
    <w:rsid w:val="00885F6C"/>
    <w:rsid w:val="0089092B"/>
    <w:rsid w:val="008979AF"/>
    <w:rsid w:val="008A38F1"/>
    <w:rsid w:val="008A3E24"/>
    <w:rsid w:val="008A60E6"/>
    <w:rsid w:val="008C2414"/>
    <w:rsid w:val="008D1796"/>
    <w:rsid w:val="008F0D37"/>
    <w:rsid w:val="008F290C"/>
    <w:rsid w:val="008F2F61"/>
    <w:rsid w:val="0090221D"/>
    <w:rsid w:val="00910DC8"/>
    <w:rsid w:val="00924634"/>
    <w:rsid w:val="009305A2"/>
    <w:rsid w:val="00931FE3"/>
    <w:rsid w:val="00933EA0"/>
    <w:rsid w:val="009419B5"/>
    <w:rsid w:val="0095335D"/>
    <w:rsid w:val="009675A9"/>
    <w:rsid w:val="009A171D"/>
    <w:rsid w:val="009C19F3"/>
    <w:rsid w:val="009D264C"/>
    <w:rsid w:val="009D6D9D"/>
    <w:rsid w:val="009E5C12"/>
    <w:rsid w:val="009F239A"/>
    <w:rsid w:val="009F57A5"/>
    <w:rsid w:val="00A224BF"/>
    <w:rsid w:val="00A228A6"/>
    <w:rsid w:val="00A30475"/>
    <w:rsid w:val="00A43EA4"/>
    <w:rsid w:val="00A50B50"/>
    <w:rsid w:val="00A664C3"/>
    <w:rsid w:val="00A73A59"/>
    <w:rsid w:val="00A779B1"/>
    <w:rsid w:val="00A90BB5"/>
    <w:rsid w:val="00A9345D"/>
    <w:rsid w:val="00A94763"/>
    <w:rsid w:val="00AB2E35"/>
    <w:rsid w:val="00AB4C9D"/>
    <w:rsid w:val="00AB77C2"/>
    <w:rsid w:val="00AF26BF"/>
    <w:rsid w:val="00B06A46"/>
    <w:rsid w:val="00B12789"/>
    <w:rsid w:val="00B17487"/>
    <w:rsid w:val="00B2290C"/>
    <w:rsid w:val="00B27957"/>
    <w:rsid w:val="00B338D0"/>
    <w:rsid w:val="00B423B2"/>
    <w:rsid w:val="00B521C7"/>
    <w:rsid w:val="00B718E9"/>
    <w:rsid w:val="00B760BF"/>
    <w:rsid w:val="00B804C6"/>
    <w:rsid w:val="00B92D41"/>
    <w:rsid w:val="00BA7B2A"/>
    <w:rsid w:val="00C01F79"/>
    <w:rsid w:val="00C22879"/>
    <w:rsid w:val="00C253F2"/>
    <w:rsid w:val="00C41249"/>
    <w:rsid w:val="00C62F46"/>
    <w:rsid w:val="00C65126"/>
    <w:rsid w:val="00C71DFB"/>
    <w:rsid w:val="00C76803"/>
    <w:rsid w:val="00C809C6"/>
    <w:rsid w:val="00CB6D73"/>
    <w:rsid w:val="00CD1CC2"/>
    <w:rsid w:val="00CE3744"/>
    <w:rsid w:val="00CF7A18"/>
    <w:rsid w:val="00D128B2"/>
    <w:rsid w:val="00D161E5"/>
    <w:rsid w:val="00D2330E"/>
    <w:rsid w:val="00D2661C"/>
    <w:rsid w:val="00D275A0"/>
    <w:rsid w:val="00D329AE"/>
    <w:rsid w:val="00D34C35"/>
    <w:rsid w:val="00D41E09"/>
    <w:rsid w:val="00D42E0E"/>
    <w:rsid w:val="00D52316"/>
    <w:rsid w:val="00D8134B"/>
    <w:rsid w:val="00DA498E"/>
    <w:rsid w:val="00DA5385"/>
    <w:rsid w:val="00DC47BF"/>
    <w:rsid w:val="00DC5939"/>
    <w:rsid w:val="00DF078F"/>
    <w:rsid w:val="00DF4945"/>
    <w:rsid w:val="00E03EF2"/>
    <w:rsid w:val="00E15793"/>
    <w:rsid w:val="00E223C3"/>
    <w:rsid w:val="00E23866"/>
    <w:rsid w:val="00E435B9"/>
    <w:rsid w:val="00E52425"/>
    <w:rsid w:val="00E53712"/>
    <w:rsid w:val="00E537E8"/>
    <w:rsid w:val="00E97FC1"/>
    <w:rsid w:val="00EA5AF3"/>
    <w:rsid w:val="00EC66E3"/>
    <w:rsid w:val="00F10913"/>
    <w:rsid w:val="00F479F0"/>
    <w:rsid w:val="00F70C32"/>
    <w:rsid w:val="00F7248B"/>
    <w:rsid w:val="00F74D97"/>
    <w:rsid w:val="00F80F64"/>
    <w:rsid w:val="00F87055"/>
    <w:rsid w:val="00F87F96"/>
    <w:rsid w:val="00FA6B14"/>
    <w:rsid w:val="00FB2892"/>
    <w:rsid w:val="00FB4236"/>
    <w:rsid w:val="00FC3AD2"/>
    <w:rsid w:val="00FD2671"/>
    <w:rsid w:val="00FD56CE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OPRISAVCI-TRANSPORT d.o.o. za proizvodnju i usluge zastupanog po punomoćniku Barica Močilac</izvorni_sadrzaj>
    <derivirana_varijabla naziv="DomainObject.Predmet.ProtustrankaFormated_1">  OPRISAVCI-TRANSPORT d.o.o. za proizvodnju i usluge zastupanog po punomoćniku Barica Močilac</derivirana_varijabla>
  </DomainObject.Predmet.ProtustrankaFormated>
  <DomainObject.Predmet.ProtustrankaFormatedOIB>
    <izvorni_sadrzaj>  OPRISAVCI-TRANSPORT d.o.o. za proizvodnju i usluge, OIB 13315049171 zastupanog po punomoćniku Barica Močilac</izvorni_sadrzaj>
    <derivirana_varijabla naziv="DomainObject.Predmet.ProtustrankaFormatedOIB_1">  OPRISAVCI-TRANSPORT d.o.o. za proizvodnju i usluge, OIB 13315049171 zastupanog po punomoćniku Barica Močilac</derivirana_varijabla>
  </DomainObject.Predmet.ProtustrankaFormatedOIB>
  <DomainObject.Predmet.ProtustrankaFormatedWithAdress>
    <izvorni_sadrzaj> OPRISAVCI-TRANSPORT d.o.o. za proizvodnju i usluge, Oprisavci 216, 35213 Oprisavci zastupanog po punomoćniku Barica Močilac</izvorni_sadrzaj>
    <derivirana_varijabla naziv="DomainObject.Predmet.ProtustrankaFormatedWithAdress_1"> OPRISAVCI-TRANSPORT d.o.o. za proizvodnju i usluge, Oprisavci 216, 35213 Oprisavci zastupanog po punomoćniku Barica Močilac</derivirana_varijabla>
  </DomainObject.Predmet.ProtustrankaFormatedWithAdress>
  <DomainObject.Predmet.ProtustrankaFormatedWithAdressOIB>
    <izvorni_sadrzaj> OPRISAVCI-TRANSPORT d.o.o. za proizvodnju i usluge, OIB 13315049171, Oprisavci 216, 35213 Oprisavci zastupanog po punomoćniku Barica Močilac</izvorni_sadrzaj>
    <derivirana_varijabla naziv="DomainObject.Predmet.ProtustrankaFormatedWithAdressOIB_1"> OPRISAVCI-TRANSPORT d.o.o. za proizvodnju i usluge, OIB 13315049171, Oprisavci 216, 35213 Oprisavci zastupanog po punomoćniku Barica Močilac</derivirana_varijabla>
  </DomainObject.Predmet.ProtustrankaFormatedWithAdressOIB>
  <DomainObject.Predmet.ProtustrankaWithAdress>
    <izvorni_sadrzaj>OPRISAVCI-TRANSPORT d.o.o. za proizvodnju i usluge Oprisavci 216, 35213 Oprisavci</izvorni_sadrzaj>
    <derivirana_varijabla naziv="DomainObject.Predmet.ProtustrankaWithAdress_1">OPRISAVCI-TRANSPORT d.o.o. za proizvodnju i usluge Oprisavci 216, 35213 Oprisavci</derivirana_varijabla>
  </DomainObject.Predmet.ProtustrankaWithAdress>
  <DomainObject.Predmet.ProtustrankaWithAdressOIB>
    <izvorni_sadrzaj>OPRISAVCI-TRANSPORT d.o.o. za proizvodnju i usluge, OIB 13315049171, Oprisavci 216, 35213 Oprisavci</izvorni_sadrzaj>
    <derivirana_varijabla naziv="DomainObject.Predmet.ProtustrankaWithAdressOIB_1">OPRISAVCI-TRANSPORT d.o.o. za proizvodnju i usluge, OIB 13315049171, Oprisavci 216, 35213 Oprisavci</derivirana_varijabla>
  </DomainObject.Predmet.ProtustrankaWithAdressOIB>
  <DomainObject.Predmet.ProtustrankaNazivFormated>
    <izvorni_sadrzaj>OPRISAVCI-TRANSPORT d.o.o. za proizvodnju i usluge</izvorni_sadrzaj>
    <derivirana_varijabla naziv="DomainObject.Predmet.ProtustrankaNazivFormated_1">OPRISAVCI-TRANSPORT d.o.o. za proizvodnju i usluge</derivirana_varijabla>
  </DomainObject.Predmet.ProtustrankaNazivFormated>
  <DomainObject.Predmet.ProtustrankaNazivFormatedOIB>
    <izvorni_sadrzaj>OPRISAVCI-TRANSPORT d.o.o. za proizvodnju i usluge, OIB 13315049171</izvorni_sadrzaj>
    <derivirana_varijabla naziv="DomainObject.Predmet.ProtustrankaNazivFormatedOIB_1">OPRISAVCI-TRANSPORT d.o.o. za proizvodnju i usluge, OIB 13315049171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Vesna Lazarić</izvorni_sadrzaj>
    <derivirana_varijabla naziv="DomainObject.Predmet.StrankaFormated_1">  MINISTARSTVO FINANCIJA,POREZNA UPRAVA zastupanog po punomoćniku Vesna Lazarić</derivirana_varijabla>
  </DomainObject.Predmet.StrankaFormated>
  <DomainObject.Predmet.StrankaFormatedOIB>
    <izvorni_sadrzaj>  MINISTARSTVO FINANCIJA,POREZNA UPRAVA zastupanog po punomoćniku Vesna Lazarić</izvorni_sadrzaj>
    <derivirana_varijabla naziv="DomainObject.Predmet.StrankaFormatedOIB_1">  MINISTARSTVO FINANCIJA,POREZNA UPRAVA zastupanog po punomoćniku Vesna Lazarić</derivirana_varijabla>
  </DomainObject.Predmet.StrankaFormatedOIB>
  <DomainObject.Predmet.StrankaFormatedWithAdress>
    <izvorni_sadrzaj> MINISTARSTVO FINANCIJA,POREZNA UPRAVA zastupanog po punomoćniku Vesna Lazarić</izvorni_sadrzaj>
    <derivirana_varijabla naziv="DomainObject.Predmet.StrankaFormatedWithAdress_1"> MINISTARSTVO FINANCIJA,POREZNA UPRAVA zastupanog po punomoćniku Vesna Lazarić</derivirana_varijabla>
  </DomainObject.Predmet.StrankaFormatedWithAdress>
  <DomainObject.Predmet.StrankaFormatedWithAdressOIB>
    <izvorni_sadrzaj> MINISTARSTVO FINANCIJA,POREZNA UPRAVA zastupanog po punomoćniku Vesna Lazarić</izvorni_sadrzaj>
    <derivirana_varijabla naziv="DomainObject.Predmet.StrankaFormatedWithAdressOIB_1"> MINISTARSTVO FINANCIJA,POREZNA UPRAVA zastupanog po punomoćniku Vesna Lazarić</derivirana_varijabla>
  </DomainObject.Predmet.StrankaFormatedWithAdressOIB>
  <DomainObject.Predmet.StrankaWithAdress>
    <izvorni_sadrzaj>MINISTARSTVO FINANCIJA,POREZNA UPRAVA </izvorni_sadrzaj>
    <derivirana_varijabla naziv="DomainObject.Predmet.StrankaWithAdress_1">MINISTARSTVO FINANCIJA,POREZNA UPRAVA </derivirana_varijabla>
  </DomainObject.Predmet.StrankaWithAdress>
  <DomainObject.Predmet.StrankaWithAdressOIB>
    <izvorni_sadrzaj>MINISTARSTVO FINANCIJA,POREZNA UPRAVA</izvorni_sadrzaj>
    <derivirana_varijabla naziv="DomainObject.Predmet.StrankaWithAdressOIB_1">MINISTARSTVO FINANCIJA,POREZNA UPRAVA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</izvorni_sadrzaj>
    <derivirana_varijabla naziv="DomainObject.Predmet.StrankaNazivFormatedOIB_1">MINISTARSTVO FINANCIJA,POREZNA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MINISTARSTVO FINANCIJA,POREZNA UPRAVA zastupanog po punomoćniku Vesna Lazarić</item>
    </izvorni_sadrzaj>
    <derivirana_varijabla naziv="DomainObject.Predmet.StrankaListFormated_1">
      <item>MINISTARSTVO FINANCIJA,POREZNA UPRAVA zastupanog po punomoćniku Vesna Lazarić</item>
    </derivirana_varijabla>
  </DomainObject.Predmet.StrankaListFormated>
  <DomainObject.Predmet.StrankaListFormatedOIB>
    <izvorni_sadrzaj>
      <item>MINISTARSTVO FINANCIJA,POREZNA UPRAVA zastupanog po punomoćniku Vesna Lazarić</item>
    </izvorni_sadrzaj>
    <derivirana_varijabla naziv="DomainObject.Predmet.StrankaListFormatedOIB_1">
      <item>MINISTARSTVO FINANCIJA,POREZNA UPRAVA zastupanog po punomoćniku Vesna Lazarić</item>
    </derivirana_varijabla>
  </DomainObject.Predmet.StrankaListFormatedOIB>
  <DomainObject.Predmet.StrankaListFormatedWithAdress>
    <izvorni_sadrzaj>
      <item>MINISTARSTVO FINANCIJA,POREZNA UPRAVA zastupanog po punomoćniku Vesna Lazarić</item>
    </izvorni_sadrzaj>
    <derivirana_varijabla naziv="DomainObject.Predmet.StrankaListFormatedWithAdress_1">
      <item>MINISTARSTVO FINANCIJA,POREZNA UPRAVA zastupanog po punomoćniku Vesna Lazarić</item>
    </derivirana_varijabla>
  </DomainObject.Predmet.StrankaListFormatedWithAdress>
  <DomainObject.Predmet.StrankaListFormatedWithAdressOIB>
    <izvorni_sadrzaj>
      <item>MINISTARSTVO FINANCIJA,POREZNA UPRAVA zastupanog po punomoćniku Vesna Lazarić</item>
    </izvorni_sadrzaj>
    <derivirana_varijabla naziv="DomainObject.Predmet.StrankaListFormatedWithAdressOIB_1">
      <item>MINISTARSTVO FINANCIJA,POREZNA UPRAVA zastupanog po punomoćniku Vesna Lazarić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</item>
    </izvorni_sadrzaj>
    <derivirana_varijabla naziv="DomainObject.Predmet.StrankaListNazivFormatedOIB_1">
      <item>MINISTARSTVO FINANCIJA,POREZNA UPRAVA</item>
    </derivirana_varijabla>
  </DomainObject.Predmet.StrankaListNazivFormatedOIB>
  <DomainObject.Predmet.ProtuStrankaListFormated>
    <izvorni_sadrzaj>
      <item>OPRISAVCI-TRANSPORT d.o.o. za proizvodnju i usluge zastupanog po punomoćniku Barica Močilac</item>
    </izvorni_sadrzaj>
    <derivirana_varijabla naziv="DomainObject.Predmet.ProtuStrankaListFormated_1">
      <item>OPRISAVCI-TRANSPORT d.o.o. za proizvodnju i usluge zastupanog po punomoćniku Barica Močilac</item>
    </derivirana_varijabla>
  </DomainObject.Predmet.ProtuStrankaListFormated>
  <DomainObject.Predmet.ProtuStrankaListFormatedOIB>
    <izvorni_sadrzaj>
      <item>OPRISAVCI-TRANSPORT d.o.o. za proizvodnju i usluge, OIB 13315049171 zastupanog po punomoćniku Barica Močilac</item>
    </izvorni_sadrzaj>
    <derivirana_varijabla naziv="DomainObject.Predmet.ProtuStrankaListFormatedOIB_1">
      <item>OPRISAVCI-TRANSPORT d.o.o. za proizvodnju i usluge, OIB 13315049171 zastupanog po punomoćniku Barica Močilac</item>
    </derivirana_varijabla>
  </DomainObject.Predmet.ProtuStrankaListFormatedOIB>
  <DomainObject.Predmet.ProtuStrankaListFormatedWithAdress>
    <izvorni_sadrzaj>
      <item>OPRISAVCI-TRANSPORT d.o.o. za proizvodnju i usluge, Oprisavci 216, 35213 Oprisavci zastupanog po punomoćniku Barica Močilac</item>
    </izvorni_sadrzaj>
    <derivirana_varijabla naziv="DomainObject.Predmet.ProtuStrankaListFormatedWithAdress_1">
      <item>OPRISAVCI-TRANSPORT d.o.o. za proizvodnju i usluge, Oprisavci 216, 35213 Oprisavci zastupanog po punomoćniku Barica Močilac</item>
    </derivirana_varijabla>
  </DomainObject.Predmet.ProtuStrankaListFormatedWithAdress>
  <DomainObject.Predmet.ProtuStrankaListFormatedWithAdressOIB>
    <izvorni_sadrzaj>
      <item>OPRISAVCI-TRANSPORT d.o.o. za proizvodnju i usluge, OIB 13315049171, Oprisavci 216, 35213 Oprisavci zastupanog po punomoćniku Barica Močilac</item>
    </izvorni_sadrzaj>
    <derivirana_varijabla naziv="DomainObject.Predmet.ProtuStrankaListFormatedWithAdressOIB_1">
      <item>OPRISAVCI-TRANSPORT d.o.o. za proizvodnju i usluge, OIB 13315049171, Oprisavci 216, 35213 Oprisavci zastupanog po punomoćniku Barica Močilac</item>
    </derivirana_varijabla>
  </DomainObject.Predmet.ProtuStrankaListFormatedWithAdressOIB>
  <DomainObject.Predmet.ProtuStrankaListNazivFormated>
    <izvorni_sadrzaj>
      <item>OPRISAVCI-TRANSPORT d.o.o. za proizvodnju i usluge</item>
    </izvorni_sadrzaj>
    <derivirana_varijabla naziv="DomainObject.Predmet.ProtuStrankaListNazivFormated_1">
      <item>OPRISAVCI-TRANSPORT d.o.o. za proizvodnju i usluge</item>
    </derivirana_varijabla>
  </DomainObject.Predmet.ProtuStrankaListNazivFormated>
  <DomainObject.Predmet.ProtuStrankaListNazivFormatedOIB>
    <izvorni_sadrzaj>
      <item>OPRISAVCI-TRANSPORT d.o.o. za proizvodnju i usluge, OIB 13315049171</item>
    </izvorni_sadrzaj>
    <derivirana_varijabla naziv="DomainObject.Predmet.ProtuStrankaListNazivFormatedOIB_1">
      <item>OPRISAVCI-TRANSPORT d.o.o. za proizvodnju i usluge, OIB 13315049171</item>
    </derivirana_varijabla>
  </DomainObject.Predmet.ProtuStrankaListNazivFormatedOIB>
  <DomainObject.Predmet.OstaliListFormated>
    <izvorni_sadrzaj>
      <item>Barica Močilac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_1">
      <item>Barica Močilac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>
  <DomainObject.Predmet.OstaliListFormatedOIB>
    <izvorni_sadrzaj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OIB_1"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OIB>
  <DomainObject.Predmet.OstaliListFormatedWithAdress>
    <izvorni_sadrzaj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_1"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>
  <DomainObject.Predmet.OstaliListFormatedWithAdressOIB>
    <izvorni_sadrzaj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OIB_1"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OIB>
  <DomainObject.Predmet.OstaliListNazivFormated>
    <izvorni_sadrzaj>
      <item>Barica Močilac</item>
      <item>Željko Močilac</item>
      <item>Vesna Lazarić</item>
    </izvorni_sadrzaj>
    <derivirana_varijabla naziv="DomainObject.Predmet.OstaliListNazivFormated_1">
      <item>Barica Močilac</item>
      <item>Željko Močilac</item>
      <item>Vesna Lazarić</item>
    </derivirana_varijabla>
  </DomainObject.Predmet.OstaliListNazivFormated>
  <DomainObject.Predmet.OstaliListNazivFormatedOIB>
    <izvorni_sadrzaj>
      <item>Barica Močilac, OIB 51461770453</item>
      <item>Željko Močilac</item>
      <item>Vesna Lazarić</item>
    </izvorni_sadrzaj>
    <derivirana_varijabla naziv="DomainObject.Predmet.OstaliListNazivFormatedOIB_1">
      <item>Barica Močilac, OIB 51461770453</item>
      <item>Željko Močilac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OPRISAVCI-TRANSPORT d.o.o. za proizvodnju i usluge</izvorni_sadrzaj>
    <derivirana_varijabla naziv="DomainObject.Predmet.ProtustrankaIDrugi_1">OPRISAVCI-TRANSPORT d.o.o. za proizvodnju i usluge</derivirana_varijabla>
  </DomainObject.Predmet.ProtustrankaIDrugi>
  <DomainObject.Predmet.StrankaIDrugiAdressOIB>
    <izvorni_sadrzaj>MINISTARSTVO FINANCIJA,POREZNA UPRAVA</izvorni_sadrzaj>
    <derivirana_varijabla naziv="DomainObject.Predmet.StrankaIDrugiAdressOIB_1">MINISTARSTVO FINANCIJA,POREZNA UPRAVA</derivirana_varijabla>
  </DomainObject.Predmet.StrankaIDrugiAdressOIB>
  <DomainObject.Predmet.ProtustrankaIDrugiAdressOIB>
    <izvorni_sadrzaj>OPRISAVCI-TRANSPORT d.o.o. za proizvodnju i usluge, OIB 13315049171, Oprisavci 216, 35213 Oprisavci</izvorni_sadrzaj>
    <derivirana_varijabla naziv="DomainObject.Predmet.ProtustrankaIDrugiAdressOIB_1">OPRISAVCI-TRANSPORT d.o.o. za proizvodnju i usluge, OIB 13315049171, Oprisavci 216,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OPRISAVCI-TRANSPORT d.o.o. za proizvodnju i usluge</item>
      <item>MINISTARSTVO FINANCIJA,POREZNA UPRAVA</item>
      <item>Barica Močilac</item>
      <item>Željko Močilac</item>
      <item>Vesna Lazarić</item>
    </izvorni_sadrzaj>
    <derivirana_varijabla naziv="DomainObject.Predmet.SudioniciListNaziv_1">
      <item>OPRISAVCI-TRANSPORT d.o.o. za proizvodnju i usluge</item>
      <item>MINISTARSTVO FINANCIJA,POREZNA UPRAVA</item>
      <item>Barica Močilac</item>
      <item>Željko Močilac</item>
      <item>Vesna Lazarić</item>
    </derivirana_varijabla>
  </DomainObject.Predmet.SudioniciListNaziv>
  <DomainObject.Predmet.SudioniciListAdressOIB>
    <izvorni_sadrzaj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izvorni_sadrzaj>
    <derivirana_varijabla naziv="DomainObject.Predmet.SudioniciListAdressOIB_1"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13315049171</item>
      <item>, OIB null</item>
      <item>, OIB 51461770453</item>
      <item>, OIB null</item>
      <item>, OIB null</item>
    </izvorni_sadrzaj>
    <derivirana_varijabla naziv="DomainObject.Predmet.SudioniciListNazivOIB_1">
      <item>, OIB 13315049171</item>
      <item>, OIB null</item>
      <item>, OIB 51461770453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DC5A93-27E0-41CA-8748-B4B6911D4B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1137</properties:Words>
  <properties:Characters>6506</properties:Characters>
  <properties:Lines>143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2017-01-02T08:30:00Z</dcterms:created>
  <dc:creator>alet</dc:creator>
  <cp:lastModifiedBy>wsadmin</cp:lastModifiedBy>
  <cp:lastPrinted>2016-11-18T10:53:00Z</cp:lastPrinted>
  <dcterms:modified xmlns:xsi="http://www.w3.org/2001/XMLSchema-instance" xsi:type="dcterms:W3CDTF">2017-01-02T12:40:00Z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