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259b" w14:paraId="025259b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C5305F">
        <w:t>predlagatelja</w:t>
      </w:r>
      <w:r w:rsidRPr="00F4212B">
        <w:t xml:space="preserve"> </w:t>
      </w:r>
      <w:r w:rsidR="00CA6C9C" w:rsidRPr="00CA6C9C">
        <w:rPr>
          <w:b/>
        </w:rPr>
        <w:t xml:space="preserve"> </w:t>
      </w:r>
      <w:r w:rsidR="00C5305F">
        <w:t xml:space="preserve">RH MF Porezna uprava, Područni ured Slavonija i Baranja </w:t>
      </w:r>
      <w:r w:rsidR="00C5305F">
        <w:rPr>
          <w:color w:val="000000"/>
        </w:rPr>
        <w:t>Porezno mjesto Osijek, koga zastupa Županijsko državno odvjetništvo u Osijeku</w:t>
      </w:r>
      <w:r w:rsidR="00C5305F">
        <w:t xml:space="preserve">, za otvaranje stečajnog  postupka nad dužnikom </w:t>
      </w:r>
      <w:r w:rsidR="00C5305F" w:rsidRPr="00C5305F">
        <w:rPr>
          <w:b/>
        </w:rPr>
        <w:t xml:space="preserve">MARETA d.o.o. </w:t>
      </w:r>
      <w:proofErr w:type="spellStart"/>
      <w:r w:rsidR="00C5305F" w:rsidRPr="00C5305F">
        <w:rPr>
          <w:b/>
        </w:rPr>
        <w:t>Zmajevac</w:t>
      </w:r>
      <w:proofErr w:type="spellEnd"/>
      <w:r w:rsidR="00C5305F" w:rsidRPr="00C5305F">
        <w:rPr>
          <w:b/>
        </w:rPr>
        <w:t>, Planina 91/a, MBS: 030084602, OIB: 18333383052</w:t>
      </w:r>
      <w:r w:rsidR="003969D3">
        <w:t xml:space="preserve">, dana </w:t>
      </w:r>
      <w:r w:rsidR="00C5305F">
        <w:t>20. lipnja 2017.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 </w:t>
      </w:r>
      <w:r w:rsidR="00CA6C9C" w:rsidRPr="00CA6C9C">
        <w:rPr>
          <w:b/>
        </w:rPr>
        <w:t xml:space="preserve"> </w:t>
      </w:r>
      <w:r w:rsidR="00C5305F" w:rsidRPr="00C5305F">
        <w:rPr>
          <w:b/>
        </w:rPr>
        <w:t>MARETA d.o.o.</w:t>
      </w:r>
      <w:r w:rsidR="00C5305F">
        <w:rPr>
          <w:b/>
        </w:rPr>
        <w:t xml:space="preserve"> </w:t>
      </w:r>
      <w:proofErr w:type="spellStart"/>
      <w:r w:rsidR="00C5305F" w:rsidRPr="00C5305F">
        <w:rPr>
          <w:b/>
        </w:rPr>
        <w:t>Zmajevac</w:t>
      </w:r>
      <w:proofErr w:type="spellEnd"/>
      <w:r w:rsidR="00C5305F" w:rsidRPr="00C5305F">
        <w:rPr>
          <w:b/>
        </w:rPr>
        <w:t>, Planina 91/a, MBS: 030084602, OIB: 18333383052</w:t>
      </w:r>
      <w:r w:rsidR="00C5305F">
        <w:rPr>
          <w:b/>
        </w:rPr>
        <w:t xml:space="preserve"> </w:t>
      </w:r>
      <w:r>
        <w:t xml:space="preserve">a prijedlog </w:t>
      </w:r>
      <w:r w:rsidR="00CA6C9C">
        <w:t xml:space="preserve">RH MF Porezne uprave </w:t>
      </w:r>
      <w:r w:rsidR="00C5305F">
        <w:t>Osijek</w:t>
      </w:r>
      <w:r w:rsidR="008F3B38">
        <w:t xml:space="preserve"> od </w:t>
      </w:r>
      <w:r w:rsidR="00C5305F">
        <w:t>12. rujna</w:t>
      </w:r>
      <w:r w:rsidR="008F3B38">
        <w:t xml:space="preserve"> </w:t>
      </w:r>
      <w:r w:rsidR="00CA6C9C">
        <w:t>2016.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120EB4" w:rsidR="00C5305F">
      <w:pPr>
        <w:jc w:val="both"/>
      </w:pPr>
      <w:r>
        <w:rPr>
          <w:b/>
          <w:bCs/>
        </w:rPr>
        <w:tab/>
      </w:r>
      <w:r w:rsidR="006978BA">
        <w:rPr>
          <w:bCs/>
        </w:rPr>
        <w:t xml:space="preserve">Podneskom od </w:t>
      </w:r>
      <w:r w:rsidR="00C5305F">
        <w:rPr>
          <w:bCs/>
        </w:rPr>
        <w:t>12. rujna</w:t>
      </w:r>
      <w:r w:rsidR="00CA6C9C">
        <w:rPr>
          <w:bCs/>
        </w:rPr>
        <w:t xml:space="preserve"> 2016. g</w:t>
      </w:r>
      <w:r w:rsidR="006978BA">
        <w:rPr>
          <w:bCs/>
        </w:rPr>
        <w:t xml:space="preserve">. </w:t>
      </w:r>
      <w:r w:rsidR="008F3B38">
        <w:rPr>
          <w:bCs/>
        </w:rPr>
        <w:t xml:space="preserve">RH MF Porezna uprava </w:t>
      </w:r>
      <w:r w:rsidR="00C5305F">
        <w:rPr>
          <w:bCs/>
        </w:rPr>
        <w:t>Osijek</w:t>
      </w:r>
      <w:r w:rsidR="008F3B38">
        <w:rPr>
          <w:bCs/>
        </w:rPr>
        <w:t xml:space="preserve"> zastupani po ŽDO </w:t>
      </w:r>
      <w:r w:rsidR="00C5305F">
        <w:rPr>
          <w:bCs/>
        </w:rPr>
        <w:t>Osijek</w:t>
      </w:r>
      <w:r w:rsidR="00333D96">
        <w:rPr>
          <w:bCs/>
        </w:rPr>
        <w:t xml:space="preserve"> </w:t>
      </w:r>
      <w:r w:rsidR="006978BA">
        <w:rPr>
          <w:bCs/>
        </w:rPr>
        <w:t xml:space="preserve">predložila je otvaranje stečajnog postupka nad dužnikom </w:t>
      </w:r>
      <w:r w:rsidR="00CA6C9C" w:rsidRPr="00CA6C9C">
        <w:rPr>
          <w:b/>
        </w:rPr>
        <w:t xml:space="preserve"> </w:t>
      </w:r>
      <w:r w:rsidR="00C5305F" w:rsidRPr="00C5305F">
        <w:rPr>
          <w:b/>
        </w:rPr>
        <w:t xml:space="preserve">MARETA d.o.o. </w:t>
      </w:r>
      <w:proofErr w:type="spellStart"/>
      <w:r w:rsidR="00C5305F" w:rsidRPr="00C5305F">
        <w:rPr>
          <w:b/>
        </w:rPr>
        <w:t>Zmajevac</w:t>
      </w:r>
      <w:proofErr w:type="spellEnd"/>
      <w:r w:rsidR="00C5305F" w:rsidRPr="00C5305F">
        <w:rPr>
          <w:b/>
        </w:rPr>
        <w:t>, Planina 91/a, MBS: 030084602, OIB: 18333383052</w:t>
      </w:r>
      <w:r w:rsidR="00C5305F">
        <w:rPr>
          <w:b/>
        </w:rPr>
        <w:t xml:space="preserve"> </w:t>
      </w:r>
      <w:r w:rsidR="006978BA" w:rsidRPr="00C60B30">
        <w:t xml:space="preserve">navodeći da </w:t>
      </w:r>
      <w:r w:rsidR="008F3B38">
        <w:t xml:space="preserve">prema dužniku ima potraživanje u iznosu od </w:t>
      </w:r>
      <w:r w:rsidR="00C5305F">
        <w:t>25.490,65</w:t>
      </w:r>
      <w:r w:rsidR="008F3B38">
        <w:t xml:space="preserve"> kn temeljem </w:t>
      </w:r>
      <w:r w:rsidR="00C5305F">
        <w:t>ovršnih i vjerodostojnih isprava koju dužnik nije namirio od 2013. g. a da postoji stečajni razlog zato što u Očevidniku redoslijeda osnova za plaćanje koje vodi FINA ima evidentirane osnove za plaćanje u razdoblju dužem od 60 dana koje je trebalo, na temelju valjanih osnova za plaćanja, bez daljnjeg pristanka dužnika naplatiti s bilo kojeg od njegovih računa. Uz prijedlog dostavlja materijalnu dokumentaciju – podatke o imovini dužnika te Očevidnik FINE o redoslijedu plaćanja od 1.9.2016. g.</w:t>
      </w:r>
    </w:p>
    <w:p w:rsidRDefault="00C5305F" w:rsidP="00120EB4" w:rsidR="00C5305F">
      <w:pPr>
        <w:jc w:val="both"/>
      </w:pPr>
    </w:p>
    <w:p w:rsidRDefault="00C5305F" w:rsidP="00120EB4" w:rsidR="00C5305F">
      <w:pPr>
        <w:jc w:val="both"/>
      </w:pPr>
      <w:r>
        <w:tab/>
        <w:t>Rješenjem TS Osijek broj St-2075/16 od 21. rujna 2016. g. obustavljen je skraćeni stečajni postupak nad dužnikom te je istim rješenjem određeno da će se postupak nastaviti prema općim odredbama Stečajnog zakona.</w:t>
      </w:r>
    </w:p>
    <w:p w:rsidRDefault="00C5305F" w:rsidP="00120EB4" w:rsidR="00C5305F">
      <w:pPr>
        <w:jc w:val="both"/>
      </w:pPr>
    </w:p>
    <w:p w:rsidRDefault="00C5305F" w:rsidP="00120EB4" w:rsidR="00C5305F">
      <w:pPr>
        <w:jc w:val="both"/>
      </w:pPr>
      <w:r>
        <w:lastRenderedPageBreak/>
        <w:tab/>
        <w:t>Dana 19. lipnja 2017. g. dužnik je dostavio u spis Potvrdu FINE o blokadi računa i novčanih sredstava iz koje proizlazi da nepodmirene obveze na dan izdavanja potvrde – 19.6.2017. g. iznose 0,00 kn (str. 37 spisa).</w:t>
      </w:r>
    </w:p>
    <w:p w:rsidRDefault="00C60B30" w:rsidP="00C5305F" w:rsidR="00C60B30">
      <w:pPr>
        <w:jc w:val="both"/>
      </w:pPr>
    </w:p>
    <w:p w:rsidRDefault="007E1918" w:rsidP="003061BF" w:rsidR="003061BF">
      <w:pPr>
        <w:ind w:firstLine="720"/>
        <w:jc w:val="both"/>
      </w:pPr>
      <w:r>
        <w:t xml:space="preserve">Slijedom navedenog sukladno čl. 6 st. 3 </w:t>
      </w:r>
      <w:r w:rsidR="003061BF">
        <w:t>Stečajnog zakona (NN 71/15)</w:t>
      </w:r>
      <w:r>
        <w:t xml:space="preserve"> i čl. 128 st. 9 SZ</w:t>
      </w:r>
      <w:r w:rsidR="003061BF">
        <w:t xml:space="preserve"> ako dužnik do završetka prethodnog postupka postane sposoban za plaćanje, sud će postupak obustaviti </w:t>
      </w:r>
      <w:r>
        <w:t xml:space="preserve">te je </w:t>
      </w:r>
      <w:r w:rsidR="003061BF">
        <w:t>valjalo sukladno citiranoj odredbi Zakona odlučiti kao u izreci pod točkom 1.</w:t>
      </w:r>
    </w:p>
    <w:p w:rsidRDefault="003061BF" w:rsidP="00120EB4" w:rsidR="003061BF" w:rsidRPr="003061BF">
      <w:pPr>
        <w:jc w:val="both"/>
        <w:rPr>
          <w:bCs/>
        </w:rPr>
      </w:pPr>
    </w:p>
    <w:p w:rsidRDefault="008826C9" w:rsidP="003061BF" w:rsidR="00BF2EA1">
      <w:pPr>
        <w:jc w:val="both"/>
      </w:pPr>
      <w:r>
        <w:rPr>
          <w:bCs/>
        </w:rPr>
        <w:tab/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5305F">
        <w:rPr>
          <w:bCs/>
        </w:rPr>
        <w:t>20. lipnja 2017.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</w:t>
      </w:r>
      <w:r w:rsidR="00C5305F">
        <w:rPr>
          <w:lang w:val="hr-HR"/>
        </w:rPr>
        <w:t>Potvrdu FINE od 19.6.2017. g. (str. 37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C5305F">
        <w:t>10.9.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794127" w:rsidR="008F3B38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1B1" w:rsidP="004A3868" w:rsidR="004E31B1">
      <w:r>
        <w:separator/>
      </w:r>
    </w:p>
  </w:endnote>
  <w:endnote w:id="0" w:type="continuationSeparator">
    <w:p w:rsidRDefault="004E31B1" w:rsidP="004A3868" w:rsidR="004E3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1B1" w:rsidP="004A3868" w:rsidR="004E31B1">
      <w:r>
        <w:separator/>
      </w:r>
    </w:p>
  </w:footnote>
  <w:footnote w:id="0" w:type="continuationSeparator">
    <w:p w:rsidRDefault="004E31B1" w:rsidP="004A3868" w:rsidR="004E3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4127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C5305F">
      <w:t>426/17-8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3868"/>
    <w:rsid w:val="004B4582"/>
    <w:rsid w:val="004E1213"/>
    <w:rsid w:val="004E31B1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94127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0AAA"/>
    <w:rsid w:val="00C02B4E"/>
    <w:rsid w:val="00C318C9"/>
    <w:rsid w:val="00C37A56"/>
    <w:rsid w:val="00C5305F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41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941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941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1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1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41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941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941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1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1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MARETA d.o.o. za promet roba i usluga</izvorni_sadrzaj>
    <derivirana_varijabla naziv="DomainObject.Predmet.ProtustrankaFormated_1">  MARETA d.o.o. za promet roba i usluga</derivirana_varijabla>
  </DomainObject.Predmet.ProtustrankaFormated>
  <DomainObject.Predmet.ProtustrankaFormatedOIB>
    <izvorni_sadrzaj>  MARETA d.o.o. za promet roba i usluga, OIB 18333383052</izvorni_sadrzaj>
    <derivirana_varijabla naziv="DomainObject.Predmet.ProtustrankaFormatedOIB_1">  MARETA d.o.o. za promet roba i usluga, OIB 18333383052</derivirana_varijabla>
  </DomainObject.Predmet.ProtustrankaFormatedOIB>
  <DomainObject.Predmet.ProtustrankaFormatedWithAdress>
    <izvorni_sadrzaj> MARETA d.o.o. za promet roba i usluga, Planina 91A, 31307 Zmajevac</izvorni_sadrzaj>
    <derivirana_varijabla naziv="DomainObject.Predmet.ProtustrankaFormatedWithAdress_1"> MARETA d.o.o. za promet roba i usluga, Planina 91A, 31307 Zmajevac</derivirana_varijabla>
  </DomainObject.Predmet.ProtustrankaFormatedWithAdress>
  <DomainObject.Predmet.ProtustrankaFormatedWithAdressOIB>
    <izvorni_sadrzaj> MARETA d.o.o. za promet roba i usluga, OIB 18333383052, Planina 91A, 31307 Zmajevac</izvorni_sadrzaj>
    <derivirana_varijabla naziv="DomainObject.Predmet.ProtustrankaFormatedWithAdressOIB_1"> MARETA d.o.o. za promet roba i usluga, OIB 18333383052, Planina 91A, 31307 Zmajevac</derivirana_varijabla>
  </DomainObject.Predmet.ProtustrankaFormatedWithAdressOIB>
  <DomainObject.Predmet.ProtustrankaWithAdress>
    <izvorni_sadrzaj>MARETA d.o.o. za promet roba i usluga Planina 91A, 31307 Zmajevac</izvorni_sadrzaj>
    <derivirana_varijabla naziv="DomainObject.Predmet.ProtustrankaWithAdress_1">MARETA d.o.o. za promet roba i usluga Planina 91A, 31307 Zmajevac</derivirana_varijabla>
  </DomainObject.Predmet.ProtustrankaWithAdress>
  <DomainObject.Predmet.ProtustrankaWithAdressOIB>
    <izvorni_sadrzaj>MARETA d.o.o. za promet roba i usluga, OIB 18333383052, Planina 91A, 31307 Zmajevac</izvorni_sadrzaj>
    <derivirana_varijabla naziv="DomainObject.Predmet.ProtustrankaWithAdressOIB_1">MARETA d.o.o. za promet roba i usluga, OIB 18333383052, Planina 91A, 31307 Zmajevac</derivirana_varijabla>
  </DomainObject.Predmet.ProtustrankaWithAdressOIB>
  <DomainObject.Predmet.ProtustrankaNazivFormated>
    <izvorni_sadrzaj>MARETA d.o.o. za promet roba i usluga</izvorni_sadrzaj>
    <derivirana_varijabla naziv="DomainObject.Predmet.ProtustrankaNazivFormated_1">MARETA d.o.o. za promet roba i usluga</derivirana_varijabla>
  </DomainObject.Predmet.ProtustrankaNazivFormated>
  <DomainObject.Predmet.ProtustrankaNazivFormatedOIB>
    <izvorni_sadrzaj>MARETA d.o.o. za promet roba i usluga, OIB 18333383052</izvorni_sadrzaj>
    <derivirana_varijabla naziv="DomainObject.Predmet.ProtustrankaNazivFormatedOIB_1">MARETA d.o.o. za promet roba i usluga, OIB 18333383052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MARETA d.o.o. za promet roba i usluga</item>
    </izvorni_sadrzaj>
    <derivirana_varijabla naziv="DomainObject.Predmet.ProtuStrankaListFormated_1">
      <item>MARETA d.o.o. za promet roba i usluga</item>
    </derivirana_varijabla>
  </DomainObject.Predmet.ProtuStrankaListFormated>
  <DomainObject.Predmet.ProtuStrankaListFormatedOIB>
    <izvorni_sadrzaj>
      <item>MARETA d.o.o. za promet roba i usluga, OIB 18333383052</item>
    </izvorni_sadrzaj>
    <derivirana_varijabla naziv="DomainObject.Predmet.ProtuStrankaListFormatedOIB_1">
      <item>MARETA d.o.o. za promet roba i usluga, OIB 18333383052</item>
    </derivirana_varijabla>
  </DomainObject.Predmet.ProtuStrankaListFormatedOIB>
  <DomainObject.Predmet.ProtuStrankaListFormatedWithAdress>
    <izvorni_sadrzaj>
      <item>MARETA d.o.o. za promet roba i usluga, Planina 91A, 31307 Zmajevac</item>
    </izvorni_sadrzaj>
    <derivirana_varijabla naziv="DomainObject.Predmet.ProtuStrankaListFormatedWithAdress_1">
      <item>MARETA d.o.o. za promet roba i usluga, Planina 91A, 31307 Zmajevac</item>
    </derivirana_varijabla>
  </DomainObject.Predmet.ProtuStrankaListFormatedWithAdress>
  <DomainObject.Predmet.ProtuStrankaListFormatedWithAdressOIB>
    <izvorni_sadrzaj>
      <item>MARETA d.o.o. za promet roba i usluga, OIB 18333383052, Planina 91A, 31307 Zmajevac</item>
    </izvorni_sadrzaj>
    <derivirana_varijabla naziv="DomainObject.Predmet.ProtuStrankaListFormatedWithAdressOIB_1">
      <item>MARETA d.o.o. za promet roba i usluga, OIB 18333383052, Planina 91A, 31307 Zmajevac</item>
    </derivirana_varijabla>
  </DomainObject.Predmet.ProtuStrankaListFormatedWithAdressOIB>
  <DomainObject.Predmet.ProtuStrankaListNazivFormated>
    <izvorni_sadrzaj>
      <item>MARETA d.o.o. za promet roba i usluga</item>
    </izvorni_sadrzaj>
    <derivirana_varijabla naziv="DomainObject.Predmet.ProtuStrankaListNazivFormated_1">
      <item>MARETA d.o.o. za promet roba i usluga</item>
    </derivirana_varijabla>
  </DomainObject.Predmet.ProtuStrankaListNazivFormated>
  <DomainObject.Predmet.ProtuStrankaListNazivFormatedOIB>
    <izvorni_sadrzaj>
      <item>MARETA d.o.o. za promet roba i usluga, OIB 18333383052</item>
    </izvorni_sadrzaj>
    <derivirana_varijabla naziv="DomainObject.Predmet.ProtuStrankaListNazivFormatedOIB_1">
      <item>MARETA d.o.o. za promet roba i usluga, OIB 18333383052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MARETA d.o.o. za promet roba i usluga</izvorni_sadrzaj>
    <derivirana_varijabla naziv="DomainObject.Predmet.ProtustrankaIDrugi_1">MARETA d.o.o. za promet roba i usluga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MARETA d.o.o. za promet roba i usluga, OIB 18333383052, Planina 91A, 31307 Zmajevac</izvorni_sadrzaj>
    <derivirana_varijabla naziv="DomainObject.Predmet.ProtustrankaIDrugiAdressOIB_1">MARETA d.o.o. za promet roba i usluga, OIB 18333383052, Planina 91A,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MARETA d.o.o. za promet roba i usluga</item>
      <item>RH MF POREZNA UPRAVA</item>
    </izvorni_sadrzaj>
    <derivirana_varijabla naziv="DomainObject.Predmet.SudioniciListNaziv_1">
      <item>MARETA d.o.o. za promet roba i usluga</item>
      <item>RH MF POREZNA UPRAVA</item>
    </derivirana_varijabla>
  </DomainObject.Predmet.SudioniciListNaziv>
  <DomainObject.Predmet.SudioniciListAdressOIB>
    <izvorni_sadrzaj>
      <item>MARETA d.o.o. za promet roba i usluga, OIB 18333383052, Planina 91A,31307 Zmajevac</item>
      <item>RH MF POREZNA UPRAVA, OIB 18683136487</item>
    </izvorni_sadrzaj>
    <derivirana_varijabla naziv="DomainObject.Predmet.SudioniciListAdressOIB_1">
      <item>MARETA d.o.o. za promet roba i usluga, OIB 18333383052, Planina 91A,31307 Zmajevac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18333383052</item>
      <item>, OIB 18683136487</item>
    </izvorni_sadrzaj>
    <derivirana_varijabla naziv="DomainObject.Predmet.SudioniciListNazivOIB_1">
      <item>, OIB 18333383052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F6AC8-A042-48CE-8FC1-AE116D7C8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423</properties:Words>
  <properties:Characters>2166</properties:Characters>
  <properties:Lines>95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2017-06-20T09:50:00Z</dcterms:created>
  <dc:creator>mkocijan</dc:creator>
  <cp:lastModifiedBy>Danijela Sekulić</cp:lastModifiedBy>
  <cp:lastPrinted>2017-06-20T09:50:00Z</cp:lastPrinted>
  <dcterms:modified xmlns:xsi="http://www.w3.org/2001/XMLSchema-instance" xsi:type="dcterms:W3CDTF">2017-06-20T09:51:00Z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