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5f2ac" w14:paraId="8c5f2ac" w:rsidRDefault="00AB4602" w:rsidP="00F22250" w:rsidR="00F22250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22250" w:rsidP="00F22250" w:rsidR="00F22250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F22250" w:rsidP="00F22250" w:rsidR="00F22250">
      <w:pPr>
        <w:spacing w:after="0"/>
        <w:ind w:firstLine="5245"/>
        <w:jc w:val="both"/>
      </w:pPr>
      <w:r>
        <w:t xml:space="preserve">                       2 St-562/2017-2</w:t>
      </w:r>
    </w:p>
    <w:p w:rsidRDefault="00F22250" w:rsidP="00F22250" w:rsidR="00F22250">
      <w:pPr>
        <w:spacing w:after="0"/>
      </w:pPr>
    </w:p>
    <w:p w:rsidRDefault="00F22250" w:rsidP="00F22250" w:rsidR="00F22250">
      <w:pPr>
        <w:spacing w:after="0"/>
      </w:pPr>
    </w:p>
    <w:p w:rsidRDefault="00F22250" w:rsidP="00F22250" w:rsidR="00F22250">
      <w:pPr>
        <w:spacing w:after="0"/>
      </w:pPr>
    </w:p>
    <w:p w:rsidRDefault="00F22250" w:rsidP="00F22250" w:rsidR="00F22250">
      <w:pPr>
        <w:spacing w:after="0"/>
        <w:jc w:val="center"/>
      </w:pPr>
      <w:r>
        <w:t>O G L A S</w:t>
      </w:r>
    </w:p>
    <w:p w:rsidRDefault="00F22250" w:rsidP="00F22250" w:rsidR="00F22250">
      <w:pPr>
        <w:spacing w:after="0"/>
        <w:jc w:val="center"/>
      </w:pPr>
    </w:p>
    <w:p w:rsidRDefault="00F22250" w:rsidP="00F22250" w:rsidR="00F22250">
      <w:pPr>
        <w:spacing w:after="0"/>
        <w:jc w:val="both"/>
      </w:pPr>
      <w:r>
        <w:t>Trgovački sud u Bjelovaru, u skraćenom stečajnom postupku nad stečajnim dužnikom KOMING ELEKTRONIC društvo s ograničenom odgovornošću za marketing, projektiranje, opremanje objekta, proizvodnju i promet elektrotehničkim i elektronskim uređajima, preradu metala i plastike, trgovinu, uvoz-izvoz i usluge, Sveti Ivan Zelina, Komin 26, MBS: 080208545, OIB: 57625461603, koji se vodi kod ovoga suda pod brojem St-562/2017, temeljem odredbe čl. 430., 431. i 434. Stečajnog zakona (Narodne novine br. 71/15), objavljuje:</w:t>
      </w:r>
    </w:p>
    <w:p w:rsidRDefault="00F22250" w:rsidP="00F22250" w:rsidR="00F22250">
      <w:pPr>
        <w:spacing w:after="0"/>
        <w:jc w:val="both"/>
      </w:pPr>
    </w:p>
    <w:p w:rsidRDefault="00F22250" w:rsidP="00F22250" w:rsidR="00F22250">
      <w:pPr>
        <w:spacing w:after="0"/>
        <w:jc w:val="both"/>
      </w:pPr>
      <w:r>
        <w:t xml:space="preserve">I. Na dan 01. veljače 2017. dužnik u Očevidniku redoslijeda osnova za plaćanje ima evidentirane neizvršene osnove za plaćanje u ukupnom iznosu od 930.935,06 kuna, u koji iznos je uračunata kamata i naknada Financijske agencije za provedbu ovrhe na novčanim sredstvima.  </w:t>
      </w:r>
    </w:p>
    <w:p w:rsidRDefault="00F22250" w:rsidP="00F22250" w:rsidR="00F22250">
      <w:pPr>
        <w:spacing w:after="0"/>
        <w:jc w:val="both"/>
      </w:pPr>
    </w:p>
    <w:p w:rsidRDefault="00F22250" w:rsidP="00F22250" w:rsidR="00F22250">
      <w:pPr>
        <w:spacing w:after="0"/>
        <w:jc w:val="both"/>
      </w:pPr>
      <w:r>
        <w:t xml:space="preserve">II. Pozivaju se osobe ovlaštene za zastupanje dužnika – </w:t>
      </w:r>
      <w:proofErr w:type="spellStart"/>
      <w:r>
        <w:t>Gjuro</w:t>
      </w:r>
      <w:proofErr w:type="spellEnd"/>
      <w:r>
        <w:t xml:space="preserve"> Knez, Sveti Ivan Zelina, Komin 26, OIB: 03337596214, i Roland Knez, Sveti Ivan Zelina, Komin 26, OIB: 74696887138, da u roku od 15 dana od objave ovog oglasa na mrežnoj stranici e-Oglasna ploča Trgovačkog suda u Bjelovaru podnesu sudu javnobilježnički ovjerovljen popis imovine i obveza na propisanom obrascu.</w:t>
      </w:r>
    </w:p>
    <w:p w:rsidRDefault="00F22250" w:rsidP="00F22250" w:rsidR="00F22250">
      <w:pPr>
        <w:spacing w:after="0"/>
        <w:jc w:val="both"/>
      </w:pPr>
    </w:p>
    <w:p w:rsidRDefault="00F22250" w:rsidP="00F22250" w:rsidR="00F22250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22250" w:rsidP="00F22250" w:rsidR="00F22250">
      <w:pPr>
        <w:spacing w:after="0"/>
        <w:jc w:val="both"/>
      </w:pPr>
    </w:p>
    <w:p w:rsidRDefault="00F22250" w:rsidP="00F22250" w:rsidR="00F22250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22250" w:rsidP="00F22250" w:rsidR="00F22250">
      <w:pPr>
        <w:spacing w:after="0"/>
        <w:jc w:val="both"/>
      </w:pPr>
    </w:p>
    <w:p w:rsidRDefault="00F22250" w:rsidP="00F22250" w:rsidR="00F22250">
      <w:pPr>
        <w:spacing w:after="0"/>
        <w:jc w:val="center"/>
      </w:pPr>
      <w:r>
        <w:t>U Bjelovaru, 06. rujna 2017. godine</w:t>
      </w:r>
    </w:p>
    <w:p w:rsidRDefault="00F22250" w:rsidP="00F22250" w:rsidR="00F22250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F22250" w:rsidP="00F22250" w:rsidR="00F22250">
      <w:pPr>
        <w:spacing w:after="0"/>
        <w:ind w:firstLine="5103"/>
      </w:pPr>
      <w:r>
        <w:t xml:space="preserve">    SUDSKI SAVJETNIK</w:t>
      </w:r>
    </w:p>
    <w:p w:rsidRDefault="00F22250" w:rsidP="00F22250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22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225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122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St-562/2017-2</izvorni_sadrzaj>
    <derivirana_varijabla naziv="DomainObject.Oznaka_1">St-562/2017-2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St-562/2017</izvorni_sadrzaj>
    <derivirana_varijabla naziv="DomainObject.Predmet.OznakaBroj_1">St-562/2017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KOMING ELEKTRONIC d.o.o. zastupanog po punomoćniku Gjuro Knez; Roland Knez</izvorni_sadrzaj>
    <derivirana_varijabla naziv="DomainObject.Predmet.ProtustrankaFormated_1">  KOMING ELEKTRONIC d.o.o. zastupanog po punomoćniku Gjuro Knez; Roland Knez</derivirana_varijabla>
  </DomainObject.Predmet.ProtustrankaFormated>
  <DomainObject.Predmet.ProtustrankaFormatedOIB>
    <izvorni_sadrzaj>  KOMING ELEKTRONIC d.o.o., OIB 57625461603 zastupanog po punomoćniku Gjuro Knez; Roland Knez</izvorni_sadrzaj>
    <derivirana_varijabla naziv="DomainObject.Predmet.ProtustrankaFormatedOIB_1">  KOMING ELEKTRONIC d.o.o., OIB 57625461603 zastupanog po punomoćniku Gjuro Knez; Roland Knez</derivirana_varijabla>
  </DomainObject.Predmet.ProtustrankaFormatedOIB>
  <DomainObject.Predmet.ProtustrankaFormatedWithAdress>
    <izvorni_sadrzaj> KOMING ELEKTRONIC d.o.o., Komin 26, 10380 Sveti Ivan Zelina zastupanog po punomoćniku Gjuro Knez; Roland Knez</izvorni_sadrzaj>
    <derivirana_varijabla naziv="DomainObject.Predmet.ProtustrankaFormatedWithAdress_1"> KOMING ELEKTRONIC d.o.o., Komin 26, 10380 Sveti Ivan Zelina zastupanog po punomoćniku Gjuro Knez; Roland Knez</derivirana_varijabla>
  </DomainObject.Predmet.ProtustrankaFormatedWithAdress>
  <DomainObject.Predmet.ProtustrankaFormatedWithAdressOIB>
    <izvorni_sadrzaj> KOMING ELEKTRONIC d.o.o., OIB 57625461603, Komin 26, 10380 Sveti Ivan Zelina zastupanog po punomoćniku Gjuro Knez; Roland Knez</izvorni_sadrzaj>
    <derivirana_varijabla naziv="DomainObject.Predmet.ProtustrankaFormatedWithAdressOIB_1"> KOMING ELEKTRONIC d.o.o., OIB 57625461603, Komin 26, 10380 Sveti Ivan Zelina zastupanog po punomoćniku Gjuro Knez; Roland Knez</derivirana_varijabla>
  </DomainObject.Predmet.ProtustrankaFormatedWithAdressOIB>
  <DomainObject.Predmet.ProtustrankaWithAdress>
    <izvorni_sadrzaj>KOMING ELEKTRONIC d.o.o. Komin 26, 10380 Sveti Ivan Zelina</izvorni_sadrzaj>
    <derivirana_varijabla naziv="DomainObject.Predmet.ProtustrankaWithAdress_1">KOMING ELEKTRONIC d.o.o. Komin 26, 10380 Sveti Ivan Zelina</derivirana_varijabla>
  </DomainObject.Predmet.ProtustrankaWithAdress>
  <DomainObject.Predmet.ProtustrankaWithAdressOIB>
    <izvorni_sadrzaj>KOMING ELEKTRONIC d.o.o., OIB 57625461603, Komin 26, 10380 Sveti Ivan Zelina</izvorni_sadrzaj>
    <derivirana_varijabla naziv="DomainObject.Predmet.ProtustrankaWithAdressOIB_1">KOMING ELEKTRONIC d.o.o., OIB 57625461603, Komin 26, 10380 Sveti Ivan Zelina</derivirana_varijabla>
  </DomainObject.Predmet.ProtustrankaWithAdressOIB>
  <DomainObject.Predmet.ProtustrankaNazivFormated>
    <izvorni_sadrzaj>KOMING ELEKTRONIC d.o.o.</izvorni_sadrzaj>
    <derivirana_varijabla naziv="DomainObject.Predmet.ProtustrankaNazivFormated_1">KOMING ELEKTRONIC d.o.o.</derivirana_varijabla>
  </DomainObject.Predmet.ProtustrankaNazivFormated>
  <DomainObject.Predmet.ProtustrankaNazivFormatedOIB>
    <izvorni_sadrzaj>KOMING ELEKTRONIC d.o.o., OIB 57625461603</izvorni_sadrzaj>
    <derivirana_varijabla naziv="DomainObject.Predmet.ProtustrankaNazivFormatedOIB_1">KOMING ELEKTRONIC d.o.o., OIB 57625461603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KOMING ELEKTRONIC d.o.o. zastupanog po punomoćniku Gjuro Knez; Roland Knez</item>
    </izvorni_sadrzaj>
    <derivirana_varijabla naziv="DomainObject.Predmet.ProtuStrankaListFormated_1">
      <item>KOMING ELEKTRONIC d.o.o. zastupanog po punomoćniku Gjuro Knez; Roland Knez</item>
    </derivirana_varijabla>
  </DomainObject.Predmet.ProtuStrankaListFormated>
  <DomainObject.Predmet.ProtuStrankaListFormatedOIB>
    <izvorni_sadrzaj>
      <item>KOMING ELEKTRONIC d.o.o., OIB 57625461603 zastupanog po punomoćniku Gjuro Knez; Roland Knez</item>
    </izvorni_sadrzaj>
    <derivirana_varijabla naziv="DomainObject.Predmet.ProtuStrankaListFormatedOIB_1">
      <item>KOMING ELEKTRONIC d.o.o., OIB 57625461603 zastupanog po punomoćniku Gjuro Knez; Roland Knez</item>
    </derivirana_varijabla>
  </DomainObject.Predmet.ProtuStrankaListFormatedOIB>
  <DomainObject.Predmet.ProtuStrankaListFormatedWithAdress>
    <izvorni_sadrzaj>
      <item>KOMING ELEKTRONIC d.o.o., Komin 26, 10380 Sveti Ivan Zelina zastupanog po punomoćniku Gjuro Knez; Roland Knez</item>
    </izvorni_sadrzaj>
    <derivirana_varijabla naziv="DomainObject.Predmet.ProtuStrankaListFormatedWithAdress_1">
      <item>KOMING ELEKTRONIC d.o.o., Komin 26, 10380 Sveti Ivan Zelina zastupanog po punomoćniku Gjuro Knez; Roland Knez</item>
    </derivirana_varijabla>
  </DomainObject.Predmet.ProtuStrankaListFormatedWithAdress>
  <DomainObject.Predmet.ProtuStrankaListFormatedWithAdressOIB>
    <izvorni_sadrzaj>
      <item>KOMING ELEKTRONIC d.o.o., OIB 57625461603, Komin 26, 10380 Sveti Ivan Zelina zastupanog po punomoćniku Gjuro Knez; Roland Knez</item>
    </izvorni_sadrzaj>
    <derivirana_varijabla naziv="DomainObject.Predmet.ProtuStrankaListFormatedWithAdressOIB_1">
      <item>KOMING ELEKTRONIC d.o.o., OIB 57625461603, Komin 26, 10380 Sveti Ivan Zelina zastupanog po punomoćniku Gjuro Knez; Roland Knez</item>
    </derivirana_varijabla>
  </DomainObject.Predmet.ProtuStrankaListFormatedWithAdressOIB>
  <DomainObject.Predmet.ProtuStrankaListNazivFormated>
    <izvorni_sadrzaj>
      <item>KOMING ELEKTRONIC d.o.o.</item>
    </izvorni_sadrzaj>
    <derivirana_varijabla naziv="DomainObject.Predmet.ProtuStrankaListNazivFormated_1">
      <item>KOMING ELEKTRONIC d.o.o.</item>
    </derivirana_varijabla>
  </DomainObject.Predmet.ProtuStrankaListNazivFormated>
  <DomainObject.Predmet.ProtuStrankaListNazivFormatedOIB>
    <izvorni_sadrzaj>
      <item>KOMING ELEKTRONIC d.o.o., OIB 57625461603</item>
    </izvorni_sadrzaj>
    <derivirana_varijabla naziv="DomainObject.Predmet.ProtuStrankaListNazivFormatedOIB_1">
      <item>KOMING ELEKTRONIC d.o.o., OIB 57625461603</item>
    </derivirana_varijabla>
  </DomainObject.Predmet.ProtuStrankaListNazivFormatedOIB>
  <DomainObject.Predmet.OstaliListFormated>
    <izvorni_sadrzaj>
      <item>Gjuro Knez punomoćnik sudionika u postupku KOMING ELEKTRONIC d.o.o.</item>
      <item>Roland Knez punomoćnik sudionika u postupku KOMING ELEKTRONIC d.o.o.</item>
    </izvorni_sadrzaj>
    <derivirana_varijabla naziv="DomainObject.Predmet.OstaliListFormated_1">
      <item>Gjuro Knez punomoćnik sudionika u postupku KOMING ELEKTRONIC d.o.o.</item>
      <item>Roland Knez punomoćnik sudionika u postupku KOMING ELEKTRONIC d.o.o.</item>
    </derivirana_varijabla>
  </DomainObject.Predmet.OstaliListFormated>
  <DomainObject.Predmet.OstaliListFormatedOIB>
    <izvorni_sadrzaj>
      <item>Gjuro Knez, OIB 03337596214 punomoćnik sudionika u postupku KOMING ELEKTRONIC d.o.o.</item>
      <item>Roland Knez, OIB 74696887138 punomoćnik sudionika u postupku KOMING ELEKTRONIC d.o.o.</item>
    </izvorni_sadrzaj>
    <derivirana_varijabla naziv="DomainObject.Predmet.OstaliListFormatedOIB_1">
      <item>Gjuro Knez, OIB 03337596214 punomoćnik sudionika u postupku KOMING ELEKTRONIC d.o.o.</item>
      <item>Roland Knez, OIB 74696887138 punomoćnik sudionika u postupku KOMING ELEKTRONIC d.o.o.</item>
    </derivirana_varijabla>
  </DomainObject.Predmet.OstaliListFormatedOIB>
  <DomainObject.Predmet.OstaliListFormatedWithAdress>
    <izvorni_sadrzaj>
      <item>Gjuro Knez, Komin 26, 10380 Sveti Ivan Zelina punomoćnik sudionika u postupku KOMING ELEKTRONIC d.o.o.</item>
      <item>Roland Knez, Komin 26, 10380 Sveti Ivan Zelina punomoćnik sudionika u postupku KOMING ELEKTRONIC d.o.o.</item>
    </izvorni_sadrzaj>
    <derivirana_varijabla naziv="DomainObject.Predmet.OstaliListFormatedWithAdress_1">
      <item>Gjuro Knez, Komin 26, 10380 Sveti Ivan Zelina punomoćnik sudionika u postupku KOMING ELEKTRONIC d.o.o.</item>
      <item>Roland Knez, Komin 26, 10380 Sveti Ivan Zelina punomoćnik sudionika u postupku KOMING ELEKTRONIC d.o.o.</item>
    </derivirana_varijabla>
  </DomainObject.Predmet.OstaliListFormatedWithAdress>
  <DomainObject.Predmet.OstaliListFormatedWithAdressOIB>
    <izvorni_sadrzaj>
      <item>Gjuro Knez, OIB 03337596214, Komin 26, 10380 Sveti Ivan Zelina punomoćnik sudionika u postupku KOMING ELEKTRONIC d.o.o.</item>
      <item>Roland Knez, OIB 74696887138, Komin 26, 10380 Sveti Ivan Zelina punomoćnik sudionika u postupku KOMING ELEKTRONIC d.o.o.</item>
    </izvorni_sadrzaj>
    <derivirana_varijabla naziv="DomainObject.Predmet.OstaliListFormatedWithAdressOIB_1">
      <item>Gjuro Knez, OIB 03337596214, Komin 26, 10380 Sveti Ivan Zelina punomoćnik sudionika u postupku KOMING ELEKTRONIC d.o.o.</item>
      <item>Roland Knez, OIB 74696887138, Komin 26, 10380 Sveti Ivan Zelina punomoćnik sudionika u postupku KOMING ELEKTRONIC d.o.o.</item>
    </derivirana_varijabla>
  </DomainObject.Predmet.OstaliListFormatedWithAdressOIB>
  <DomainObject.Predmet.OstaliListNazivFormated>
    <izvorni_sadrzaj>
      <item>Gjuro Knez</item>
      <item>Roland Knez</item>
    </izvorni_sadrzaj>
    <derivirana_varijabla naziv="DomainObject.Predmet.OstaliListNazivFormated_1">
      <item>Gjuro Knez</item>
      <item>Roland Knez</item>
    </derivirana_varijabla>
  </DomainObject.Predmet.OstaliListNazivFormated>
  <DomainObject.Predmet.OstaliListNazivFormatedOIB>
    <izvorni_sadrzaj>
      <item>Gjuro Knez, OIB 03337596214</item>
      <item>Roland Knez, OIB 74696887138</item>
    </izvorni_sadrzaj>
    <derivirana_varijabla naziv="DomainObject.Predmet.OstaliListNazivFormatedOIB_1">
      <item>Gjuro Knez, OIB 03337596214</item>
      <item>Roland Knez, OIB 74696887138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>St-562/2017-2</izvorni_sadrzaj>
    <derivirana_varijabla naziv="DomainObject.PoslovniBrojDokumenta_1">St-562/2017-2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KOMING ELEKTRONIC d.o.o.</izvorni_sadrzaj>
    <derivirana_varijabla naziv="DomainObject.Predmet.ProtustrankaIDrugi_1">KOMING ELEKTRONIC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KOMING ELEKTRONIC d.o.o., OIB 57625461603, Komin 26, 10380 Sveti Ivan Zelina</izvorni_sadrzaj>
    <derivirana_varijabla naziv="DomainObject.Predmet.ProtustrankaIDrugiAdressOIB_1">KOMING ELEKTRONIC d.o.o., OIB 57625461603, Komin 26,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KOMING ELEKTRONIC d.o.o.</item>
      <item>FINA Regionalni centar Zagreb</item>
      <item>Gjuro Knez</item>
      <item>Roland Knez</item>
    </izvorni_sadrzaj>
    <derivirana_varijabla naziv="DomainObject.Predmet.SudioniciListNaziv_1">
      <item>KOMING ELEKTRONIC d.o.o.</item>
      <item>FINA Regionalni centar Zagreb</item>
      <item>Gjuro Knez</item>
      <item>Roland Knez</item>
    </derivirana_varijabla>
  </DomainObject.Predmet.SudioniciListNaziv>
  <DomainObject.Predmet.SudioniciListAdressOIB>
    <izvorni_sadrzaj>
      <item>KOMING ELEKTRONIC d.o.o., OIB 57625461603, Komin 26,10380 Sveti Ivan Zelina</item>
      <item>FINA Regionalni centar Zagreb, OIB 85821130368, Trg svibanjskih žrtava 1995. 1,10000 Zagreb</item>
      <item>Gjuro Knez, OIB 03337596214, Komin 26,10380 Sveti Ivan Zelina</item>
      <item>Roland Knez, OIB 74696887138, Komin 26,10380 Sveti Ivan Zelina</item>
    </izvorni_sadrzaj>
    <derivirana_varijabla naziv="DomainObject.Predmet.SudioniciListAdressOIB_1">
      <item>KOMING ELEKTRONIC d.o.o., OIB 57625461603, Komin 26,10380 Sveti Ivan Zelina</item>
      <item>FINA Regionalni centar Zagreb, OIB 85821130368, Trg svibanjskih žrtava 1995. 1,10000 Zagreb</item>
      <item>Gjuro Knez, OIB 03337596214, Komin 26,10380 Sveti Ivan Zelina</item>
      <item>Roland Knez, OIB 74696887138, Komin 26,10380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00A4AF-00C9-4336-94E5-61DEC28354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1820</properties:Characters>
  <properties:Lines>44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2017-09-06T11:13:00Z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St-562/2017-2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