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7cd8" w14:paraId="2127cd8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FD47A6">
        <w:t>8059</w:t>
      </w:r>
      <w:r w:rsidR="005E1076">
        <w:t>/2015-6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B40D7">
        <w:t>80</w:t>
      </w:r>
      <w:r w:rsidR="00FD47A6">
        <w:t>59</w:t>
      </w:r>
      <w:r>
        <w:t>/15, temeljem odredbe članka 430. Stečajnog zakona (</w:t>
      </w:r>
      <w:proofErr w:type="spellStart"/>
      <w:r>
        <w:t>N.N</w:t>
      </w:r>
      <w:proofErr w:type="spellEnd"/>
      <w:r>
        <w:t xml:space="preserve">. br. 71/15.), dana </w:t>
      </w:r>
      <w:r w:rsidR="005E1076">
        <w:t>29. kolovoza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D47A6">
        <w:t xml:space="preserve">UDRUGA ZA PROMOCIJU I RAZVOJ MALIH I SREDNJIH PODUZETNIKA GRUPA MEDIA, OIB 66680281897, Zagreb, </w:t>
      </w:r>
      <w:proofErr w:type="spellStart"/>
      <w:r w:rsidR="00FD47A6">
        <w:t>Otavička</w:t>
      </w:r>
      <w:proofErr w:type="spellEnd"/>
      <w:r w:rsidR="00FD47A6">
        <w:t xml:space="preserve"> 13</w:t>
      </w:r>
      <w:r w:rsidR="0074781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FD47A6">
        <w:t>2.477,07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5E1076">
        <w:t>29. kolovoza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  <w:r w:rsidR="00FA4D31">
        <w:t>,v.r.</w:t>
      </w:r>
    </w:p>
    <w:p w:rsidRDefault="00FA4D31" w:rsidR="00FA4D31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FA4D31" w:rsidR="00FA4D31" w:rsidRPr="00694D64">
      <w:r w:rsidRPr="00694D64">
        <w:t>Karmela Dolenc</w:t>
      </w:r>
    </w:p>
    <w:p w:rsidRDefault="00FA4D31" w:rsidP="00D970B2" w:rsidR="00FA4D31">
      <w:pPr>
        <w:jc w:val="right"/>
      </w:pPr>
    </w:p>
    <w:p w:rsidRDefault="00FA4D31" w:rsidP="00D970B2" w:rsidR="00FA4D31">
      <w:pPr>
        <w:jc w:val="right"/>
      </w:pPr>
    </w:p>
    <w:sectPr w:rsidSect="000F71A5" w:rsidR="00FA4D31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E1076"/>
    <w:rsid w:val="005E554B"/>
    <w:rsid w:val="006156D0"/>
    <w:rsid w:val="0064498B"/>
    <w:rsid w:val="00676489"/>
    <w:rsid w:val="00726015"/>
    <w:rsid w:val="00747814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442E5"/>
    <w:rsid w:val="00BC1013"/>
    <w:rsid w:val="00BC1743"/>
    <w:rsid w:val="00C445F4"/>
    <w:rsid w:val="00C92915"/>
    <w:rsid w:val="00D41108"/>
    <w:rsid w:val="00D660C0"/>
    <w:rsid w:val="00D903A1"/>
    <w:rsid w:val="00D970B2"/>
    <w:rsid w:val="00EB6112"/>
    <w:rsid w:val="00F50193"/>
    <w:rsid w:val="00FA4D31"/>
    <w:rsid w:val="00FB40D7"/>
    <w:rsid w:val="00FD47A6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42E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42E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42E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42E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2E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42E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42E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42E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8059</izvorni_sadrzaj>
    <derivirana_varijabla naziv="DomainObject.Predmet.Broj_1">8059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St-8059/2015</izvorni_sadrzaj>
    <derivirana_varijabla naziv="DomainObject.Predmet.OznakaBroj_1">St-8059/2015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promociju i razvoj malih i srednjih poduzetnika GRUPA MEDIA</izvorni_sadrzaj>
    <derivirana_varijabla naziv="DomainObject.Predmet.ProtustrankaFormated_1">  Udruga za promociju i razvoj malih i srednjih poduzetnika GRUPA MEDIA</derivirana_varijabla>
  </DomainObject.Predmet.ProtustrankaFormated>
  <DomainObject.Predmet.ProtustrankaFormatedOIB>
    <izvorni_sadrzaj>  Udruga za promociju i razvoj malih i srednjih poduzetnika GRUPA MEDIA, OIB 66680281897</izvorni_sadrzaj>
    <derivirana_varijabla naziv="DomainObject.Predmet.ProtustrankaFormatedOIB_1">  Udruga za promociju i razvoj malih i srednjih poduzetnika GRUPA MEDIA, OIB 66680281897</derivirana_varijabla>
  </DomainObject.Predmet.ProtustrankaFormatedOIB>
  <DomainObject.Predmet.ProtustrankaFormatedWithAdress>
    <izvorni_sadrzaj> Udruga za promociju i razvoj malih i srednjih poduzetnika GRUPA MEDIA, Otavička 13, 10000 Zagreb</izvorni_sadrzaj>
    <derivirana_varijabla naziv="DomainObject.Predmet.ProtustrankaFormatedWithAdress_1"> Udruga za promociju i razvoj malih i srednjih poduzetnika GRUPA MEDIA, Otavička 13, 10000 Zagreb</derivirana_varijabla>
  </DomainObject.Predmet.ProtustrankaFormatedWithAdress>
  <DomainObject.Predmet.ProtustrankaFormatedWithAdressOIB>
    <izvorni_sadrzaj> Udruga za promociju i razvoj malih i srednjih poduzetnika GRUPA MEDIA, OIB 66680281897, Otavička 13, 10000 Zagreb</izvorni_sadrzaj>
    <derivirana_varijabla naziv="DomainObject.Predmet.ProtustrankaFormatedWithAdressOIB_1"> Udruga za promociju i razvoj malih i srednjih poduzetnika GRUPA MEDIA, OIB 66680281897, Otavička 13, 10000 Zagreb</derivirana_varijabla>
  </DomainObject.Predmet.ProtustrankaFormatedWithAdressOIB>
  <DomainObject.Predmet.ProtustrankaWithAdress>
    <izvorni_sadrzaj>Udruga za promociju i razvoj malih i srednjih poduzetnika GRUPA MEDIA Otavička 13, 10000 Zagreb</izvorni_sadrzaj>
    <derivirana_varijabla naziv="DomainObject.Predmet.ProtustrankaWithAdress_1">Udruga za promociju i razvoj malih i srednjih poduzetnika GRUPA MEDIA Otavička 13, 10000 Zagreb</derivirana_varijabla>
  </DomainObject.Predmet.ProtustrankaWithAdress>
  <DomainObject.Predmet.ProtustrankaWithAdressOIB>
    <izvorni_sadrzaj>Udruga za promociju i razvoj malih i srednjih poduzetnika GRUPA MEDIA, OIB 66680281897, Otavička 13, 10000 Zagreb</izvorni_sadrzaj>
    <derivirana_varijabla naziv="DomainObject.Predmet.ProtustrankaWithAdressOIB_1">Udruga za promociju i razvoj malih i srednjih poduzetnika GRUPA MEDIA, OIB 66680281897, Otavička 13, 10000 Zagreb</derivirana_varijabla>
  </DomainObject.Predmet.ProtustrankaWithAdressOIB>
  <DomainObject.Predmet.ProtustrankaNazivFormated>
    <izvorni_sadrzaj>Udruga za promociju i razvoj malih i srednjih poduzetnika GRUPA MEDIA</izvorni_sadrzaj>
    <derivirana_varijabla naziv="DomainObject.Predmet.ProtustrankaNazivFormated_1">Udruga za promociju i razvoj malih i srednjih poduzetnika GRUPA MEDIA</derivirana_varijabla>
  </DomainObject.Predmet.ProtustrankaNazivFormated>
  <DomainObject.Predmet.ProtustrankaNazivFormatedOIB>
    <izvorni_sadrzaj>Udruga za promociju i razvoj malih i srednjih poduzetnika GRUPA MEDIA, OIB 66680281897</izvorni_sadrzaj>
    <derivirana_varijabla naziv="DomainObject.Predmet.ProtustrankaNazivFormatedOIB_1">Udruga za promociju i razvoj malih i srednjih poduzetnika GRUPA MEDIA, OIB 66680281897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za promociju i razvoj malih i srednjih poduzetnika GRUPA MEDIA</item>
    </izvorni_sadrzaj>
    <derivirana_varijabla naziv="DomainObject.Predmet.ProtuStrankaListFormated_1">
      <item>Udruga za promociju i razvoj malih i srednjih poduzetnika GRUPA MEDIA</item>
    </derivirana_varijabla>
  </DomainObject.Predmet.ProtuStrankaListFormated>
  <DomainObject.Predmet.ProtuStrankaListFormatedOIB>
    <izvorni_sadrzaj>
      <item>Udruga za promociju i razvoj malih i srednjih poduzetnika GRUPA MEDIA, OIB 66680281897</item>
    </izvorni_sadrzaj>
    <derivirana_varijabla naziv="DomainObject.Predmet.ProtuStrankaListFormatedOIB_1">
      <item>Udruga za promociju i razvoj malih i srednjih poduzetnika GRUPA MEDIA, OIB 66680281897</item>
    </derivirana_varijabla>
  </DomainObject.Predmet.ProtuStrankaListFormatedOIB>
  <DomainObject.Predmet.ProtuStrankaListFormatedWithAdress>
    <izvorni_sadrzaj>
      <item>Udruga za promociju i razvoj malih i srednjih poduzetnika GRUPA MEDIA, Otavička 13, 10000 Zagreb</item>
    </izvorni_sadrzaj>
    <derivirana_varijabla naziv="DomainObject.Predmet.ProtuStrankaListFormatedWithAdress_1">
      <item>Udruga za promociju i razvoj malih i srednjih poduzetnika GRUPA MEDIA, Otavička 13, 10000 Zagreb</item>
    </derivirana_varijabla>
  </DomainObject.Predmet.ProtuStrankaListFormatedWithAdress>
  <DomainObject.Predmet.ProtuStrankaListFormatedWithAdressOIB>
    <izvorni_sadrzaj>
      <item>Udruga za promociju i razvoj malih i srednjih poduzetnika GRUPA MEDIA, OIB 66680281897, Otavička 13, 10000 Zagreb</item>
    </izvorni_sadrzaj>
    <derivirana_varijabla naziv="DomainObject.Predmet.ProtuStrankaListFormatedWithAdressOIB_1">
      <item>Udruga za promociju i razvoj malih i srednjih poduzetnika GRUPA MEDIA, OIB 66680281897, Otavička 13, 10000 Zagreb</item>
    </derivirana_varijabla>
  </DomainObject.Predmet.ProtuStrankaListFormatedWithAdressOIB>
  <DomainObject.Predmet.ProtuStrankaListNazivFormated>
    <izvorni_sadrzaj>
      <item>Udruga za promociju i razvoj malih i srednjih poduzetnika GRUPA MEDIA</item>
    </izvorni_sadrzaj>
    <derivirana_varijabla naziv="DomainObject.Predmet.ProtuStrankaListNazivFormated_1">
      <item>Udruga za promociju i razvoj malih i srednjih poduzetnika GRUPA MEDIA</item>
    </derivirana_varijabla>
  </DomainObject.Predmet.ProtuStrankaListNazivFormated>
  <DomainObject.Predmet.ProtuStrankaListNazivFormatedOIB>
    <izvorni_sadrzaj>
      <item>Udruga za promociju i razvoj malih i srednjih poduzetnika GRUPA MEDIA, OIB 66680281897</item>
    </izvorni_sadrzaj>
    <derivirana_varijabla naziv="DomainObject.Predmet.ProtuStrankaListNazivFormatedOIB_1">
      <item>Udruga za promociju i razvoj malih i srednjih poduzetnika GRUPA MEDIA, OIB 66680281897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za promociju i razvoj malih i srednjih poduzetnika GRUPA MEDIA</izvorni_sadrzaj>
    <derivirana_varijabla naziv="DomainObject.Predmet.ProtustrankaIDrugi_1">Udruga za promociju i razvoj malih i srednjih poduzetnika GRUPA MEDIA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za promociju i razvoj malih i srednjih poduzetnika GRUPA MEDIA, OIB 66680281897, Otavička 13, 10000 Zagreb</izvorni_sadrzaj>
    <derivirana_varijabla naziv="DomainObject.Predmet.ProtustrankaIDrugiAdressOIB_1">Udruga za promociju i razvoj malih i srednjih poduzetnika GRUPA MEDIA, OIB 66680281897, Otavička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za promociju i razvoj malih i srednjih poduzetnika GRUPA MEDIA</item>
    </izvorni_sadrzaj>
    <derivirana_varijabla naziv="DomainObject.Predmet.SudioniciListNaziv_1">
      <item>FINA Regionalni centar Zagreb</item>
      <item>Udruga za promociju i razvoj malih i srednjih poduzetnika GRUPA MEDIA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za promociju i razvoj malih i srednjih poduzetnika GRUPA MEDIA, OIB 66680281897, Otavička 13,10000 Zagreb</item>
    </izvorni_sadrzaj>
    <derivirana_varijabla naziv="DomainObject.Predmet.SudioniciListAdressOIB_1">
      <item>FINA Regionalni centar Zagreb, OIB 85821130368, Trg svibanjskih žrtava 1995. 1,10000 Zagreb</item>
      <item>Udruga za promociju i razvoj malih i srednjih poduzetnika GRUPA MEDIA, OIB 66680281897, Otavička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66680281897</item>
    </izvorni_sadrzaj>
    <derivirana_varijabla naziv="DomainObject.Predmet.SudioniciListNazivOIB_1">
      <item>, OIB 85821130368</item>
      <item>, OIB 66680281897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1391</properties:Characters>
  <properties:Lines>45</properties:Lines>
  <properties:Paragraphs>17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2016-08-29T11:58:00Z</cp:lastPrinted>
  <dcterms:modified xmlns:xsi="http://www.w3.org/2001/XMLSchema-instance" xsi:type="dcterms:W3CDTF">2016-08-29T12:00:00Z</dcterms:modified>
  <cp:revision>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