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70a5" w14:paraId="b1370a5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C04ECD">
        <w:t>7740</w:t>
      </w:r>
      <w:r w:rsidR="0028458C">
        <w:t>/</w:t>
      </w:r>
      <w:r>
        <w:t>201</w:t>
      </w:r>
      <w:r w:rsidR="00037D5A">
        <w:t>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A367FD">
        <w:t>18</w:t>
      </w:r>
      <w:r w:rsidRPr="009C5689">
        <w:t xml:space="preserve">. </w:t>
      </w:r>
      <w:r w:rsidR="00A367FD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BF16A8">
      <w:pPr>
        <w:jc w:val="both"/>
      </w:pPr>
      <w:r w:rsidRPr="009C5689">
        <w:t xml:space="preserve">I </w:t>
      </w:r>
      <w:r w:rsidRPr="009C5689">
        <w:tab/>
        <w:t>Za dužnika</w:t>
      </w:r>
      <w:r w:rsidR="00C04ECD">
        <w:t xml:space="preserve"> </w:t>
      </w:r>
      <w:r w:rsidR="00CE6D4E">
        <w:t xml:space="preserve">AKTIV GRADNJA d.o.o., Zagreb, </w:t>
      </w:r>
      <w:proofErr w:type="spellStart"/>
      <w:r w:rsidR="00CE6D4E">
        <w:t>Borongajska</w:t>
      </w:r>
      <w:proofErr w:type="spellEnd"/>
      <w:r w:rsidR="00CE6D4E">
        <w:t xml:space="preserve"> cesta 80/A, OIB: 58119600408</w:t>
      </w:r>
      <w:r w:rsidR="00771279">
        <w:t>.</w:t>
      </w:r>
    </w:p>
    <w:p w:rsidRDefault="00BF16A8" w:rsidP="00B255BC" w:rsidR="00BF16A8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C04ECD">
        <w:t>2.409,75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A367FD">
        <w:t>18</w:t>
      </w:r>
      <w:r w:rsidRPr="009C5689">
        <w:t xml:space="preserve">. </w:t>
      </w:r>
      <w:r w:rsidR="00A367FD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B358F1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B358F1" w:rsidR="00B358F1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B358F1">
        <w:t>,v.r.</w:t>
      </w:r>
    </w:p>
    <w:p w:rsidRDefault="00B358F1" w:rsidP="00B358F1" w:rsidR="00B358F1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358F1" w:rsidP="00B358F1" w:rsidR="00B358F1">
      <w:pPr>
        <w:ind w:firstLine="708"/>
        <w:jc w:val="right"/>
      </w:pPr>
      <w:r>
        <w:t>ovlašteni službenik:</w:t>
      </w:r>
    </w:p>
    <w:p w:rsidRDefault="00B358F1" w:rsidP="00B358F1" w:rsidR="00B358F1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5B9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8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5B98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37D5A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12CA7"/>
    <w:rsid w:val="001365CE"/>
    <w:rsid w:val="00137701"/>
    <w:rsid w:val="00155ECD"/>
    <w:rsid w:val="00173BC8"/>
    <w:rsid w:val="00175951"/>
    <w:rsid w:val="0017795A"/>
    <w:rsid w:val="00177DD2"/>
    <w:rsid w:val="001A1345"/>
    <w:rsid w:val="001B313D"/>
    <w:rsid w:val="001B33E7"/>
    <w:rsid w:val="001C09D2"/>
    <w:rsid w:val="001E3342"/>
    <w:rsid w:val="001F52D7"/>
    <w:rsid w:val="00220185"/>
    <w:rsid w:val="00225206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E26C7"/>
    <w:rsid w:val="002F0E73"/>
    <w:rsid w:val="003264C7"/>
    <w:rsid w:val="003279B2"/>
    <w:rsid w:val="00332033"/>
    <w:rsid w:val="0033400A"/>
    <w:rsid w:val="00343CDF"/>
    <w:rsid w:val="0034753A"/>
    <w:rsid w:val="00362AC8"/>
    <w:rsid w:val="00370A06"/>
    <w:rsid w:val="00375C56"/>
    <w:rsid w:val="003A1BB3"/>
    <w:rsid w:val="003A2C2C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3E576E"/>
    <w:rsid w:val="00416FB3"/>
    <w:rsid w:val="00423CEE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1E40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36405"/>
    <w:rsid w:val="0063779A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20D"/>
    <w:rsid w:val="00725EF1"/>
    <w:rsid w:val="00727457"/>
    <w:rsid w:val="00731488"/>
    <w:rsid w:val="00766CD5"/>
    <w:rsid w:val="00771279"/>
    <w:rsid w:val="00784D04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367FD"/>
    <w:rsid w:val="00A45BA9"/>
    <w:rsid w:val="00A60C39"/>
    <w:rsid w:val="00A67C70"/>
    <w:rsid w:val="00A74195"/>
    <w:rsid w:val="00A81FFE"/>
    <w:rsid w:val="00A8297E"/>
    <w:rsid w:val="00A90B79"/>
    <w:rsid w:val="00A93A44"/>
    <w:rsid w:val="00A9483B"/>
    <w:rsid w:val="00A970E4"/>
    <w:rsid w:val="00A97D23"/>
    <w:rsid w:val="00AA1398"/>
    <w:rsid w:val="00AA4C98"/>
    <w:rsid w:val="00AA7C14"/>
    <w:rsid w:val="00AC29C2"/>
    <w:rsid w:val="00AE518C"/>
    <w:rsid w:val="00AF1BB3"/>
    <w:rsid w:val="00AF210E"/>
    <w:rsid w:val="00AF2B2D"/>
    <w:rsid w:val="00B154A1"/>
    <w:rsid w:val="00B21314"/>
    <w:rsid w:val="00B21C1C"/>
    <w:rsid w:val="00B255BC"/>
    <w:rsid w:val="00B358F1"/>
    <w:rsid w:val="00B40C43"/>
    <w:rsid w:val="00B55B98"/>
    <w:rsid w:val="00B62464"/>
    <w:rsid w:val="00B7166B"/>
    <w:rsid w:val="00B846AC"/>
    <w:rsid w:val="00B91C6E"/>
    <w:rsid w:val="00BA255E"/>
    <w:rsid w:val="00BA440A"/>
    <w:rsid w:val="00BB055B"/>
    <w:rsid w:val="00BF16A8"/>
    <w:rsid w:val="00BF4F56"/>
    <w:rsid w:val="00C033D3"/>
    <w:rsid w:val="00C04ECD"/>
    <w:rsid w:val="00C06F56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E6D4E"/>
    <w:rsid w:val="00CF7721"/>
    <w:rsid w:val="00D034AE"/>
    <w:rsid w:val="00D05EE5"/>
    <w:rsid w:val="00D06956"/>
    <w:rsid w:val="00D1406C"/>
    <w:rsid w:val="00D14200"/>
    <w:rsid w:val="00D160A2"/>
    <w:rsid w:val="00D17965"/>
    <w:rsid w:val="00D26E52"/>
    <w:rsid w:val="00D32DB4"/>
    <w:rsid w:val="00D42F79"/>
    <w:rsid w:val="00D547AE"/>
    <w:rsid w:val="00D55EBD"/>
    <w:rsid w:val="00D63AA1"/>
    <w:rsid w:val="00D831FA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2968"/>
    <w:rsid w:val="00E75169"/>
    <w:rsid w:val="00E84348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15993"/>
    <w:rsid w:val="00F30C75"/>
    <w:rsid w:val="00F31A9A"/>
    <w:rsid w:val="00F320C0"/>
    <w:rsid w:val="00F4023F"/>
    <w:rsid w:val="00F51F18"/>
    <w:rsid w:val="00F52A4C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4366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5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8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5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8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7740</izvorni_sadrzaj>
    <derivirana_varijabla naziv="DomainObject.Predmet.Broj_1">7740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St-7740/2015</izvorni_sadrzaj>
    <derivirana_varijabla naziv="DomainObject.Predmet.OznakaBroj_1">St-7740/2015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AKTIV GRADNJA d.o.o.</izvorni_sadrzaj>
    <derivirana_varijabla naziv="DomainObject.Predmet.ProtustrankaFormated_1">  AKTIV GRADNJA d.o.o.</derivirana_varijabla>
  </DomainObject.Predmet.ProtustrankaFormated>
  <DomainObject.Predmet.ProtustrankaFormatedOIB>
    <izvorni_sadrzaj>  AKTIV GRADNJA d.o.o., OIB 58119600408</izvorni_sadrzaj>
    <derivirana_varijabla naziv="DomainObject.Predmet.ProtustrankaFormatedOIB_1">  AKTIV GRADNJA d.o.o., OIB 58119600408</derivirana_varijabla>
  </DomainObject.Predmet.ProtustrankaFormatedOIB>
  <DomainObject.Predmet.ProtustrankaFormatedWithAdress>
    <izvorni_sadrzaj> AKTIV GRADNJA d.o.o., Borongajska cesta 80/A, 10000 Zagreb</izvorni_sadrzaj>
    <derivirana_varijabla naziv="DomainObject.Predmet.ProtustrankaFormatedWithAdress_1"> AKTIV GRADNJA d.o.o., Borongajska cesta 80/A, 10000 Zagreb</derivirana_varijabla>
  </DomainObject.Predmet.ProtustrankaFormatedWithAdress>
  <DomainObject.Predmet.ProtustrankaFormatedWithAdressOIB>
    <izvorni_sadrzaj> AKTIV GRADNJA d.o.o., OIB 58119600408, Borongajska cesta 80/A, 10000 Zagreb</izvorni_sadrzaj>
    <derivirana_varijabla naziv="DomainObject.Predmet.ProtustrankaFormatedWithAdressOIB_1"> AKTIV GRADNJA d.o.o., OIB 58119600408, Borongajska cesta 80/A, 10000 Zagreb</derivirana_varijabla>
  </DomainObject.Predmet.ProtustrankaFormatedWithAdressOIB>
  <DomainObject.Predmet.ProtustrankaWithAdress>
    <izvorni_sadrzaj>AKTIV GRADNJA d.o.o. Borongajska cesta 80/A, 10000 Zagreb</izvorni_sadrzaj>
    <derivirana_varijabla naziv="DomainObject.Predmet.ProtustrankaWithAdress_1">AKTIV GRADNJA d.o.o. Borongajska cesta 80/A, 10000 Zagreb</derivirana_varijabla>
  </DomainObject.Predmet.ProtustrankaWithAdress>
  <DomainObject.Predmet.ProtustrankaWithAdressOIB>
    <izvorni_sadrzaj>AKTIV GRADNJA d.o.o., OIB 58119600408, Borongajska cesta 80/A, 10000 Zagreb</izvorni_sadrzaj>
    <derivirana_varijabla naziv="DomainObject.Predmet.ProtustrankaWithAdressOIB_1">AKTIV GRADNJA d.o.o., OIB 58119600408, Borongajska cesta 80/A, 10000 Zagreb</derivirana_varijabla>
  </DomainObject.Predmet.ProtustrankaWithAdressOIB>
  <DomainObject.Predmet.ProtustrankaNazivFormated>
    <izvorni_sadrzaj>AKTIV GRADNJA d.o.o.</izvorni_sadrzaj>
    <derivirana_varijabla naziv="DomainObject.Predmet.ProtustrankaNazivFormated_1">AKTIV GRADNJA d.o.o.</derivirana_varijabla>
  </DomainObject.Predmet.ProtustrankaNazivFormated>
  <DomainObject.Predmet.ProtustrankaNazivFormatedOIB>
    <izvorni_sadrzaj>AKTIV GRADNJA d.o.o., OIB 58119600408</izvorni_sadrzaj>
    <derivirana_varijabla naziv="DomainObject.Predmet.ProtustrankaNazivFormatedOIB_1">AKTIV GRADNJA d.o.o., OIB 58119600408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AKTIV GRADNJA d.o.o.</item>
    </izvorni_sadrzaj>
    <derivirana_varijabla naziv="DomainObject.Predmet.ProtuStrankaListFormated_1">
      <item>AKTIV GRADNJA d.o.o.</item>
    </derivirana_varijabla>
  </DomainObject.Predmet.ProtuStrankaListFormated>
  <DomainObject.Predmet.ProtuStrankaListFormatedOIB>
    <izvorni_sadrzaj>
      <item>AKTIV GRADNJA d.o.o., OIB 58119600408</item>
    </izvorni_sadrzaj>
    <derivirana_varijabla naziv="DomainObject.Predmet.ProtuStrankaListFormatedOIB_1">
      <item>AKTIV GRADNJA d.o.o., OIB 58119600408</item>
    </derivirana_varijabla>
  </DomainObject.Predmet.ProtuStrankaListFormatedOIB>
  <DomainObject.Predmet.ProtuStrankaListFormatedWithAdress>
    <izvorni_sadrzaj>
      <item>AKTIV GRADNJA d.o.o., Borongajska cesta 80/A, 10000 Zagreb</item>
    </izvorni_sadrzaj>
    <derivirana_varijabla naziv="DomainObject.Predmet.ProtuStrankaListFormatedWithAdress_1">
      <item>AKTIV GRADNJA d.o.o., Borongajska cesta 80/A, 10000 Zagreb</item>
    </derivirana_varijabla>
  </DomainObject.Predmet.ProtuStrankaListFormatedWithAdress>
  <DomainObject.Predmet.ProtuStrankaListFormatedWithAdressOIB>
    <izvorni_sadrzaj>
      <item>AKTIV GRADNJA d.o.o., OIB 58119600408, Borongajska cesta 80/A, 10000 Zagreb</item>
    </izvorni_sadrzaj>
    <derivirana_varijabla naziv="DomainObject.Predmet.ProtuStrankaListFormatedWithAdressOIB_1">
      <item>AKTIV GRADNJA d.o.o., OIB 58119600408, Borongajska cesta 80/A, 10000 Zagreb</item>
    </derivirana_varijabla>
  </DomainObject.Predmet.ProtuStrankaListFormatedWithAdressOIB>
  <DomainObject.Predmet.ProtuStrankaListNazivFormated>
    <izvorni_sadrzaj>
      <item>AKTIV GRADNJA d.o.o.</item>
    </izvorni_sadrzaj>
    <derivirana_varijabla naziv="DomainObject.Predmet.ProtuStrankaListNazivFormated_1">
      <item>AKTIV GRADNJA d.o.o.</item>
    </derivirana_varijabla>
  </DomainObject.Predmet.ProtuStrankaListNazivFormated>
  <DomainObject.Predmet.ProtuStrankaListNazivFormatedOIB>
    <izvorni_sadrzaj>
      <item>AKTIV GRADNJA d.o.o., OIB 58119600408</item>
    </izvorni_sadrzaj>
    <derivirana_varijabla naziv="DomainObject.Predmet.ProtuStrankaListNazivFormatedOIB_1">
      <item>AKTIV GRADNJA d.o.o., OIB 58119600408</item>
    </derivirana_varijabla>
  </DomainObject.Predmet.ProtuStrankaListNazivFormatedOIB>
  <DomainObject.Predmet.OstaliListFormated>
    <izvorni_sadrzaj>
      <item>Ivan Jozić</item>
      <item>Nedeljko Jozić</item>
    </izvorni_sadrzaj>
    <derivirana_varijabla naziv="DomainObject.Predmet.OstaliListFormated_1">
      <item>Ivan Jozić</item>
      <item>Nedeljko Jozić</item>
    </derivirana_varijabla>
  </DomainObject.Predmet.OstaliListFormated>
  <DomainObject.Predmet.OstaliListFormatedOIB>
    <izvorni_sadrzaj>
      <item>Ivan Jozić, OIB 31169151979</item>
      <item>Nedeljko Jozić, OIB 05063644446</item>
    </izvorni_sadrzaj>
    <derivirana_varijabla naziv="DomainObject.Predmet.OstaliListFormatedOIB_1">
      <item>Ivan Jozić, OIB 31169151979</item>
      <item>Nedeljko Jozić, OIB 05063644446</item>
    </derivirana_varijabla>
  </DomainObject.Predmet.OstaliListFormatedOIB>
  <DomainObject.Predmet.OstaliListFormatedWithAdress>
    <izvorni_sadrzaj>
      <item>Ivan Jozić, Lička 35, 10000 Zagreb</item>
      <item>Nedeljko Jozić, Lička Ulica 35, 10000 Zagreb</item>
    </izvorni_sadrzaj>
    <derivirana_varijabla naziv="DomainObject.Predmet.OstaliListFormatedWithAdress_1">
      <item>Ivan Jozić, Lička 35, 10000 Zagreb</item>
      <item>Nedeljko Jozić, Lička Ulica 35, 10000 Zagreb</item>
    </derivirana_varijabla>
  </DomainObject.Predmet.OstaliListFormatedWithAdress>
  <DomainObject.Predmet.OstaliListFormatedWithAdressOIB>
    <izvorni_sadrzaj>
      <item>Ivan Jozić, OIB 31169151979, Lička 35, 10000 Zagreb</item>
      <item>Nedeljko Jozić, OIB 05063644446, Lička Ulica 35, 10000 Zagreb</item>
    </izvorni_sadrzaj>
    <derivirana_varijabla naziv="DomainObject.Predmet.OstaliListFormatedWithAdressOIB_1">
      <item>Ivan Jozić, OIB 31169151979, Lička 35, 10000 Zagreb</item>
      <item>Nedeljko Jozić, OIB 05063644446, Lička Ulica 35, 10000 Zagreb</item>
    </derivirana_varijabla>
  </DomainObject.Predmet.OstaliListFormatedWithAdressOIB>
  <DomainObject.Predmet.OstaliListNazivFormated>
    <izvorni_sadrzaj>
      <item>Ivan Jozić</item>
      <item>Nedeljko Jozić</item>
    </izvorni_sadrzaj>
    <derivirana_varijabla naziv="DomainObject.Predmet.OstaliListNazivFormated_1">
      <item>Ivan Jozić</item>
      <item>Nedeljko Jozić</item>
    </derivirana_varijabla>
  </DomainObject.Predmet.OstaliListNazivFormated>
  <DomainObject.Predmet.OstaliListNazivFormatedOIB>
    <izvorni_sadrzaj>
      <item>Ivan Jozić, OIB 31169151979</item>
      <item>Nedeljko Jozić, OIB 05063644446</item>
    </izvorni_sadrzaj>
    <derivirana_varijabla naziv="DomainObject.Predmet.OstaliListNazivFormatedOIB_1">
      <item>Ivan Jozić, OIB 31169151979</item>
      <item>Nedeljko Jozić, OIB 05063644446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AKTIV GRADNJA d.o.o.</izvorni_sadrzaj>
    <derivirana_varijabla naziv="DomainObject.Predmet.ProtustrankaIDrugi_1">AKTIV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AKTIV GRADNJA d.o.o., OIB 58119600408, Borongajska cesta 80/A, 10000 Zagreb</izvorni_sadrzaj>
    <derivirana_varijabla naziv="DomainObject.Predmet.ProtustrankaIDrugiAdressOIB_1">AKTIV GRADNJA d.o.o., OIB 58119600408, Borongajska cesta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AKTIV GRADNJA d.o.o.</item>
      <item>FINA Regionalni centar Zagreb</item>
      <item>Ivan Jozić</item>
      <item>Nedeljko Jozić</item>
    </izvorni_sadrzaj>
    <derivirana_varijabla naziv="DomainObject.Predmet.SudioniciListNaziv_1">
      <item>AKTIV GRADNJA d.o.o.</item>
      <item>FINA Regionalni centar Zagreb</item>
      <item>Ivan Jozić</item>
      <item>Nedeljko Jozić</item>
    </derivirana_varijabla>
  </DomainObject.Predmet.SudioniciListNaziv>
  <DomainObject.Predmet.SudioniciListAdressOIB>
    <izvorni_sadrzaj>
      <item>AKTIV GRADNJA d.o.o., OIB 58119600408, Borongajska cesta 80/A,10000 Zagreb</item>
      <item>FINA Regionalni centar Zagreb, OIB 85821130368, Trg svibanjskih žrtava 1995. br. 1,10000 Zagreb</item>
      <item>Ivan Jozić, OIB 31169151979, Lička 35,10000 Zagreb</item>
      <item>Nedeljko Jozić, OIB 05063644446, Lička Ulica 35,10000 Zagreb</item>
    </izvorni_sadrzaj>
    <derivirana_varijabla naziv="DomainObject.Predmet.SudioniciListAdressOIB_1">
      <item>AKTIV GRADNJA d.o.o., OIB 58119600408, Borongajska cesta 80/A,10000 Zagreb</item>
      <item>FINA Regionalni centar Zagreb, OIB 85821130368, Trg svibanjskih žrtava 1995. br. 1,10000 Zagreb</item>
      <item>Ivan Jozić, OIB 31169151979, Lička 35,10000 Zagreb</item>
      <item>Nedeljko Jozić, OIB 05063644446, Lička Ulica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58119600408</item>
      <item>, OIB 85821130368</item>
      <item>, OIB 31169151979</item>
      <item>, OIB 05063644446</item>
    </izvorni_sadrzaj>
    <derivirana_varijabla naziv="DomainObject.Predmet.SudioniciListNazivOIB_1">
      <item>, OIB 58119600408</item>
      <item>, OIB 85821130368</item>
      <item>, OIB 31169151979</item>
      <item>, OIB 05063644446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1346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2016-07-05T06:19:00Z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2016-07-19T08:58:00Z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