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9558" w14:paraId="ee69558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Default="00F15707" w:rsidR="00F15707"/>
    <w:p w:rsidRDefault="00F15707" w:rsidR="00F15707"/>
    <w:p w:rsidRDefault="00F15707" w:rsidR="00F15707"/>
    <w:p w:rsidRDefault="000E3309" w:rsidP="00F15707" w:rsidR="000E3309"/>
    <w:p w:rsidRDefault="000E3309" w:rsidP="00F15707" w:rsidR="000E3309"/>
    <w:p w:rsidRDefault="00F15707" w:rsidP="00F15707" w:rsidR="00F15707">
      <w:r>
        <w:t>REPUBLIKA HRVATSKA</w:t>
      </w:r>
      <w:r w:rsidR="000E3309">
        <w:tab/>
      </w:r>
      <w:r w:rsidR="000E3309">
        <w:tab/>
      </w:r>
      <w:r w:rsidR="000E3309">
        <w:tab/>
      </w:r>
      <w:r w:rsidR="000E3309">
        <w:tab/>
      </w:r>
      <w:r w:rsidR="000E3309">
        <w:tab/>
      </w:r>
      <w:r w:rsidR="000E3309">
        <w:tab/>
      </w:r>
      <w:r w:rsidR="000E3309">
        <w:tab/>
        <w:t>3 St-4253/2016-43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545553">
        <w:t>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0E3309" w:rsidP="000E3309" w:rsidR="000E3309" w:rsidRPr="000E3309">
      <w:pPr>
        <w:ind w:firstLine="708"/>
        <w:jc w:val="both"/>
        <w:rPr>
          <w:rFonts w:cs="Times New Roman" w:eastAsia="Times New Roman"/>
          <w:szCs w:val="24"/>
        </w:rPr>
      </w:pPr>
      <w:r w:rsidRPr="000E3309">
        <w:rPr>
          <w:rFonts w:cs="Times New Roman" w:eastAsia="Times New Roman"/>
          <w:szCs w:val="24"/>
        </w:rPr>
        <w:t>Trgovački sud u Zagrebu, Stalna služba u Karlovcu, po stečajnom sucu Vesni Fundurulić Perišin,  u stečajnom postupku nad stečajnim dužnikom BAREC d.o.o. u stečaju, Lijevi Dubrovčak, Savska 16, OIB:19758238525, 22. svibnja 2019.,</w:t>
      </w:r>
    </w:p>
    <w:p w:rsidRDefault="000E3309" w:rsidP="000E3309" w:rsidR="000E3309" w:rsidRPr="000E3309">
      <w:pPr>
        <w:jc w:val="both"/>
        <w:rPr>
          <w:rFonts w:cs="Times New Roman" w:eastAsia="Times New Roman"/>
          <w:szCs w:val="24"/>
        </w:rPr>
      </w:pPr>
    </w:p>
    <w:p w:rsidRDefault="00D54781" w:rsidP="00D54781" w:rsidR="00D54781">
      <w:pPr>
        <w:ind w:firstLine="708"/>
      </w:pPr>
    </w:p>
    <w:p w:rsidRDefault="00F15707" w:rsidP="00B407EE" w:rsidR="00B407EE">
      <w:pPr>
        <w:jc w:val="center"/>
      </w:pPr>
      <w:r>
        <w:t>r i j e š i o   j 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I.Zaključuje se stečajni postupak nad stečajnim dužnikom </w:t>
      </w:r>
      <w:r w:rsidR="000E3309" w:rsidRPr="000E3309">
        <w:t>BAREC d.o.o. u stečaju, Lijevi Dubrovčak, Savska 16, OIB:19758238525</w:t>
      </w:r>
      <w:r>
        <w:t>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II.Ovo rješenje biti će objavljeno na mrežnoj stranici e-Oglasna ploča Trgovačkog suda u Zagrebu.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III.Rješenje će se, po pravomoćnosti, dostaviti sudskom registru ovog suda radi brisanja dužnika iz sudskog registra.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center"/>
      </w:pPr>
      <w:r>
        <w:t>Obrazloženje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Stečajni upravitelj je sukladno odluci skupštine vjerovnika, pristupio unovčenju imovine koja je činila stečajnu masu, u skladu s odredbom čl. </w:t>
      </w:r>
      <w:r w:rsidR="00A65961">
        <w:t xml:space="preserve">229. </w:t>
      </w:r>
      <w:r>
        <w:t>Stečajnog zakona ("Narodne novine" broj 71/15, 104/17</w:t>
      </w:r>
      <w:r w:rsidR="00176509">
        <w:t xml:space="preserve"> – dalje SZ-a</w:t>
      </w:r>
      <w:r>
        <w:t>).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Stečajni upravitelj unovčio je cjelokupnu imovinu stečajnog dužnika, te dostavio završni diobni popis, zav</w:t>
      </w:r>
      <w:r w:rsidR="00A65961">
        <w:t>ršni račun i završno izviješće, a koji su</w:t>
      </w:r>
      <w:r>
        <w:t xml:space="preserve"> objavljen</w:t>
      </w:r>
      <w:r w:rsidR="00A65961">
        <w:t>i</w:t>
      </w:r>
      <w:r>
        <w:t xml:space="preserve"> </w:t>
      </w:r>
      <w:r w:rsidRPr="00D54781">
        <w:t>na mrežnoj stranici e-oglasna ploča Trgovačkog suda u Zagrebu</w:t>
      </w:r>
      <w:r w:rsidR="00A65961">
        <w:t>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Rješenjem </w:t>
      </w:r>
      <w:r w:rsidR="00A65961">
        <w:t xml:space="preserve">poslovni broj gornji </w:t>
      </w:r>
      <w:r>
        <w:t xml:space="preserve">od </w:t>
      </w:r>
      <w:r w:rsidR="000E3309">
        <w:t>5. rujna 2018</w:t>
      </w:r>
      <w:r>
        <w:t xml:space="preserve">. sud je dao suglasnost za provođenje završne diobe, te  je istim rješenjem određeno završno ročište vjerovnika uz objavu dnevnog reda </w:t>
      </w:r>
      <w:r w:rsidRPr="00D54781">
        <w:t>na mrežnoj stranici e-oglasna</w:t>
      </w:r>
      <w:r>
        <w:t xml:space="preserve"> </w:t>
      </w:r>
      <w:r w:rsidR="000E3309">
        <w:t xml:space="preserve">ploča Trgovačkog suda u Zagrebu, a koje ročište je rješenjem od 16. listopada 2018. preloženo za 9. studeni 2018. </w:t>
      </w:r>
    </w:p>
    <w:p w:rsidRDefault="00D54781" w:rsidP="00D54781" w:rsidR="00D54781">
      <w:pPr>
        <w:ind w:firstLine="708"/>
        <w:jc w:val="both"/>
      </w:pPr>
    </w:p>
    <w:p w:rsidRDefault="00D54781" w:rsidP="00D54781" w:rsidR="000E3309">
      <w:pPr>
        <w:ind w:firstLine="708"/>
        <w:jc w:val="both"/>
      </w:pPr>
      <w:r>
        <w:t>Na završnom ročištu</w:t>
      </w:r>
      <w:r w:rsidR="000E3309">
        <w:t>, nitko od vjerovnika nije stavio prigovor na završni račun i završni diobni popis.</w:t>
      </w:r>
    </w:p>
    <w:p w:rsidRDefault="00D54781" w:rsidP="00D54781" w:rsidR="00D54781">
      <w:pPr>
        <w:ind w:firstLine="708"/>
        <w:jc w:val="both"/>
      </w:pPr>
      <w:r>
        <w:t xml:space="preserve"> </w:t>
      </w:r>
    </w:p>
    <w:p w:rsidRDefault="000E3309" w:rsidP="00D54781" w:rsidR="000E3309">
      <w:pPr>
        <w:ind w:firstLine="708"/>
        <w:jc w:val="both"/>
      </w:pP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t xml:space="preserve"> Stečajni upravitelj je podneskom </w:t>
      </w:r>
      <w:r w:rsidR="00986936">
        <w:t xml:space="preserve">od </w:t>
      </w:r>
      <w:r w:rsidR="000E3309">
        <w:t>17. svibnja 2019</w:t>
      </w:r>
      <w:r w:rsidR="00986936">
        <w:t>., izvijestio</w:t>
      </w:r>
      <w:r>
        <w:t xml:space="preserve"> sud da je okončao završnu diobu, sukladno završnom popisu</w:t>
      </w:r>
      <w:r w:rsidR="00986936">
        <w:t>, te da su se stekli uvjeti za zaključenje stečajnog postupka</w:t>
      </w:r>
      <w:r>
        <w:t xml:space="preserve">. 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t xml:space="preserve"> </w:t>
      </w:r>
      <w:r w:rsidR="00986936">
        <w:t xml:space="preserve">Budući </w:t>
      </w:r>
      <w:r>
        <w:t xml:space="preserve"> da je unovčena stečajna masa i provedeno završno ročište u skladu sa čl. </w:t>
      </w:r>
      <w:r w:rsidR="00176509">
        <w:t>283</w:t>
      </w:r>
      <w:r>
        <w:t xml:space="preserve">. SZ-a te kako je stečajni upravitelj proveo završnu diobu, </w:t>
      </w:r>
      <w:r w:rsidR="00986936">
        <w:t xml:space="preserve">temeljem odredbe čl. </w:t>
      </w:r>
      <w:r w:rsidR="00176509">
        <w:t>286</w:t>
      </w:r>
      <w:r>
        <w:t xml:space="preserve">. </w:t>
      </w:r>
      <w:r w:rsidR="00986936">
        <w:t>SZ-a,</w:t>
      </w:r>
      <w:r>
        <w:t xml:space="preserve"> </w:t>
      </w:r>
      <w:r w:rsidR="00986936" w:rsidRPr="00986936">
        <w:t>riješeno je kao u izreci</w:t>
      </w:r>
      <w:r w:rsidR="00986936">
        <w:t>.</w:t>
      </w:r>
    </w:p>
    <w:p w:rsidRDefault="00D54781" w:rsidP="00D54781" w:rsidR="00D54781">
      <w:pPr>
        <w:jc w:val="both"/>
      </w:pPr>
      <w:r>
        <w:t xml:space="preserve">                      </w:t>
      </w:r>
    </w:p>
    <w:p w:rsidRDefault="00986936" w:rsidP="00986936" w:rsidR="00986936">
      <w:pPr>
        <w:tabs>
          <w:tab w:pos="2805" w:val="left"/>
        </w:tabs>
      </w:pPr>
      <w:r>
        <w:tab/>
        <w:t xml:space="preserve">U Karlovcu </w:t>
      </w:r>
      <w:r w:rsidR="000E3309">
        <w:t>22. svibnja 2019.</w:t>
      </w: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  <w:jc w:val="right"/>
      </w:pPr>
      <w:r>
        <w:t xml:space="preserve">   Stečajni sudac:</w:t>
      </w:r>
    </w:p>
    <w:p w:rsidRDefault="00986936" w:rsidP="00986936" w:rsidR="00986936">
      <w:pPr>
        <w:tabs>
          <w:tab w:pos="2805" w:val="left"/>
        </w:tabs>
        <w:jc w:val="right"/>
      </w:pPr>
      <w:r>
        <w:t xml:space="preserve">                                                                                    Vesna Fundurulić Perišin</w:t>
      </w:r>
      <w:r w:rsidR="00745F43">
        <w:t>, v.r.</w:t>
      </w:r>
    </w:p>
    <w:p w:rsidRDefault="00745F43" w:rsidP="00986936" w:rsidR="00745F43">
      <w:pPr>
        <w:tabs>
          <w:tab w:pos="2805" w:val="left"/>
        </w:tabs>
        <w:jc w:val="right"/>
      </w:pPr>
    </w:p>
    <w:p w:rsidRDefault="00745F43" w:rsidP="00C339BE" w:rsidR="00745F43">
      <w:pPr>
        <w:ind w:left="4956"/>
        <w:jc w:val="both"/>
      </w:pPr>
      <w:r>
        <w:t xml:space="preserve">   Za točnost otpravka-ovlašteni službenik:</w:t>
      </w:r>
    </w:p>
    <w:p w:rsidRDefault="00745F43" w:rsidP="00986936" w:rsidR="00745F43">
      <w:pPr>
        <w:tabs>
          <w:tab w:pos="2805" w:val="left"/>
        </w:tabs>
        <w:jc w:val="right"/>
      </w:pPr>
      <w:r w:rsidRPr="00C339BE">
        <w:t>Gordana Cvitković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  <w:r>
        <w:t>POUKA O PRAVNOM LIJEKU:</w:t>
      </w:r>
    </w:p>
    <w:p w:rsidRDefault="00D54781" w:rsidP="00986936" w:rsidR="00D54781">
      <w:pPr>
        <w:ind w:firstLine="708"/>
        <w:jc w:val="both"/>
      </w:pPr>
      <w: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F43">
          <w:rPr>
            <w:noProof/>
          </w:rPr>
          <w:t>2</w:t>
        </w:r>
        <w:r>
          <w:fldChar w:fldCharType="end"/>
        </w:r>
      </w:p>
    </w:sdtContent>
  </w:sdt>
  <w:p w:rsidRDefault="000E3309" w:rsidP="000E3309" w:rsidR="00F15707">
    <w:pPr>
      <w:pStyle w:val="Zaglavlje"/>
      <w:jc w:val="right"/>
    </w:pPr>
    <w:r w:rsidRPr="000E3309">
      <w:t>3 St-4253/2016-43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E0C38"/>
    <w:rsid w:val="000E3309"/>
    <w:rsid w:val="000F6F59"/>
    <w:rsid w:val="001735EE"/>
    <w:rsid w:val="00176509"/>
    <w:rsid w:val="001D31F2"/>
    <w:rsid w:val="00215C6C"/>
    <w:rsid w:val="00234A78"/>
    <w:rsid w:val="00243547"/>
    <w:rsid w:val="00254A97"/>
    <w:rsid w:val="002C5C95"/>
    <w:rsid w:val="0031271B"/>
    <w:rsid w:val="00333A6D"/>
    <w:rsid w:val="003839C3"/>
    <w:rsid w:val="003858B5"/>
    <w:rsid w:val="003D3D21"/>
    <w:rsid w:val="0044706C"/>
    <w:rsid w:val="004954CD"/>
    <w:rsid w:val="004F38CA"/>
    <w:rsid w:val="00545553"/>
    <w:rsid w:val="00553A17"/>
    <w:rsid w:val="005D2329"/>
    <w:rsid w:val="005D79C4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45F43"/>
    <w:rsid w:val="007747F1"/>
    <w:rsid w:val="00774C0F"/>
    <w:rsid w:val="007D1A3F"/>
    <w:rsid w:val="007E7811"/>
    <w:rsid w:val="00822419"/>
    <w:rsid w:val="008634D0"/>
    <w:rsid w:val="00867FC6"/>
    <w:rsid w:val="00894CD9"/>
    <w:rsid w:val="008A03DC"/>
    <w:rsid w:val="008A6102"/>
    <w:rsid w:val="0090422C"/>
    <w:rsid w:val="00916398"/>
    <w:rsid w:val="0091671B"/>
    <w:rsid w:val="0094535A"/>
    <w:rsid w:val="00951355"/>
    <w:rsid w:val="009759A1"/>
    <w:rsid w:val="00986936"/>
    <w:rsid w:val="00A00E58"/>
    <w:rsid w:val="00A01224"/>
    <w:rsid w:val="00A117EB"/>
    <w:rsid w:val="00A51B2F"/>
    <w:rsid w:val="00A65961"/>
    <w:rsid w:val="00A97695"/>
    <w:rsid w:val="00AA40B6"/>
    <w:rsid w:val="00AB0D62"/>
    <w:rsid w:val="00AC2CBF"/>
    <w:rsid w:val="00AC4721"/>
    <w:rsid w:val="00AD3340"/>
    <w:rsid w:val="00B22791"/>
    <w:rsid w:val="00B407EE"/>
    <w:rsid w:val="00B576C4"/>
    <w:rsid w:val="00BC3114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15DA6"/>
    <w:rsid w:val="00E21539"/>
    <w:rsid w:val="00E41AD5"/>
    <w:rsid w:val="00E50EFD"/>
    <w:rsid w:val="00E57698"/>
    <w:rsid w:val="00E6512A"/>
    <w:rsid w:val="00EA3E3C"/>
    <w:rsid w:val="00EB7C15"/>
    <w:rsid w:val="00F03FE3"/>
    <w:rsid w:val="00F15707"/>
    <w:rsid w:val="00F37533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5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49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St-4253/2016</izvorni_sadrzaj>
    <derivirana_varijabla naziv="DomainObject.Predmet.OznakaBroj_1">St-4253/2016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BAREC d.o.o. zastupanog po punomoćniku Velimir Barec</izvorni_sadrzaj>
    <derivirana_varijabla naziv="DomainObject.Predmet.ProtustrankaFormated_1">  BAREC d.o.o. zastupanog po punomoćniku Velimir Barec</derivirana_varijabla>
  </DomainObject.Predmet.ProtustrankaFormated>
  <DomainObject.Predmet.ProtustrankaFormatedOIB>
    <izvorni_sadrzaj>  BAREC d.o.o., OIB 19758238525 zastupanog po punomoćniku Velimir Barec</izvorni_sadrzaj>
    <derivirana_varijabla naziv="DomainObject.Predmet.ProtustrankaFormatedOIB_1">  BAREC d.o.o., OIB 19758238525 zastupanog po punomoćniku Velimir Barec</derivirana_varijabla>
  </DomainObject.Predmet.ProtustrankaFormatedOIB>
  <DomainObject.Predmet.ProtustrankaFormatedWithAdress>
    <izvorni_sadrzaj> BAREC d.o.o., Savska 16, 10310 Lijevi Dubrovčak zastupanog po punomoćniku Velimir Barec</izvorni_sadrzaj>
    <derivirana_varijabla naziv="DomainObject.Predmet.ProtustrankaFormatedWithAdress_1"> BAREC d.o.o., Savska 16, 10310 Lijevi Dubrovčak zastupanog po punomoćniku Velimir Barec</derivirana_varijabla>
  </DomainObject.Predmet.ProtustrankaFormatedWithAdress>
  <DomainObject.Predmet.ProtustrankaFormatedWithAdressOIB>
    <izvorni_sadrzaj> BAREC d.o.o., OIB 19758238525, Savska 16, 10310 Lijevi Dubrovčak zastupanog po punomoćniku Velimir Barec</izvorni_sadrzaj>
    <derivirana_varijabla naziv="DomainObject.Predmet.ProtustrankaFormatedWithAdressOIB_1"> BAREC d.o.o., OIB 19758238525, Savska 16, 10310 Lijevi Dubrovčak zastupanog po punomoćniku Velimir Barec</derivirana_varijabla>
  </DomainObject.Predmet.ProtustrankaFormatedWithAdressOIB>
  <DomainObject.Predmet.ProtustrankaWithAdress>
    <izvorni_sadrzaj>BAREC d.o.o. Savska 16, 10310 Lijevi Dubrovčak</izvorni_sadrzaj>
    <derivirana_varijabla naziv="DomainObject.Predmet.ProtustrankaWithAdress_1">BAREC d.o.o. Savska 16, 10310 Lijevi Dubrovčak</derivirana_varijabla>
  </DomainObject.Predmet.ProtustrankaWithAdress>
  <DomainObject.Predmet.ProtustrankaWithAdressOIB>
    <izvorni_sadrzaj>BAREC d.o.o., OIB 19758238525, Savska 16, 10310 Lijevi Dubrovčak</izvorni_sadrzaj>
    <derivirana_varijabla naziv="DomainObject.Predmet.ProtustrankaWithAdressOIB_1">BAREC d.o.o., OIB 19758238525, Savska 16, 10310 Lijevi Dubrovčak</derivirana_varijabla>
  </DomainObject.Predmet.ProtustrankaWithAdressOIB>
  <DomainObject.Predmet.ProtustrankaNazivFormated>
    <izvorni_sadrzaj>BAREC d.o.o.</izvorni_sadrzaj>
    <derivirana_varijabla naziv="DomainObject.Predmet.ProtustrankaNazivFormated_1">BAREC d.o.o.</derivirana_varijabla>
  </DomainObject.Predmet.ProtustrankaNazivFormated>
  <DomainObject.Predmet.ProtustrankaNazivFormatedOIB>
    <izvorni_sadrzaj>BAREC d.o.o., OIB 19758238525</izvorni_sadrzaj>
    <derivirana_varijabla naziv="DomainObject.Predmet.ProtustrankaNazivFormatedOIB_1">BAREC d.o.o., OIB 19758238525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BAREC d.o.o. zastupanog po punomoćniku Velimir Barec</item>
    </izvorni_sadrzaj>
    <derivirana_varijabla naziv="DomainObject.Predmet.ProtuStrankaListFormated_1">
      <item>BAREC d.o.o. zastupanog po punomoćniku Velimir Barec</item>
    </derivirana_varijabla>
  </DomainObject.Predmet.ProtuStrankaListFormated>
  <DomainObject.Predmet.ProtuStrankaListFormatedOIB>
    <izvorni_sadrzaj>
      <item>BAREC d.o.o., OIB 19758238525 zastupanog po punomoćniku Velimir Barec</item>
    </izvorni_sadrzaj>
    <derivirana_varijabla naziv="DomainObject.Predmet.ProtuStrankaListFormatedOIB_1">
      <item>BAREC d.o.o., OIB 19758238525 zastupanog po punomoćniku Velimir Barec</item>
    </derivirana_varijabla>
  </DomainObject.Predmet.ProtuStrankaListFormatedOIB>
  <DomainObject.Predmet.ProtuStrankaListFormatedWithAdress>
    <izvorni_sadrzaj>
      <item>BAREC d.o.o., Savska 16, 10310 Lijevi Dubrovčak zastupanog po punomoćniku Velimir Barec</item>
    </izvorni_sadrzaj>
    <derivirana_varijabla naziv="DomainObject.Predmet.ProtuStrankaListFormatedWithAdress_1">
      <item>BAREC d.o.o., Savska 16, 10310 Lijevi Dubrovčak zastupanog po punomoćniku Velimir Barec</item>
    </derivirana_varijabla>
  </DomainObject.Predmet.ProtuStrankaListFormatedWithAdress>
  <DomainObject.Predmet.ProtuStrankaListFormatedWithAdressOIB>
    <izvorni_sadrzaj>
      <item>BAREC d.o.o., OIB 19758238525, Savska 16, 10310 Lijevi Dubrovčak zastupanog po punomoćniku Velimir Barec</item>
    </izvorni_sadrzaj>
    <derivirana_varijabla naziv="DomainObject.Predmet.ProtuStrankaListFormatedWithAdressOIB_1">
      <item>BAREC d.o.o., OIB 19758238525, Savska 16, 10310 Lijevi Dubrovčak zastupanog po punomoćniku Velimir Barec</item>
    </derivirana_varijabla>
  </DomainObject.Predmet.ProtuStrankaListFormatedWithAdressOIB>
  <DomainObject.Predmet.ProtuStrankaListNazivFormated>
    <izvorni_sadrzaj>
      <item>BAREC d.o.o.</item>
    </izvorni_sadrzaj>
    <derivirana_varijabla naziv="DomainObject.Predmet.ProtuStrankaListNazivFormated_1">
      <item>BAREC d.o.o.</item>
    </derivirana_varijabla>
  </DomainObject.Predmet.ProtuStrankaListNazivFormated>
  <DomainObject.Predmet.ProtuStrankaListNazivFormatedOIB>
    <izvorni_sadrzaj>
      <item>BAREC d.o.o., OIB 19758238525</item>
    </izvorni_sadrzaj>
    <derivirana_varijabla naziv="DomainObject.Predmet.ProtuStrankaListNazivFormatedOIB_1">
      <item>BAREC d.o.o., OIB 19758238525</item>
    </derivirana_varijabla>
  </DomainObject.Predmet.ProtuStrankaListNazivFormatedOIB>
  <DomainObject.Predmet.OstaliListFormated>
    <izvorni_sadrzaj>
      <item>Velimir Barec punomoćnik sudionika u postupku BAREC d.o.o.</item>
    </izvorni_sadrzaj>
    <derivirana_varijabla naziv="DomainObject.Predmet.OstaliListFormated_1">
      <item>Velimir Barec punomoćnik sudionika u postupku BAREC d.o.o.</item>
    </derivirana_varijabla>
  </DomainObject.Predmet.OstaliListFormated>
  <DomainObject.Predmet.OstaliListFormatedOIB>
    <izvorni_sadrzaj>
      <item>Velimir Barec, OIB 65550338165 punomoćnik sudionika u postupku BAREC d.o.o.</item>
    </izvorni_sadrzaj>
    <derivirana_varijabla naziv="DomainObject.Predmet.OstaliListFormatedOIB_1">
      <item>Velimir Barec, OIB 65550338165 punomoćnik sudionika u postupku BAREC d.o.o.</item>
    </derivirana_varijabla>
  </DomainObject.Predmet.OstaliListFormatedOIB>
  <DomainObject.Predmet.OstaliListFormatedWithAdress>
    <izvorni_sadrzaj>
      <item>Velimir Barec, Savska Ulica 17, 10310 Lijevi Dubrovčak punomoćnik sudionika u postupku BAREC d.o.o.</item>
    </izvorni_sadrzaj>
    <derivirana_varijabla naziv="DomainObject.Predmet.OstaliListFormatedWithAdress_1">
      <item>Velimir Barec, Savska Ulica 17, 10310 Lijevi Dubrovčak punomoćnik sudionika u postupku BAREC d.o.o.</item>
    </derivirana_varijabla>
  </DomainObject.Predmet.OstaliListFormatedWithAdress>
  <DomainObject.Predmet.OstaliListFormatedWithAdressOIB>
    <izvorni_sadrzaj>
      <item>Velimir Barec, OIB 65550338165, Savska Ulica 17, 10310 Lijevi Dubrovčak punomoćnik sudionika u postupku BAREC d.o.o.</item>
    </izvorni_sadrzaj>
    <derivirana_varijabla naziv="DomainObject.Predmet.OstaliListFormatedWithAdressOIB_1">
      <item>Velimir Barec, OIB 65550338165, Savska Ulica 17, 10310 Lijevi Dubrovčak punomoćnik sudionika u postupku BAREC d.o.o.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BAREC d.o.o.</izvorni_sadrzaj>
    <derivirana_varijabla naziv="DomainObject.Predmet.ProtustrankaIDrugi_1">BAREC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BAREC d.o.o., OIB 19758238525, Savska 16, 10310 Lijevi Dubrovčak</izvorni_sadrzaj>
    <derivirana_varijabla naziv="DomainObject.Predmet.ProtustrankaIDrugiAdressOIB_1">BAREC d.o.o., OIB 19758238525,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BAREC d.o.o.</item>
      <item>Velimir Barec</item>
    </izvorni_sadrzaj>
    <derivirana_varijabla naziv="DomainObject.Predmet.SudioniciListNaziv_1">
      <item>FINA Regionalni centar Zagreb</item>
      <item>BAREC d.o.o.</item>
      <item>Velimir Barec</item>
    </derivirana_varijabla>
  </DomainObject.Predmet.SudioniciListNaziv>
  <DomainObject.Predmet.SudioniciListAdressOIB>
    <izvorni_sadrzaj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izvorni_sadrzaj>
    <derivirana_varijabla naziv="DomainObject.Predmet.SudioniciListAdressOIB_1"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19758238525</item>
      <item>, OIB 65550338165</item>
    </izvorni_sadrzaj>
    <derivirana_varijabla naziv="DomainObject.Predmet.SudioniciListNazivOIB_1">
      <item>, OIB 85821130368</item>
      <item>, OIB 19758238525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St-4253/2016-40</izvorni_sadrzaj>
    <derivirana_varijabla naziv="DomainObject.PredzadnjaOdlukaIzPredmeta.Oznaka_1">St-4253/2016-40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505DD-EA40-4B05-956B-1077C8AF2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2033</properties:Characters>
  <properties:Lines>74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2019-05-22T12:43:00Z</dcterms:created>
  <dc:creator>Žana Livaja</dc:creator>
  <cp:lastModifiedBy>Gordana Cvitković</cp:lastModifiedBy>
  <cp:lastPrinted>2019-05-22T12:52:00Z</cp:lastPrinted>
  <dcterms:modified xmlns:xsi="http://www.w3.org/2001/XMLSchema-instance" xsi:type="dcterms:W3CDTF">2019-05-22T12:52:00Z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(St-4253-2016 Rješenje-zaključenje po čl. 286..docx)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